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4a9f" w14:paraId="5ff4a9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74CF9">
        <w:t>1544/15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stečajnim dužnikom </w:t>
      </w:r>
      <w:r w:rsidR="00B74CF9">
        <w:t>SATURN PROMET d.o.o. Zagreb, Biokovska 56a, OIB: 89917130153,</w:t>
      </w:r>
      <w:r w:rsidR="00D5399D" w:rsidRPr="00AF1EFD">
        <w:t xml:space="preserve"> </w:t>
      </w:r>
      <w:r w:rsidRPr="00AF1EFD">
        <w:t xml:space="preserve">dana </w:t>
      </w:r>
      <w:r w:rsidR="00B74CF9">
        <w:t>8. travnja 2016</w:t>
      </w:r>
      <w:r w:rsidRPr="00AF1EFD">
        <w:t>. 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74CF9">
        <w:t>SATURN PROMET d.o.o. Zagreb, Biokovska 56a, OIB: 89917130153</w:t>
      </w:r>
      <w:r w:rsidRPr="00AF1EFD">
        <w:t xml:space="preserve">. Stečajni postupak je otvoren dana </w:t>
      </w:r>
      <w:r w:rsidR="00B74CF9">
        <w:t>8. travnja 2016</w:t>
      </w:r>
      <w:r w:rsidRPr="00AF1EFD">
        <w:t xml:space="preserve">. godine u </w:t>
      </w:r>
      <w:r w:rsidR="008327B4">
        <w:t>1</w:t>
      </w:r>
      <w:r w:rsidR="00B74CF9">
        <w:t>4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74CF9">
        <w:t>Darko Šket, Križevci, M. Kijepacha 51, OIB: 06128975111.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74CF9">
        <w:t>SATURN PROMET d.o.o. Zagreb, Biokovska 56a, OIB: 89917130153</w:t>
      </w:r>
      <w:r w:rsidR="008B73DD">
        <w:t xml:space="preserve">, s danom </w:t>
      </w:r>
      <w:r w:rsidR="00B74CF9">
        <w:t>8. travnja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74CF9">
        <w:t>SATURN PROMET d.o.o. Zagreb, Biokovska 56a, OIB: 89917130153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temeljem čl. </w:t>
      </w:r>
      <w:r>
        <w:t>49</w:t>
      </w:r>
      <w:r w:rsidRPr="00B26DB0">
        <w:t>. st. 2. Zakona o financijskom poslovanju i predstečajnoj nagodbi (Narodne novine 108/12, 144/12</w:t>
      </w:r>
      <w:r>
        <w:t>, 81/13, 112/13</w:t>
      </w:r>
      <w:r w:rsidRPr="00B26DB0">
        <w:t xml:space="preserve">), podnijela prijedlog za pokretanje stečajnog postupka nad dužnikom </w:t>
      </w:r>
      <w:r w:rsidRPr="00F018E1">
        <w:t>SATURN PROMET d.o.o. Zagreb</w:t>
      </w:r>
      <w:r>
        <w:t>,</w:t>
      </w:r>
      <w:r w:rsidRPr="00F018E1">
        <w:t xml:space="preserve"> Biokovska 56a, OIB: 89917130153,</w:t>
      </w:r>
      <w:r>
        <w:t xml:space="preserve"> dana 30. rujna 2015. godine.</w:t>
      </w:r>
    </w:p>
    <w:p w:rsidRDefault="00B74CF9" w:rsidP="00B74CF9" w:rsidR="00B74CF9">
      <w:pPr>
        <w:ind w:firstLine="708"/>
        <w:jc w:val="both"/>
      </w:pPr>
    </w:p>
    <w:p w:rsidRDefault="00B74CF9" w:rsidP="00B74CF9" w:rsidR="00B74CF9">
      <w:pPr>
        <w:ind w:firstLine="708"/>
        <w:jc w:val="both"/>
      </w:pPr>
      <w:r>
        <w:t>Iz prokaznog popisa imovine i prokazne izjave dužnika proizlazi da nema nikakve imovine osim novčanih tražbina prema društvima koja su sva otišla u stečaj ili su likvidirana u ukupnom iznosu 5.553.952,91 kn.</w:t>
      </w:r>
    </w:p>
    <w:p w:rsidRDefault="00B74CF9" w:rsidP="00B74CF9" w:rsidR="00B74CF9" w:rsidRPr="00B26DB0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Pr="00F018E1">
        <w:t>SATURN PROMET d.o.o. Zagreb</w:t>
      </w:r>
      <w:r>
        <w:t>,</w:t>
      </w:r>
      <w:r w:rsidRPr="00F018E1">
        <w:t xml:space="preserve"> Biokovska 56a, OIB: 89917130153,</w:t>
      </w:r>
      <w:r w:rsidRPr="00B26DB0">
        <w:t xml:space="preserve"> 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je 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 (list </w:t>
      </w:r>
      <w:r w:rsidR="00B74CF9">
        <w:t>3</w:t>
      </w:r>
      <w:r w:rsidR="00A40812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3567A1">
        <w:t>1544</w:t>
      </w:r>
      <w:r w:rsidR="008327B4">
        <w:t>/15</w:t>
      </w:r>
      <w:r w:rsidR="005E4D08" w:rsidRPr="00AF1EFD">
        <w:t xml:space="preserve"> od </w:t>
      </w:r>
      <w:r w:rsidR="003567A1">
        <w:t>2. veljače 2016</w:t>
      </w:r>
      <w:r w:rsidR="005E4D08" w:rsidRPr="00AF1EFD">
        <w:t>.</w:t>
      </w:r>
      <w:r w:rsidR="008327B4">
        <w:t xml:space="preserve"> </w:t>
      </w:r>
      <w:r w:rsidR="005E4D08" w:rsidRPr="00AF1EFD">
        <w:t xml:space="preserve">godine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8B73DD">
        <w:t>30.000,00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3567A1">
        <w:t>3. veljače 2016</w:t>
      </w:r>
      <w:r w:rsidR="005E4D08" w:rsidRPr="00AF1EFD">
        <w:t>.</w:t>
      </w:r>
      <w:r w:rsidRPr="00AF1EFD">
        <w:t xml:space="preserve"> godine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3567A1">
        <w:t>8. travnja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8327B4" w:rsidR="008327B4"/>
    <w:p w:rsidRDefault="008327B4" w:rsidR="008327B4"/>
    <w:p w:rsidRDefault="008327B4" w:rsidR="008327B4" w:rsidRPr="00AF1EFD"/>
    <w:p w:rsidRDefault="002C5A29" w:rsidR="002C5A29" w:rsidRPr="00AF1EFD">
      <w:r w:rsidRPr="00AF1EFD">
        <w:t>Dna:</w:t>
      </w:r>
    </w:p>
    <w:p w:rsidRDefault="005E4D08" w:rsidP="007D7A92" w:rsidR="00A0682A" w:rsidRPr="00AF1EFD">
      <w:pPr>
        <w:numPr>
          <w:ilvl w:val="0"/>
          <w:numId w:val="3"/>
        </w:numPr>
      </w:pPr>
      <w:r w:rsidRPr="00AF1EFD">
        <w:t>dužnik</w:t>
      </w:r>
    </w:p>
    <w:p w:rsidRDefault="003567A1" w:rsidP="007D7A92" w:rsidR="003567A1">
      <w:pPr>
        <w:numPr>
          <w:ilvl w:val="0"/>
          <w:numId w:val="3"/>
        </w:numPr>
      </w:pPr>
      <w:r>
        <w:t>stečajni upravitelj Darko Šket, Križevci</w:t>
      </w:r>
    </w:p>
    <w:p w:rsidRDefault="001C02F6" w:rsidP="007D7A92" w:rsidR="001C02F6" w:rsidRPr="00AF1EFD">
      <w:pPr>
        <w:numPr>
          <w:ilvl w:val="0"/>
          <w:numId w:val="3"/>
        </w:numPr>
      </w:pPr>
      <w:r w:rsidRPr="00AF1EFD">
        <w:t>FINA</w:t>
      </w:r>
    </w:p>
    <w:p w:rsidRDefault="00AF1EFD" w:rsidP="007D7A92" w:rsidR="00293964" w:rsidRPr="00AF1EFD">
      <w:pPr>
        <w:numPr>
          <w:ilvl w:val="0"/>
          <w:numId w:val="3"/>
        </w:numPr>
      </w:pPr>
      <w:r>
        <w:t xml:space="preserve">Sudskom </w:t>
      </w:r>
      <w:r w:rsidR="00293964" w:rsidRPr="00AF1EFD">
        <w:t xml:space="preserve"> registru</w:t>
      </w:r>
      <w:r>
        <w:t xml:space="preserve"> ovog suda</w:t>
      </w:r>
    </w:p>
    <w:p w:rsidRDefault="00293964" w:rsidP="007D7A92" w:rsidR="00293964" w:rsidRPr="00AF1EFD">
      <w:pPr>
        <w:numPr>
          <w:ilvl w:val="0"/>
          <w:numId w:val="3"/>
        </w:numPr>
      </w:pPr>
      <w:r w:rsidRPr="00AF1EFD">
        <w:t>Oglasna ploča</w:t>
      </w:r>
      <w:r w:rsidR="00174993" w:rsidRPr="00AF1EFD">
        <w:t xml:space="preserve"> suda</w:t>
      </w:r>
    </w:p>
    <w:p w:rsidRDefault="003905DD" w:rsidP="007D7A92" w:rsidR="003905DD" w:rsidRPr="00AF1EFD">
      <w:pPr>
        <w:numPr>
          <w:ilvl w:val="0"/>
          <w:numId w:val="3"/>
        </w:numPr>
      </w:pPr>
      <w:r w:rsidRPr="00AF1EFD">
        <w:t xml:space="preserve">ŽDO u </w:t>
      </w:r>
      <w:r w:rsidR="008327B4">
        <w:t>Zagrebu</w:t>
      </w:r>
    </w:p>
    <w:p w:rsidRDefault="009E2615" w:rsidP="007D7A92" w:rsidR="00B97F98" w:rsidRPr="00AF1EFD">
      <w:pPr>
        <w:numPr>
          <w:ilvl w:val="0"/>
          <w:numId w:val="3"/>
        </w:numPr>
      </w:pPr>
      <w:r w:rsidRPr="00AF1EFD">
        <w:t>RH, Ministarstvo pravosuđa, Zagreb</w:t>
      </w: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051" w:rsidR="00812051">
      <w:r>
        <w:separator/>
      </w:r>
    </w:p>
  </w:endnote>
  <w:endnote w:id="0" w:type="continuationSeparator">
    <w:p w:rsidRDefault="00812051" w:rsidR="00812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051" w:rsidR="00812051">
      <w:r>
        <w:separator/>
      </w:r>
    </w:p>
  </w:footnote>
  <w:footnote w:id="0" w:type="continuationSeparator">
    <w:p w:rsidRDefault="00812051" w:rsidR="00812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1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B25BE">
      <w:t>1544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567A1"/>
    <w:rsid w:val="003905DD"/>
    <w:rsid w:val="00407FE0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16181"/>
    <w:rsid w:val="00A22E26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1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1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1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1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1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1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St-1544/2015</izvorni_sadrzaj>
    <derivirana_varijabla naziv="DomainObject.Predmet.OznakaBroj_1">St-1544/2015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 PROMET d.o.o. zastupanog po punomoćniku Davor Denac</izvorni_sadrzaj>
    <derivirana_varijabla naziv="DomainObject.Predmet.ProtustrankaFormated_1">  SATURN PROMET d.o.o. zastupanog po punomoćniku Davor Denac</derivirana_varijabla>
  </DomainObject.Predmet.ProtustrankaFormated>
  <DomainObject.Predmet.ProtustrankaFormatedOIB>
    <izvorni_sadrzaj>  SATURN PROMET d.o.o., OIB 89917130153 zastupanog po punomoćniku Davor Denac</izvorni_sadrzaj>
    <derivirana_varijabla naziv="DomainObject.Predmet.ProtustrankaFormatedOIB_1">  SATURN PROMET d.o.o., OIB 89917130153 zastupanog po punomoćniku Davor Denac</derivirana_varijabla>
  </DomainObject.Predmet.ProtustrankaFormatedOIB>
  <DomainObject.Predmet.ProtustrankaFormatedWithAdress>
    <izvorni_sadrzaj> SATURN PROMET d.o.o., Biokovska 56/A, 10000 Zagreb zastupanog po punomoćniku Davor Denac</izvorni_sadrzaj>
    <derivirana_varijabla naziv="DomainObject.Predmet.ProtustrankaFormatedWithAdress_1"> SATURN PROMET d.o.o., Biokovska 56/A, 10000 Zagreb zastupanog po punomoćniku Davor Denac</derivirana_varijabla>
  </DomainObject.Predmet.ProtustrankaFormatedWithAdress>
  <DomainObject.Predmet.ProtustrankaFormatedWithAdressOIB>
    <izvorni_sadrzaj> SATURN PROMET d.o.o., OIB 89917130153, Biokovska 56/A, 10000 Zagreb zastupanog po punomoćniku Davor Denac</izvorni_sadrzaj>
    <derivirana_varijabla naziv="DomainObject.Predmet.ProtustrankaFormatedWithAdressOIB_1"> SATURN PROMET d.o.o., OIB 89917130153, Biokovska 56/A, 10000 Zagreb zastupanog po punomoćniku Davor Denac</derivirana_varijabla>
  </DomainObject.Predmet.ProtustrankaFormatedWithAdressOIB>
  <DomainObject.Predmet.ProtustrankaWithAdress>
    <izvorni_sadrzaj>SATURN PROMET d.o.o. Biokovska 56/A, 10000 Zagreb</izvorni_sadrzaj>
    <derivirana_varijabla naziv="DomainObject.Predmet.ProtustrankaWithAdress_1">SATURN PROMET d.o.o. Biokovska 56/A, 10000 Zagreb</derivirana_varijabla>
  </DomainObject.Predmet.ProtustrankaWithAdress>
  <DomainObject.Predmet.ProtustrankaWithAdressOIB>
    <izvorni_sadrzaj>SATURN PROMET d.o.o., OIB 89917130153, Biokovska 56/A, 10000 Zagreb</izvorni_sadrzaj>
    <derivirana_varijabla naziv="DomainObject.Predmet.ProtustrankaWithAdressOIB_1">SATURN PROMET d.o.o., OIB 89917130153, Biokovska 56/A, 10000 Zagreb</derivirana_varijabla>
  </DomainObject.Predmet.ProtustrankaWithAdressOIB>
  <DomainObject.Predmet.ProtustrankaNazivFormated>
    <izvorni_sadrzaj>SATURN PROMET d.o.o.</izvorni_sadrzaj>
    <derivirana_varijabla naziv="DomainObject.Predmet.ProtustrankaNazivFormated_1">SATURN PROMET d.o.o.</derivirana_varijabla>
  </DomainObject.Predmet.ProtustrankaNazivFormated>
  <DomainObject.Predmet.ProtustrankaNazivFormatedOIB>
    <izvorni_sadrzaj>SATURN PROMET d.o.o., OIB 89917130153</izvorni_sadrzaj>
    <derivirana_varijabla naziv="DomainObject.Predmet.ProtustrankaNazivFormatedOIB_1">SATURN PROMET d.o.o., OIB 89917130153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SATURN PROMET d.o.o. zastupanog po punomoćniku Davor Denac</item>
    </izvorni_sadrzaj>
    <derivirana_varijabla naziv="DomainObject.Predmet.ProtuStrankaListFormated_1">
      <item>SATURN PROMET d.o.o. zastupanog po punomoćniku Davor Denac</item>
    </derivirana_varijabla>
  </DomainObject.Predmet.ProtuStrankaListFormated>
  <DomainObject.Predmet.ProtuStrankaListFormatedOIB>
    <izvorni_sadrzaj>
      <item>SATURN PROMET d.o.o., OIB 89917130153 zastupanog po punomoćniku Davor Denac</item>
    </izvorni_sadrzaj>
    <derivirana_varijabla naziv="DomainObject.Predmet.ProtuStrankaListFormatedOIB_1">
      <item>SATURN PROMET d.o.o., OIB 89917130153 zastupanog po punomoćniku Davor Denac</item>
    </derivirana_varijabla>
  </DomainObject.Predmet.ProtuStrankaListFormatedOIB>
  <DomainObject.Predmet.ProtuStrankaListFormatedWithAdress>
    <izvorni_sadrzaj>
      <item>SATURN PROMET d.o.o., Biokovska 56/A, 10000 Zagreb zastupanog po punomoćniku Davor Denac</item>
    </izvorni_sadrzaj>
    <derivirana_varijabla naziv="DomainObject.Predmet.ProtuStrankaListFormatedWithAdress_1">
      <item>SATURN PROMET d.o.o., Biokovska 56/A, 10000 Zagreb zastupanog po punomoćniku Davor Denac</item>
    </derivirana_varijabla>
  </DomainObject.Predmet.ProtuStrankaListFormatedWithAdress>
  <DomainObject.Predmet.ProtuStrankaListFormatedWithAdressOIB>
    <izvorni_sadrzaj>
      <item>SATURN PROMET d.o.o., OIB 89917130153, Biokovska 56/A, 10000 Zagreb zastupanog po punomoćniku Davor Denac</item>
    </izvorni_sadrzaj>
    <derivirana_varijabla naziv="DomainObject.Predmet.ProtuStrankaListFormatedWithAdressOIB_1">
      <item>SATURN PROMET d.o.o., OIB 89917130153, Biokovska 56/A, 10000 Zagreb zastupanog po punomoćniku Davor Denac</item>
    </derivirana_varijabla>
  </DomainObject.Predmet.ProtuStrankaListFormatedWithAdressOIB>
  <DomainObject.Predmet.ProtuStrankaListNazivFormated>
    <izvorni_sadrzaj>
      <item>SATURN PROMET d.o.o.</item>
    </izvorni_sadrzaj>
    <derivirana_varijabla naziv="DomainObject.Predmet.ProtuStrankaListNazivFormated_1">
      <item>SATURN PROMET d.o.o.</item>
    </derivirana_varijabla>
  </DomainObject.Predmet.ProtuStrankaListNazivFormated>
  <DomainObject.Predmet.ProtuStrankaListNazivFormatedOIB>
    <izvorni_sadrzaj>
      <item>SATURN PROMET d.o.o., OIB 89917130153</item>
    </izvorni_sadrzaj>
    <derivirana_varijabla naziv="DomainObject.Predmet.ProtuStrankaListNazivFormatedOIB_1">
      <item>SATURN PROMET d.o.o., OIB 89917130153</item>
    </derivirana_varijabla>
  </DomainObject.Predmet.ProtuStrankaListNazivFormatedOIB>
  <DomainObject.Predmet.OstaliListFormated>
    <izvorni_sadrzaj>
      <item>Davor Denac punomoćnik sudionika u postupku SATURN PROMET d.o.o.</item>
    </izvorni_sadrzaj>
    <derivirana_varijabla naziv="DomainObject.Predmet.OstaliListFormated_1">
      <item>Davor Denac punomoćnik sudionika u postupku SATURN PROMET d.o.o.</item>
    </derivirana_varijabla>
  </DomainObject.Predmet.OstaliListFormated>
  <DomainObject.Predmet.OstaliListFormatedOIB>
    <izvorni_sadrzaj>
      <item>Davor Denac, OIB 90004124119 punomoćnik sudionika u postupku SATURN PROMET d.o.o.</item>
    </izvorni_sadrzaj>
    <derivirana_varijabla naziv="DomainObject.Predmet.OstaliListFormatedOIB_1">
      <item>Davor Denac, OIB 90004124119 punomoćnik sudionika u postupku SATURN PROMET d.o.o.</item>
    </derivirana_varijabla>
  </DomainObject.Predmet.OstaliListFormatedOIB>
  <DomainObject.Predmet.OstaliListFormatedWithAdress>
    <izvorni_sadrzaj>
      <item>Davor Denac, Biokovska Ulica 56a, 10000 Zagreb punomoćnik sudionika u postupku SATURN PROMET d.o.o.</item>
    </izvorni_sadrzaj>
    <derivirana_varijabla naziv="DomainObject.Predmet.OstaliListFormatedWithAdress_1">
      <item>Davor Denac, Biokovska Ulica 56a, 10000 Zagreb punomoćnik sudionika u postupku SATURN PROMET d.o.o.</item>
    </derivirana_varijabla>
  </DomainObject.Predmet.OstaliListFormatedWithAdress>
  <DomainObject.Predmet.OstaliListFormatedWithAdressOIB>
    <izvorni_sadrzaj>
      <item>Davor Denac, OIB 90004124119, Biokovska Ulica 56a, 10000 Zagreb punomoćnik sudionika u postupku SATURN PROMET d.o.o.</item>
    </izvorni_sadrzaj>
    <derivirana_varijabla naziv="DomainObject.Predmet.OstaliListFormatedWithAdressOIB_1">
      <item>Davor Denac, OIB 90004124119, Biokovska Ulica 56a, 10000 Zagreb punomoćnik sudionika u postupku SATURN PROMET d.o.o.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SATURN PROMET d.o.o.</izvorni_sadrzaj>
    <derivirana_varijabla naziv="DomainObject.Predmet.ProtustrankaIDrugi_1">SATURN PROMET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SATURN PROMET d.o.o., OIB 89917130153, Biokovska 56/A, 10000 Zagreb</izvorni_sadrzaj>
    <derivirana_varijabla naziv="DomainObject.Predmet.ProtustrankaIDrugiAdressOIB_1">SATURN PROMET d.o.o., OIB 89917130153,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SATURN PROMET d.o.o.</item>
      <item>Davor Denac</item>
    </izvorni_sadrzaj>
    <derivirana_varijabla naziv="DomainObject.Predmet.SudioniciListNaziv_1">
      <item>FINA Regionalni centar Zagreb</item>
      <item>SATURN PROMET d.o.o.</item>
      <item>Davor Denac</item>
    </derivirana_varijabla>
  </DomainObject.Predmet.SudioniciListNaziv>
  <DomainObject.Predmet.SudioniciListAdressOIB>
    <izvorni_sadrzaj>
      <item>FINA Regionalni centar Zagreb, OIB 85821130368, Ilica 307,10000 Zagreb</item>
      <item>SATURN PROMET d.o.o., OIB 89917130153, Biokovska 56/A,10000 Zagreb</item>
      <item>Davor Denac, OIB 90004124119, Biokovska Ulica 56a,10000 Zagreb</item>
    </izvorni_sadrzaj>
    <derivirana_varijabla naziv="DomainObject.Predmet.SudioniciListAdressOIB_1">
      <item>FINA Regionalni centar Zagreb, OIB 85821130368, Ilica 307,10000 Zagreb</item>
      <item>SATURN PROMET d.o.o., OIB 89917130153, Biokovska 56/A,10000 Zagreb</item>
      <item>Davor Denac, OIB 90004124119, Biokovska Ulica 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89917130153</item>
      <item>, OIB 90004124119</item>
    </izvorni_sadrzaj>
    <derivirana_varijabla naziv="DomainObject.Predmet.SudioniciListNazivOIB_1">
      <item>, OIB 85821130368</item>
      <item>, OIB 89917130153</item>
      <item>, OIB 90004124119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602</properties:Words>
  <properties:Characters>3107</properties:Characters>
  <properties:Lines>107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2016-04-08T11:44:00Z</dcterms:created>
  <dc:creator>Korisnik</dc:creator>
  <cp:lastModifiedBy>Draženka Prpić</cp:lastModifiedBy>
  <cp:lastPrinted>2016-04-08T11:48:00Z</cp:lastPrinted>
  <dcterms:modified xmlns:xsi="http://www.w3.org/2001/XMLSchema-instance" xsi:type="dcterms:W3CDTF">2016-04-08T11:49:00Z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