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a111" w14:paraId="ceea111" w:rsidRDefault="004A4F10" w:rsidP="00D55D07" w:rsidR="00D55D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D07" w:rsidP="00D55D07" w:rsidR="00D55D07">
      <w:r>
        <w:t>REPUBLIKA HRVATSKA</w:t>
      </w:r>
    </w:p>
    <w:p w:rsidRDefault="00D55D07" w:rsidP="00D55D07" w:rsidR="00D55D07">
      <w:r>
        <w:t xml:space="preserve">TRGOVAČKI SUD U ZAGREBU   </w:t>
      </w:r>
    </w:p>
    <w:p w:rsidRDefault="00D55D07" w:rsidP="00D55D07" w:rsidR="00D55D07">
      <w:r>
        <w:t xml:space="preserve">Zagreb, Amruševa 2/II                        </w:t>
      </w:r>
      <w:r w:rsidR="00512ABA">
        <w:t xml:space="preserve">                             </w:t>
      </w:r>
      <w:r w:rsidR="00512ABA">
        <w:tab/>
      </w:r>
      <w:r w:rsidR="00512ABA">
        <w:tab/>
      </w:r>
    </w:p>
    <w:p w:rsidRDefault="00D55D07" w:rsidP="00D55D07" w:rsidR="00D55D07"/>
    <w:p w:rsidRDefault="00D55D07" w:rsidP="00D55D07" w:rsidR="00D55D07"/>
    <w:p w:rsidRDefault="00D55D07" w:rsidP="00D55D07" w:rsidR="00D55D07">
      <w:pPr>
        <w:jc w:val="center"/>
      </w:pPr>
      <w:r>
        <w:t>REPUBLIKA HRVATSKA</w:t>
      </w:r>
    </w:p>
    <w:p w:rsidRDefault="00D55D07" w:rsidP="00D55D07" w:rsidR="00D55D07">
      <w:pPr>
        <w:jc w:val="center"/>
        <w:rPr>
          <w:b/>
        </w:rPr>
      </w:pPr>
      <w:r>
        <w:t xml:space="preserve">Z  A  K  LJ  U  Č  A  K </w:t>
      </w:r>
    </w:p>
    <w:p w:rsidRDefault="00D55D07" w:rsidP="00D55D07" w:rsidR="00D55D07" w:rsidRPr="000559FC">
      <w:pPr>
        <w:jc w:val="center"/>
        <w:rPr>
          <w:b/>
        </w:rPr>
      </w:pPr>
    </w:p>
    <w:p w:rsidRDefault="00D55D07" w:rsidP="00D55D07" w:rsidR="00D55D07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>
        <w:t>27</w:t>
      </w:r>
      <w:r w:rsidRPr="002A10EF">
        <w:t>.</w:t>
      </w:r>
      <w:r>
        <w:t xml:space="preserve"> srpnja</w:t>
      </w:r>
      <w:r w:rsidRPr="002A10EF">
        <w:t xml:space="preserve">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55D07" w:rsidRPr="00720195">
        <w:t>ORSULA d.o.o.</w:t>
      </w:r>
      <w:r w:rsidR="00D55D07">
        <w:t xml:space="preserve">, Zagreb (Grad Zagreb), Ožujska 9, OIB: </w:t>
      </w:r>
      <w:r w:rsidR="00D55D07" w:rsidRPr="00720195">
        <w:t>24028045431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55D07" w:rsidP="00D55D07" w:rsidR="00D55D0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55D07" w:rsidP="00D55D07" w:rsidR="00D55D07">
      <w:pPr>
        <w:ind w:firstLine="555"/>
        <w:jc w:val="both"/>
      </w:pPr>
    </w:p>
    <w:p w:rsidRDefault="00D55D07" w:rsidP="00D55D07" w:rsidR="00D55D0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55D07" w:rsidP="00D55D07" w:rsidR="00D55D07" w:rsidRPr="00E974B3">
      <w:pPr>
        <w:ind w:firstLine="709"/>
        <w:jc w:val="both"/>
      </w:pPr>
    </w:p>
    <w:p w:rsidRDefault="00D55D07" w:rsidP="00D55D07" w:rsidR="00D55D0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1.470.952,92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D55D07" w:rsidP="001313C3" w:rsidR="00D55D07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lastRenderedPageBreak/>
        <w:t>U Zagrebu, 2</w:t>
      </w:r>
      <w:r w:rsidR="00D55D07">
        <w:t>7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512ABA" w:rsidR="00512AB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512A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2ABA" w:rsidP="00E91121" w:rsidR="00512A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2ABA" w:rsidP="00E91121" w:rsidR="00512A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2ABA" w:rsidP="00E91121" w:rsidR="00512A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12ABA" w:rsidP="00E91121" w:rsidR="00512A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5A4" w:rsidP="00512ABA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055A4" w:rsidP="002873FF" w:rsidR="009055A4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p w:rsidRDefault="00512ABA" w:rsidP="002873FF" w:rsidR="00512ABA"/>
    <w:sectPr w:rsidR="00512AB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1183821"/>
      <w:docPartObj>
        <w:docPartGallery w:val="Page Numbers (Top of Page)"/>
        <w:docPartUnique/>
      </w:docPartObj>
    </w:sdtPr>
    <w:sdtEndPr/>
    <w:sdtContent>
      <w:p w:rsidRDefault="00512ABA" w:rsidR="00512A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393">
          <w:rPr>
            <w:noProof/>
          </w:rPr>
          <w:t>1</w:t>
        </w:r>
        <w:r>
          <w:fldChar w:fldCharType="end"/>
        </w:r>
        <w:r>
          <w:tab/>
        </w:r>
        <w:r>
          <w:tab/>
          <w:t>72.  St-2340/2016-22</w:t>
        </w:r>
      </w:p>
    </w:sdtContent>
  </w:sdt>
  <w:p w:rsidRDefault="00512ABA" w:rsidR="00512A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4F10"/>
    <w:rsid w:val="004A5DAA"/>
    <w:rsid w:val="004F307A"/>
    <w:rsid w:val="00512ABA"/>
    <w:rsid w:val="00590B2F"/>
    <w:rsid w:val="005B29F1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57393"/>
    <w:rsid w:val="00BB093B"/>
    <w:rsid w:val="00C27928"/>
    <w:rsid w:val="00D55D07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2041</properties:Characters>
  <properties:Lines>102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2017-07-27T11:19:00Z</dcterms:created>
  <dc:creator>nribaric</dc:creator>
  <cp:lastModifiedBy>Jadranka Zelić</cp:lastModifiedBy>
  <cp:lastPrinted>2017-07-27T11:18:00Z</cp:lastPrinted>
  <dcterms:modified xmlns:xsi="http://www.w3.org/2001/XMLSchema-instance" xsi:type="dcterms:W3CDTF">2017-07-27T11:19:00Z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