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6b92" w14:paraId="a0c6b92" w:rsidRDefault="00AE649C" w:rsidP="00FA5B5E" w:rsidR="00AE649C" w:rsidRPr="00B76F3C">
      <w:pPr>
        <w:pStyle w:val="Naslov3"/>
        <w15:collapsed w:val="false"/>
      </w:pPr>
    </w:p>
    <w:p w:rsidRDefault="00EB7D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7DA2" w:rsidP="00EB7DA2" w:rsidR="00EB7DA2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St-424/2015-2.</w:t>
      </w:r>
    </w:p>
    <w:p w:rsidRDefault="00EB7DA2" w:rsidP="00EB7DA2" w:rsidR="00EB7DA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EB7DA2" w:rsidP="00EB7DA2" w:rsidR="00EB7DA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EB7DA2" w:rsidP="00EB7DA2" w:rsidR="00EB7DA2">
      <w:pPr>
        <w:jc w:val="both"/>
        <w:rPr>
          <w:rFonts w:hAnsi="Arial" w:ascii="Arial"/>
        </w:rPr>
      </w:pPr>
    </w:p>
    <w:p w:rsidRDefault="00EB7DA2" w:rsidP="00EB7DA2" w:rsidR="00EB7DA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skraćenom stečajnom postupku nad dužnikom NOVUS d.o.o. iz Virovitice, </w:t>
      </w:r>
      <w:proofErr w:type="spellStart"/>
      <w:r>
        <w:rPr>
          <w:rFonts w:hAnsi="Arial" w:ascii="Arial"/>
        </w:rPr>
        <w:t>Štrosmajera</w:t>
      </w:r>
      <w:proofErr w:type="spellEnd"/>
      <w:r>
        <w:rPr>
          <w:rFonts w:hAnsi="Arial" w:ascii="Arial"/>
        </w:rPr>
        <w:t xml:space="preserve"> 43, MBS 010081357, OIB 46549937101, dana 23. veljače 2016. godine</w:t>
      </w:r>
    </w:p>
    <w:p w:rsidRDefault="00EB7DA2" w:rsidP="00EB7DA2" w:rsidR="00EB7DA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B7DA2" w:rsidP="00EB7DA2" w:rsidR="00EB7DA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Odbacuje se zahtjev FINE za provedbu skraćenog stečajnog postupka od 27. studenog 2015. godine nad dužnikom NOVUS d.o.o. iz Virovitice, </w:t>
      </w:r>
      <w:proofErr w:type="spellStart"/>
      <w:r>
        <w:rPr>
          <w:rFonts w:hAnsi="Arial" w:ascii="Arial"/>
        </w:rPr>
        <w:t>Štrosmajerova</w:t>
      </w:r>
      <w:proofErr w:type="spellEnd"/>
      <w:r>
        <w:rPr>
          <w:rFonts w:hAnsi="Arial" w:ascii="Arial"/>
        </w:rPr>
        <w:t xml:space="preserve"> 43, kao nedopušten.</w:t>
      </w:r>
      <w:r>
        <w:rPr>
          <w:rFonts w:hAnsi="Arial" w:ascii="Arial"/>
          <w:b/>
        </w:rPr>
        <w:tab/>
      </w:r>
    </w:p>
    <w:p w:rsidRDefault="00EB7DA2" w:rsidP="00EB7DA2" w:rsidR="00EB7DA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EB7DA2" w:rsidP="00EB7DA2" w:rsidR="00EB7DA2">
      <w:pPr>
        <w:jc w:val="both"/>
        <w:rPr>
          <w:rFonts w:hAnsi="Arial" w:ascii="Arial"/>
        </w:rPr>
      </w:pPr>
      <w:r>
        <w:rPr>
          <w:rFonts w:hAnsi="Arial" w:ascii="Arial"/>
        </w:rPr>
        <w:tab/>
        <w:t>FINA, RC ZAGREB, Podružnica Bjelovar, podnijela je ovom sudu 27. studenog 2015. godine zahtjev za provedbu skraćenog stečajnog postupka nad dužnikom NOVUS d.o.o. iz Virovitice.</w:t>
      </w:r>
    </w:p>
    <w:p w:rsidRDefault="00EB7DA2" w:rsidP="00EB7DA2" w:rsidR="00EB7DA2">
      <w:pPr>
        <w:jc w:val="both"/>
        <w:rPr>
          <w:b/>
        </w:rPr>
      </w:pPr>
      <w:r>
        <w:rPr>
          <w:rFonts w:hAnsi="Arial" w:ascii="Arial"/>
        </w:rPr>
        <w:tab/>
        <w:t xml:space="preserve">Uvidom u upisnik za stečajeve koji se vodi kod ovog suda utvrđeno je da je već rješenjem ovog suda broj 7 St-90/2014-8 od 8. veljače 2016. godine otvoren i zaključen skraćeni stečajni postupak nad istim dužnikom NOVUS d.o.o. iz Virovitice, to je temeljem čl.19.4.st.3.Zakona o parničnom postupku odbačen zahtjev FINE jer se ne može istovremeno voditi dva stečajna postupka protiv istog dužnika, zbog čega je odlučeno kao u izreci.  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B7DA2" w:rsidP="00EB7DA2" w:rsidR="00EB7DA2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23. veljače 2016. godine</w:t>
      </w:r>
    </w:p>
    <w:p w:rsidRDefault="00EB7DA2" w:rsidP="00EB7DA2" w:rsidR="00EB7DA2">
      <w:pPr>
        <w:ind w:firstLine="720"/>
        <w:jc w:val="both"/>
        <w:rPr>
          <w:rFonts w:hAnsi="Arial" w:ascii="Arial"/>
        </w:rPr>
      </w:pPr>
    </w:p>
    <w:p w:rsidRDefault="00EB7DA2" w:rsidP="00EB7DA2" w:rsidR="00EB7DA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EB7DA2" w:rsidP="00EB7DA2" w:rsidR="00EB7DA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EB7DA2" w:rsidP="00EB7DA2" w:rsidR="00EB7DA2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žalbu može podnijeti zastupnik po zakonu dužnika (čl.128.SZ-a). Žalba se podnosi Visokom Trgovačkom sudu Republike Hrvatske, a putem ovog suda u 2 primjerka, u roku 8 dana od dana objave ovog rješenja na e-oglasnoj ploči ovog suda.</w:t>
      </w:r>
    </w:p>
    <w:p w:rsidRDefault="00EB7DA2" w:rsidP="00EB7DA2" w:rsidR="00EB7DA2">
      <w:pPr>
        <w:jc w:val="both"/>
        <w:rPr>
          <w:rFonts w:hAnsi="Arial" w:ascii="Arial"/>
        </w:rPr>
      </w:pPr>
      <w:bookmarkStart w:name="_GoBack" w:id="0"/>
      <w:bookmarkEnd w:id="0"/>
    </w:p>
    <w:p w:rsidRDefault="00EB7DA2" w:rsidP="00EB7DA2" w:rsidR="00EB7DA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EB7DA2" w:rsidP="00EB7DA2" w:rsidR="00EB7DA2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ovog suda</w:t>
      </w:r>
    </w:p>
    <w:p w:rsidRDefault="00EB7DA2" w:rsidP="00EB7DA2" w:rsidR="00EB7DA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FINA RC ZAGREB, Podružnica Bjelovar – putem e-oglasne ploče suda</w:t>
      </w:r>
    </w:p>
    <w:p w:rsidRDefault="00EB7DA2" w:rsidP="00EB7DA2" w:rsidR="00EB7DA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EB7DA2" w:rsidP="00EB7DA2" w:rsidR="00EB7DA2">
      <w:pPr>
        <w:jc w:val="both"/>
        <w:rPr>
          <w:rFonts w:hAnsi="Arial" w:ascii="Arial"/>
        </w:rPr>
      </w:pPr>
      <w:r>
        <w:rPr>
          <w:rFonts w:hAnsi="Arial" w:ascii="Arial"/>
        </w:rPr>
        <w:t>Bj.23.2.2016.g.</w:t>
      </w:r>
    </w:p>
    <w:p w:rsidRDefault="00EB7DA2" w:rsidP="00EB7DA2" w:rsidR="00EB7DA2">
      <w:pPr>
        <w:jc w:val="both"/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B7DA2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St-424/2015-2</izvorni_sadrzaj>
    <derivirana_varijabla naziv="DomainObject.Oznaka_1">St-424/2015-2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St-424/2015</izvorni_sadrzaj>
    <derivirana_varijabla naziv="DomainObject.Predmet.OznakaBroj_1">St-424/2015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NOVUS d.o.o. za trgovinu, proizvodnju i usluge, Virovitica</izvorni_sadrzaj>
    <derivirana_varijabla naziv="DomainObject.Predmet.ProtustrankaFormated_1">  NOVUS d.o.o. za trgovinu, proizvodnju i usluge, Virovitica</derivirana_varijabla>
  </DomainObject.Predmet.ProtustrankaFormated>
  <DomainObject.Predmet.ProtustrankaFormatedOIB>
    <izvorni_sadrzaj>  NOVUS d.o.o. za trgovinu, proizvodnju i usluge, Virovitica, OIB 46549937101</izvorni_sadrzaj>
    <derivirana_varijabla naziv="DomainObject.Predmet.ProtustrankaFormatedOIB_1">  NOVUS d.o.o. za trgovinu, proizvodnju i usluge, Virovitica, OIB 46549937101</derivirana_varijabla>
  </DomainObject.Predmet.ProtustrankaFormatedOIB>
  <DomainObject.Predmet.ProtustrankaFormatedWithAdress>
    <izvorni_sadrzaj> NOVUS d.o.o. za trgovinu, proizvodnju i usluge, Virovitica, J.J.Štrosmajera 43, 33000 Virovitica</izvorni_sadrzaj>
    <derivirana_varijabla naziv="DomainObject.Predmet.ProtustrankaFormatedWithAdress_1"> NOVUS d.o.o. za trgovinu, proizvodnju i usluge, Virovitica, J.J.Štrosmajera 43, 33000 Virovitica</derivirana_varijabla>
  </DomainObject.Predmet.ProtustrankaFormatedWithAdress>
  <DomainObject.Predmet.ProtustrankaFormatedWithAdressOIB>
    <izvorni_sadrzaj> NOVUS d.o.o. za trgovinu, proizvodnju i usluge, Virovitica, OIB 46549937101, J.J.Štrosmajera 43, 33000 Virovitica</izvorni_sadrzaj>
    <derivirana_varijabla naziv="DomainObject.Predmet.ProtustrankaFormatedWithAdressOIB_1"> NOVUS d.o.o. za trgovinu, proizvodnju i usluge, Virovitica, OIB 46549937101, J.J.Štrosmajera 43, 33000 Virovitica</derivirana_varijabla>
  </DomainObject.Predmet.ProtustrankaFormatedWithAdressOIB>
  <DomainObject.Predmet.ProtustrankaWithAdress>
    <izvorni_sadrzaj>NOVUS d.o.o. za trgovinu, proizvodnju i usluge, Virovitica J.J.Štrosmajera 43, 33000 Virovitica</izvorni_sadrzaj>
    <derivirana_varijabla naziv="DomainObject.Predmet.ProtustrankaWithAdress_1">NOVUS d.o.o. za trgovinu, proizvodnju i usluge, Virovitica J.J.Štrosmajera 43, 33000 Virovitica</derivirana_varijabla>
  </DomainObject.Predmet.ProtustrankaWithAdress>
  <DomainObject.Predmet.ProtustrankaWithAdressOIB>
    <izvorni_sadrzaj>NOVUS d.o.o. za trgovinu, proizvodnju i usluge, Virovitica, OIB 46549937101, J.J.Štrosmajera 43, 33000 Virovitica</izvorni_sadrzaj>
    <derivirana_varijabla naziv="DomainObject.Predmet.ProtustrankaWithAdressOIB_1">NOVUS d.o.o. za trgovinu, proizvodnju i usluge, Virovitica, OIB 46549937101, J.J.Štrosmajera 43, 33000 Virovitica</derivirana_varijabla>
  </DomainObject.Predmet.ProtustrankaWithAdressOIB>
  <DomainObject.Predmet.ProtustrankaNazivFormated>
    <izvorni_sadrzaj>NOVUS d.o.o. za trgovinu, proizvodnju i usluge, Virovitica</izvorni_sadrzaj>
    <derivirana_varijabla naziv="DomainObject.Predmet.ProtustrankaNazivFormated_1">NOVUS d.o.o. za trgovinu, proizvodnju i usluge, Virovitica</derivirana_varijabla>
  </DomainObject.Predmet.ProtustrankaNazivFormated>
  <DomainObject.Predmet.ProtustrankaNazivFormatedOIB>
    <izvorni_sadrzaj>NOVUS d.o.o. za trgovinu, proizvodnju i usluge, Virovitica, OIB 46549937101</izvorni_sadrzaj>
    <derivirana_varijabla naziv="DomainObject.Predmet.ProtustrankaNazivFormatedOIB_1">NOVUS d.o.o. za trgovinu, proizvodnju i usluge, Virovitica, OIB 46549937101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NOVUS d.o.o. za trgovinu, proizvodnju i usluge, Virovitica</item>
    </izvorni_sadrzaj>
    <derivirana_varijabla naziv="DomainObject.Predmet.ProtuStrankaListFormated_1">
      <item>NOVUS d.o.o. za trgovinu, proizvodnju i usluge, Virovitica</item>
    </derivirana_varijabla>
  </DomainObject.Predmet.ProtuStrankaListFormated>
  <DomainObject.Predmet.ProtuStrankaListFormatedOIB>
    <izvorni_sadrzaj>
      <item>NOVUS d.o.o. za trgovinu, proizvodnju i usluge, Virovitica, OIB 46549937101</item>
    </izvorni_sadrzaj>
    <derivirana_varijabla naziv="DomainObject.Predmet.ProtuStrankaListFormatedOIB_1">
      <item>NOVUS d.o.o. za trgovinu, proizvodnju i usluge, Virovitica, OIB 46549937101</item>
    </derivirana_varijabla>
  </DomainObject.Predmet.ProtuStrankaListFormatedOIB>
  <DomainObject.Predmet.ProtuStrankaListFormatedWithAdress>
    <izvorni_sadrzaj>
      <item>NOVUS d.o.o. za trgovinu, proizvodnju i usluge, Virovitica, J.J.Štrosmajera 43, 33000 Virovitica</item>
    </izvorni_sadrzaj>
    <derivirana_varijabla naziv="DomainObject.Predmet.ProtuStrankaListFormatedWithAdress_1">
      <item>NOVUS d.o.o. za trgovinu, proizvodnju i usluge, Virovitica, J.J.Štrosmajera 43, 33000 Virovitica</item>
    </derivirana_varijabla>
  </DomainObject.Predmet.ProtuStrankaListFormatedWithAdress>
  <DomainObject.Predmet.ProtuStrankaListFormatedWithAdressOIB>
    <izvorni_sadrzaj>
      <item>NOVUS d.o.o. za trgovinu, proizvodnju i usluge, Virovitica, OIB 46549937101, J.J.Štrosmajera 43, 33000 Virovitica</item>
    </izvorni_sadrzaj>
    <derivirana_varijabla naziv="DomainObject.Predmet.ProtuStrankaListFormatedWithAdressOIB_1">
      <item>NOVUS d.o.o. za trgovinu, proizvodnju i usluge, Virovitica, OIB 46549937101, J.J.Štrosmajera 43, 33000 Virovitica</item>
    </derivirana_varijabla>
  </DomainObject.Predmet.ProtuStrankaListFormatedWithAdressOIB>
  <DomainObject.Predmet.ProtuStrankaListNazivFormated>
    <izvorni_sadrzaj>
      <item>NOVUS d.o.o. za trgovinu, proizvodnju i usluge, Virovitica</item>
    </izvorni_sadrzaj>
    <derivirana_varijabla naziv="DomainObject.Predmet.ProtuStrankaListNazivFormated_1">
      <item>NOVUS d.o.o. za trgovinu, proizvodnju i usluge, Virovitica</item>
    </derivirana_varijabla>
  </DomainObject.Predmet.ProtuStrankaListNazivFormated>
  <DomainObject.Predmet.ProtuStrankaListNazivFormatedOIB>
    <izvorni_sadrzaj>
      <item>NOVUS d.o.o. za trgovinu, proizvodnju i usluge, Virovitica, OIB 46549937101</item>
    </izvorni_sadrzaj>
    <derivirana_varijabla naziv="DomainObject.Predmet.ProtuStrankaListNazivFormatedOIB_1">
      <item>NOVUS d.o.o. za trgovinu, proizvodnju i usluge, Virovitica, OIB 46549937101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St-424/2015-2</izvorni_sadrzaj>
    <derivirana_varijabla naziv="DomainObject.PoslovniBrojDokumenta_1">St-424/2015-2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NOVUS d.o.o. za trgovinu, proizvodnju i usluge, Virovitica</izvorni_sadrzaj>
    <derivirana_varijabla naziv="DomainObject.Predmet.ProtustrankaIDrugi_1">NOVUS d.o.o.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NOVUS d.o.o. za trgovinu, proizvodnju i usluge, Virovitica, OIB 46549937101, J.J.Štrosmajera 43, 33000 Virovitica</izvorni_sadrzaj>
    <derivirana_varijabla naziv="DomainObject.Predmet.ProtustrankaIDrugiAdressOIB_1">NOVUS d.o.o. za trgovinu, proizvodnju i usluge, Virovitica, OIB 46549937101, J.J.Štrosmajera 43,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NOVUS d.o.o. za trgovinu, proizvodnju i usluge, Virovitica</item>
    </izvorni_sadrzaj>
    <derivirana_varijabla naziv="DomainObject.Predmet.SudioniciListNaziv_1">
      <item>FINA, RC ZAGREB, Podružnica Bjelovar</item>
      <item>NOVUS d.o.o. za trgovinu, proizvodnju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NOVUS d.o.o. za trgovinu, proizvodnju i usluge, Virovitica, OIB 46549937101, J.J.Štrosmajera 43,33000 Virovitica</item>
    </izvorni_sadrzaj>
    <derivirana_varijabla naziv="DomainObject.Predmet.SudioniciListAdressOIB_1">
      <item>FINA, RC ZAGREB, Podružnica Bjelovar, OIB 85821130368, F. Supila 4,43000 Bjelovar</item>
      <item>NOVUS d.o.o. za trgovinu, proizvodnju i usluge, Virovitica, OIB 46549937101, J.J.Štrosmajera 43,33000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EE4F6-FF9B-4D09-AE95-B320DBA07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1326</properties:Characters>
  <properties:Lines>43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2016-02-23T12:40:00Z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