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5c00" w14:paraId="5b35c0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55FA" w:rsidP="009E55FA" w:rsidR="009E55FA">
      <w:pPr>
        <w:jc w:val="right"/>
        <w:rPr>
          <w:rFonts w:cs="Times New Roman"/>
        </w:rPr>
      </w:pPr>
      <w:r>
        <w:rPr>
          <w:rFonts w:cs="Times New Roman"/>
        </w:rPr>
        <w:t>Poslovni broj: 3 St-113/2018-3</w:t>
      </w:r>
    </w:p>
    <w:p w:rsidRDefault="009E55FA" w:rsidP="009E55FA" w:rsidR="009E55FA">
      <w:pPr>
        <w:jc w:val="right"/>
        <w:rPr>
          <w:rFonts w:cs="Times New Roman"/>
        </w:rPr>
      </w:pPr>
    </w:p>
    <w:p w:rsidRDefault="009E55FA" w:rsidP="009E55FA" w:rsidR="009E55FA">
      <w:pPr>
        <w:jc w:val="right"/>
        <w:rPr>
          <w:rFonts w:cs="Times New Roman"/>
        </w:rPr>
      </w:pPr>
    </w:p>
    <w:p w:rsidRDefault="009E55FA" w:rsidP="009E55FA" w:rsidR="009E55FA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Bjelovaru u </w:t>
      </w:r>
      <w:proofErr w:type="spellStart"/>
      <w:r>
        <w:rPr>
          <w:rFonts w:cs="Times New Roman"/>
        </w:rPr>
        <w:t>predstečajnom</w:t>
      </w:r>
      <w:proofErr w:type="spellEnd"/>
      <w:r>
        <w:rPr>
          <w:rFonts w:cs="Times New Roman"/>
        </w:rPr>
        <w:t xml:space="preserve"> postupku nad RATARSTVO d.o.o. Bjelovar, Matice Hrvatske 4/I, OIB 39141474711 objavljuje da je rješenje ovog suda St-1338/2016-42 od 11. travnja 2017. godine kojim je obustavljen </w:t>
      </w:r>
      <w:proofErr w:type="spellStart"/>
      <w:r>
        <w:rPr>
          <w:rFonts w:cs="Times New Roman"/>
        </w:rPr>
        <w:t>predstečajni</w:t>
      </w:r>
      <w:proofErr w:type="spellEnd"/>
      <w:r>
        <w:rPr>
          <w:rFonts w:cs="Times New Roman"/>
        </w:rPr>
        <w:t xml:space="preserve"> postupak pravomoćno s danom 25. svibnja 2017. godine.</w:t>
      </w:r>
    </w:p>
    <w:p w:rsidRDefault="009E55FA" w:rsidP="009E55FA" w:rsidR="009E55FA">
      <w:pPr>
        <w:jc w:val="both"/>
        <w:rPr>
          <w:rFonts w:cs="Times New Roman"/>
        </w:rPr>
      </w:pPr>
    </w:p>
    <w:p w:rsidRDefault="009E55FA" w:rsidP="009E55FA" w:rsidR="009E55FA">
      <w:pPr>
        <w:jc w:val="center"/>
        <w:rPr>
          <w:rFonts w:cs="Times New Roman"/>
        </w:rPr>
      </w:pPr>
      <w:r>
        <w:rPr>
          <w:rFonts w:cs="Times New Roman"/>
        </w:rPr>
        <w:t xml:space="preserve">Bjelovar, 28. veljače 2018. </w:t>
      </w:r>
    </w:p>
    <w:p w:rsidRDefault="009E55FA" w:rsidP="009E55FA" w:rsidR="009E55FA">
      <w:pPr>
        <w:jc w:val="center"/>
        <w:rPr>
          <w:rFonts w:cs="Times New Roman"/>
        </w:rPr>
      </w:pPr>
    </w:p>
    <w:p w:rsidRDefault="009E55FA" w:rsidP="009E55FA" w:rsidR="009E55F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T K I N J A </w:t>
      </w:r>
    </w:p>
    <w:p w:rsidRDefault="009E55FA" w:rsidP="009E55FA" w:rsidR="009E55FA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SANJANA ZORINC</w:t>
      </w:r>
    </w:p>
    <w:p w:rsidRDefault="009E55FA" w:rsidP="009E55FA" w:rsidR="009E55FA">
      <w:pPr>
        <w:jc w:val="both"/>
        <w:rPr>
          <w:rFonts w:cs="Times New Roman"/>
        </w:rPr>
      </w:pPr>
    </w:p>
    <w:p w:rsidRDefault="009E55FA" w:rsidP="009E55FA" w:rsidR="009E55FA">
      <w:pPr>
        <w:jc w:val="both"/>
        <w:rPr>
          <w:rFonts w:cs="Times New Roman"/>
        </w:rPr>
      </w:pPr>
    </w:p>
    <w:p w:rsidRDefault="009E55FA" w:rsidP="009E55FA" w:rsidR="009E55FA">
      <w:pPr>
        <w:jc w:val="both"/>
        <w:rPr>
          <w:rFonts w:cs="Times New Roman"/>
        </w:rPr>
      </w:pPr>
    </w:p>
    <w:p w:rsidRDefault="009E55FA" w:rsidP="009E55FA" w:rsidR="009E55FA">
      <w:pPr>
        <w:jc w:val="both"/>
        <w:rPr>
          <w:rFonts w:cs="Times New Roman"/>
        </w:rPr>
      </w:pPr>
      <w:proofErr w:type="spellStart"/>
      <w:r>
        <w:rPr>
          <w:rFonts w:cs="Times New Roman"/>
        </w:rPr>
        <w:t>Rj</w:t>
      </w:r>
      <w:proofErr w:type="spellEnd"/>
      <w:r>
        <w:rPr>
          <w:rFonts w:cs="Times New Roman"/>
        </w:rPr>
        <w:t>.</w:t>
      </w:r>
    </w:p>
    <w:p w:rsidRDefault="009E55FA" w:rsidP="009E55FA" w:rsidR="009E55FA">
      <w:pPr>
        <w:pStyle w:val="Bezproreda"/>
      </w:pPr>
      <w:r>
        <w:t>Dna: FINI PUTEM e-oglasne ploče</w:t>
      </w:r>
    </w:p>
    <w:p w:rsidRDefault="009E55FA" w:rsidP="009E55FA" w:rsidR="009E55FA">
      <w:pPr>
        <w:pStyle w:val="Bezproreda"/>
      </w:pPr>
      <w:r>
        <w:t xml:space="preserve">         e-oglasna ploča</w:t>
      </w:r>
    </w:p>
    <w:p w:rsidRDefault="009E55FA" w:rsidP="009E55FA" w:rsidR="009E55FA">
      <w:pPr>
        <w:pStyle w:val="Bezproreda"/>
      </w:pPr>
      <w:proofErr w:type="spellStart"/>
      <w:r>
        <w:t>Bj</w:t>
      </w:r>
      <w:proofErr w:type="spellEnd"/>
      <w:r>
        <w:t xml:space="preserve">. 28.2.2018. </w:t>
      </w:r>
    </w:p>
    <w:p w:rsidRDefault="009E55FA" w:rsidP="009E55FA" w:rsidR="009E55FA">
      <w:pPr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5FA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22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St-113/2018-3</izvorni_sadrzaj>
    <derivirana_varijabla naziv="DomainObject.Oznaka_1">St-113/2018-3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ZOU IVAN ŽUPAN I MELITA BABIĆ</item>
    </izvorni_sadrzaj>
    <derivirana_varijabla naziv="DomainObject.Predmet.OstaliListFormated_1">
      <item>Pavao Mrkonjić, odvjetnik</item>
      <item>ZOU IVAN ŽUPAN I MELITA BABIĆ</item>
    </derivirana_varijabla>
  </DomainObject.Predmet.OstaliListFormated>
  <DomainObject.Predmet.OstaliListFormatedOIB>
    <izvorni_sadrzaj>
      <item>Pavao Mrkonjić, odvjetnik</item>
      <item>ZOU IVAN ŽUPAN I MELITA BABIĆ, OIB 96506192882</item>
    </izvorni_sadrzaj>
    <derivirana_varijabla naziv="DomainObject.Predmet.OstaliListFormatedOIB_1">
      <item>Pavao Mrkonjić, odvjetnik</item>
      <item>ZOU IVAN ŽUPAN I MELITA BABIĆ, OIB 96506192882</item>
    </derivirana_varijabla>
  </DomainObject.Predmet.OstaliListFormatedOIB>
  <DomainObject.Predmet.OstaliListFormatedWithAdress>
    <izvorni_sadrzaj>
      <item>Pavao Mrkonjić, odvjetnik, Ante Topić Mimare 24, 10000 Zagreb</item>
      <item>ZOU IVAN ŽUPAN I MELITA BABIĆ, Teslina 10, 10000 Zagreb</item>
    </izvorni_sadrzaj>
    <derivirana_varijabla naziv="DomainObject.Predmet.OstaliListFormatedWithAdress_1">
      <item>Pavao Mrkonjić, odvjetnik,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odvjetnik,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odvjetnik,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Mrkonjić, odvjetnik</item>
      <item>ZOU IVAN ŽUPAN I MELITA BABIĆ</item>
    </izvorni_sadrzaj>
    <derivirana_varijabla naziv="DomainObject.Predmet.OstaliListNazivFormated_1">
      <item>Pavao Mrkonjić, odvjetnik</item>
      <item>ZOU IVAN ŽUPAN I MELITA BABIĆ</item>
    </derivirana_varijabla>
  </DomainObject.Predmet.OstaliListNazivFormated>
  <DomainObject.Predmet.OstaliListNazivFormatedOIB>
    <izvorni_sadrzaj>
      <item>Pavao Mrkonjić, odvjetnik</item>
      <item>ZOU IVAN ŽUPAN I MELITA BABIĆ, OIB 96506192882</item>
    </izvorni_sadrzaj>
    <derivirana_varijabla naziv="DomainObject.Predmet.OstaliListNazivFormatedOIB_1">
      <item>Pavao Mrkonjić, odvjetnik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St-113/2018-3</izvorni_sadrzaj>
    <derivirana_varijabla naziv="DomainObject.PoslovniBrojDokumenta_1">St-113/2018-3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Mrkonjić, odvjetnik</item>
      <item>RATARSTVO društvo s ograničenom odgovornošću za poljoprivrednu proizvodnju i trgovinu</item>
      <item>ZOU IVAN ŽUPAN I MELITA BABIĆ</item>
    </izvorni_sadrzaj>
    <derivirana_varijabla naziv="DomainObject.Predmet.SudioniciListNaziv_1">
      <item>Pavao Mrkonjić, odvjetnik</item>
      <item>RATARSTVO društvo s ograničenom odgovornošću za poljoprivrednu proizvodnju i trgovinu</item>
      <item>ZOU IVAN ŽUPAN I MELITA BABIĆ</item>
    </derivirana_varijabla>
  </DomainObject.Predmet.SudioniciListNaziv>
  <DomainObject.Predmet.SudioniciListAdressOIB>
    <izvorni_sadrzaj>
      <item>Pavao Mrkonjić, odvjetnik, Ante Topić Mimare 24,10000 Zagreb</item>
      <item>RATARSTVO društvo s ograničenom odgovornošću za poljoprivrednu proizvodnju i trgovinu, OIB 39141474711, Matice Hrvatske 4/I,43000 Bjelovar</item>
      <item>ZOU IVAN ŽUPAN I MELITA BABIĆ, OIB 96506192882, Teslina 10,10000 Zagreb</item>
    </izvorni_sadrzaj>
    <derivirana_varijabla naziv="DomainObject.Predmet.SudioniciListAdressOIB_1">
      <item>Pavao Mrkonjić, odvjetnik, Ante Topić Mimare 24,10000 Zagreb</item>
      <item>RATARSTVO društvo s ograničenom odgovornošću za poljoprivrednu proizvodnju i trgovinu, OIB 39141474711, Matice Hrvatske 4/I,43000 Bjelovar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C297D-E10D-450F-B942-0B0D52229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68</properties:Words>
  <properties:Characters>376</properties:Characters>
  <properties:Lines>22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2018-02-28T11:42:00Z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