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8933" w14:paraId="b368933" w:rsidRDefault="008D0CE0" w:rsidP="00CC55B5" w:rsidR="00CC55B5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5B5" w:rsidP="00CC55B5" w:rsidR="00CC55B5" w:rsidRPr="008D27E7">
      <w:pPr>
        <w:ind w:firstLine="708" w:left="708"/>
        <w:rPr>
          <w:color w:val="000000"/>
          <w:sz w:val="22"/>
          <w:szCs w:val="22"/>
        </w:rPr>
      </w:pPr>
    </w:p>
    <w:p w:rsidRDefault="00CC55B5" w:rsidP="00CC55B5" w:rsidR="00CC55B5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CC55B5" w:rsidP="00CC55B5" w:rsidR="00CC55B5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CC55B5" w:rsidP="00CC55B5" w:rsidR="00CC55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</w:t>
      </w:r>
      <w:smartTag w:element="City" w:uri="urn:schemas-microsoft-com:office:smarttags">
        <w:smartTag w:element="place" w:uri="urn:schemas-microsoft-com:office:smarttags">
          <w:r w:rsidRPr="008D27E7">
            <w:rPr>
              <w:b/>
              <w:sz w:val="22"/>
              <w:szCs w:val="22"/>
            </w:rPr>
            <w:t>DUBROVNIK</w:t>
          </w:r>
        </w:smartTag>
      </w:smartTag>
      <w:r w:rsidRPr="008D27E7">
        <w:rPr>
          <w:b/>
          <w:sz w:val="22"/>
          <w:szCs w:val="22"/>
        </w:rPr>
        <w:t xml:space="preserve"> </w:t>
      </w:r>
    </w:p>
    <w:p w:rsidRDefault="00CC55B5" w:rsidP="00CC55B5" w:rsidR="00CC55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2"/>
              <w:szCs w:val="22"/>
            </w:rPr>
            <w:t>Dubrovnik</w:t>
          </w:r>
        </w:smartTag>
      </w:smartTag>
      <w:r>
        <w:rPr>
          <w:b/>
          <w:sz w:val="22"/>
          <w:szCs w:val="22"/>
        </w:rPr>
        <w:t>, Dr. Ante Starčevića 23</w:t>
      </w:r>
    </w:p>
    <w:p w:rsidRDefault="00CC55B5" w:rsidP="00CC55B5" w:rsidR="00CC55B5"/>
    <w:p w:rsidRDefault="00005E5B" w:rsidP="00CC55B5" w:rsidR="00CC55B5">
      <w:pPr>
        <w:jc w:val="right"/>
        <w:rPr>
          <w:b/>
        </w:rPr>
      </w:pPr>
      <w:proofErr w:type="spellStart"/>
      <w:r w:rsidRPr="00FD1E2F">
        <w:rPr>
          <w:b/>
        </w:rPr>
        <w:t>Posl</w:t>
      </w:r>
      <w:proofErr w:type="spellEnd"/>
      <w:r w:rsidRPr="00FD1E2F">
        <w:rPr>
          <w:b/>
        </w:rPr>
        <w:t>. br. 6-St.</w:t>
      </w:r>
      <w:r w:rsidR="00243FB9">
        <w:rPr>
          <w:b/>
        </w:rPr>
        <w:t>427</w:t>
      </w:r>
      <w:r w:rsidRPr="00FD1E2F">
        <w:rPr>
          <w:b/>
        </w:rPr>
        <w:t>/</w:t>
      </w:r>
      <w:r w:rsidR="008D0CE0">
        <w:rPr>
          <w:b/>
        </w:rPr>
        <w:t>201</w:t>
      </w:r>
      <w:r w:rsidR="00243FB9">
        <w:rPr>
          <w:b/>
        </w:rPr>
        <w:t>3</w:t>
      </w:r>
      <w:r w:rsidRPr="00FD1E2F">
        <w:rPr>
          <w:b/>
        </w:rPr>
        <w:t>-</w:t>
      </w:r>
      <w:r w:rsidR="00243FB9">
        <w:rPr>
          <w:b/>
        </w:rPr>
        <w:t>51</w:t>
      </w:r>
    </w:p>
    <w:p w:rsidRDefault="00DF2696" w:rsidP="00CC55B5" w:rsidR="00DF2696" w:rsidRPr="00EE7B62">
      <w:pPr>
        <w:jc w:val="right"/>
        <w:rPr>
          <w:b/>
          <w:sz w:val="22"/>
          <w:szCs w:val="22"/>
        </w:rPr>
      </w:pPr>
    </w:p>
    <w:p w:rsidRDefault="00CC55B5" w:rsidP="00CC55B5" w:rsidR="00CC55B5" w:rsidRPr="00EE7B62">
      <w:pPr>
        <w:jc w:val="right"/>
        <w:rPr>
          <w:b/>
          <w:sz w:val="22"/>
          <w:szCs w:val="22"/>
        </w:rPr>
      </w:pPr>
    </w:p>
    <w:p w:rsidRDefault="00CC55B5" w:rsidP="00CC55B5" w:rsidR="00CC55B5" w:rsidRPr="00FF21E5">
      <w:pPr>
        <w:pStyle w:val="Naslov1"/>
        <w:jc w:val="center"/>
        <w:rPr>
          <w:sz w:val="22"/>
          <w:szCs w:val="22"/>
        </w:rPr>
      </w:pPr>
      <w:r w:rsidRPr="00FF21E5">
        <w:rPr>
          <w:sz w:val="22"/>
          <w:szCs w:val="22"/>
        </w:rPr>
        <w:t>O G L A S</w:t>
      </w:r>
    </w:p>
    <w:p w:rsidRDefault="00CC55B5" w:rsidP="00CC55B5" w:rsidR="00CC55B5" w:rsidRPr="00FF21E5">
      <w:pPr>
        <w:jc w:val="right"/>
        <w:rPr>
          <w:b/>
          <w:sz w:val="22"/>
          <w:szCs w:val="22"/>
        </w:rPr>
      </w:pPr>
    </w:p>
    <w:p w:rsidRDefault="00CC55B5" w:rsidP="00CC55B5" w:rsidR="00CC55B5" w:rsidRPr="00FF21E5">
      <w:pPr>
        <w:jc w:val="right"/>
        <w:rPr>
          <w:b/>
          <w:sz w:val="22"/>
          <w:szCs w:val="22"/>
        </w:rPr>
      </w:pPr>
    </w:p>
    <w:p w:rsidRDefault="00CC55B5" w:rsidP="00FF21E5" w:rsidR="0038514A">
      <w:pPr>
        <w:ind w:firstLine="708"/>
        <w:jc w:val="both"/>
        <w:rPr>
          <w:sz w:val="22"/>
          <w:szCs w:val="22"/>
        </w:rPr>
      </w:pPr>
      <w:r w:rsidRPr="00FF21E5">
        <w:rPr>
          <w:sz w:val="22"/>
          <w:szCs w:val="22"/>
        </w:rPr>
        <w:t xml:space="preserve">Trgovački sud u Splitu, </w:t>
      </w:r>
      <w:r w:rsidR="003507E4" w:rsidRPr="00FF21E5">
        <w:rPr>
          <w:sz w:val="22"/>
          <w:szCs w:val="22"/>
        </w:rPr>
        <w:t>S</w:t>
      </w:r>
      <w:r w:rsidRPr="00FF21E5">
        <w:rPr>
          <w:sz w:val="22"/>
          <w:szCs w:val="22"/>
        </w:rPr>
        <w:t xml:space="preserve">talna služba u Dubrovniku </w:t>
      </w:r>
      <w:r w:rsidR="000E38F6" w:rsidRPr="00FF21E5">
        <w:rPr>
          <w:sz w:val="22"/>
          <w:szCs w:val="22"/>
        </w:rPr>
        <w:t xml:space="preserve">oglašava da je rješenjem ovog suda </w:t>
      </w:r>
      <w:proofErr w:type="spellStart"/>
      <w:r w:rsidR="000E38F6" w:rsidRPr="00FF21E5">
        <w:rPr>
          <w:sz w:val="22"/>
          <w:szCs w:val="22"/>
        </w:rPr>
        <w:t>posl</w:t>
      </w:r>
      <w:proofErr w:type="spellEnd"/>
      <w:r w:rsidR="000E38F6" w:rsidRPr="00FF21E5">
        <w:rPr>
          <w:sz w:val="22"/>
          <w:szCs w:val="22"/>
        </w:rPr>
        <w:t xml:space="preserve">. br. </w:t>
      </w:r>
      <w:r w:rsidR="00005E5B" w:rsidRPr="00FF21E5">
        <w:rPr>
          <w:sz w:val="22"/>
          <w:szCs w:val="22"/>
        </w:rPr>
        <w:t>6-St.</w:t>
      </w:r>
      <w:r w:rsidR="00243FB9">
        <w:rPr>
          <w:sz w:val="22"/>
          <w:szCs w:val="22"/>
        </w:rPr>
        <w:t>427</w:t>
      </w:r>
      <w:r w:rsidR="00005E5B" w:rsidRPr="00FF21E5">
        <w:rPr>
          <w:sz w:val="22"/>
          <w:szCs w:val="22"/>
        </w:rPr>
        <w:t>/</w:t>
      </w:r>
      <w:r w:rsidR="004539F3">
        <w:rPr>
          <w:sz w:val="22"/>
          <w:szCs w:val="22"/>
        </w:rPr>
        <w:t>201</w:t>
      </w:r>
      <w:r w:rsidR="00243FB9">
        <w:rPr>
          <w:sz w:val="22"/>
          <w:szCs w:val="22"/>
        </w:rPr>
        <w:t>3</w:t>
      </w:r>
      <w:r w:rsidR="00005E5B" w:rsidRPr="00FF21E5">
        <w:rPr>
          <w:sz w:val="22"/>
          <w:szCs w:val="22"/>
        </w:rPr>
        <w:t>-</w:t>
      </w:r>
      <w:r w:rsidR="008756F7">
        <w:rPr>
          <w:sz w:val="22"/>
          <w:szCs w:val="22"/>
        </w:rPr>
        <w:t>5</w:t>
      </w:r>
      <w:r w:rsidR="00243FB9">
        <w:rPr>
          <w:sz w:val="22"/>
          <w:szCs w:val="22"/>
        </w:rPr>
        <w:t>0</w:t>
      </w:r>
      <w:r w:rsidR="00005E5B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 xml:space="preserve">od </w:t>
      </w:r>
      <w:r w:rsidR="002C3B70">
        <w:rPr>
          <w:sz w:val="22"/>
          <w:szCs w:val="22"/>
        </w:rPr>
        <w:t>7</w:t>
      </w:r>
      <w:r w:rsidR="007930BB" w:rsidRPr="00FF21E5">
        <w:rPr>
          <w:sz w:val="22"/>
          <w:szCs w:val="22"/>
        </w:rPr>
        <w:t xml:space="preserve">. </w:t>
      </w:r>
      <w:r w:rsidR="00243FB9">
        <w:rPr>
          <w:sz w:val="22"/>
          <w:szCs w:val="22"/>
        </w:rPr>
        <w:t>rujna</w:t>
      </w:r>
      <w:r w:rsidR="007930BB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>20</w:t>
      </w:r>
      <w:r w:rsidR="00BD503E" w:rsidRPr="00FF21E5">
        <w:rPr>
          <w:sz w:val="22"/>
          <w:szCs w:val="22"/>
        </w:rPr>
        <w:t>1</w:t>
      </w:r>
      <w:r w:rsidR="008D0CE0">
        <w:rPr>
          <w:sz w:val="22"/>
          <w:szCs w:val="22"/>
        </w:rPr>
        <w:t>5</w:t>
      </w:r>
      <w:r w:rsidR="000E38F6"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 xml:space="preserve">godine </w:t>
      </w:r>
      <w:r w:rsidR="001C60EC" w:rsidRPr="00FF21E5">
        <w:rPr>
          <w:sz w:val="22"/>
          <w:szCs w:val="22"/>
        </w:rPr>
        <w:t>u</w:t>
      </w:r>
      <w:r w:rsidR="000E38F6" w:rsidRPr="00FF21E5">
        <w:rPr>
          <w:sz w:val="22"/>
          <w:szCs w:val="22"/>
        </w:rPr>
        <w:t xml:space="preserve"> stečajn</w:t>
      </w:r>
      <w:r w:rsidR="001C60EC" w:rsidRPr="00FF21E5">
        <w:rPr>
          <w:sz w:val="22"/>
          <w:szCs w:val="22"/>
        </w:rPr>
        <w:t>om</w:t>
      </w:r>
      <w:r w:rsidR="000E38F6" w:rsidRPr="00FF21E5">
        <w:rPr>
          <w:sz w:val="22"/>
          <w:szCs w:val="22"/>
        </w:rPr>
        <w:t xml:space="preserve"> postup</w:t>
      </w:r>
      <w:r w:rsidR="001C60EC" w:rsidRPr="00FF21E5">
        <w:rPr>
          <w:sz w:val="22"/>
          <w:szCs w:val="22"/>
        </w:rPr>
        <w:t>ku</w:t>
      </w:r>
      <w:r w:rsidR="000E38F6" w:rsidRPr="00FF21E5">
        <w:rPr>
          <w:sz w:val="22"/>
          <w:szCs w:val="22"/>
        </w:rPr>
        <w:t xml:space="preserve"> </w:t>
      </w:r>
      <w:r w:rsidR="00BB1ECB" w:rsidRPr="00FF21E5">
        <w:rPr>
          <w:sz w:val="22"/>
          <w:szCs w:val="22"/>
        </w:rPr>
        <w:t xml:space="preserve">nad stečajnim dužnikom </w:t>
      </w:r>
      <w:r w:rsidR="00243FB9">
        <w:rPr>
          <w:sz w:val="22"/>
          <w:szCs w:val="22"/>
        </w:rPr>
        <w:t>KAPI d.o.o. za trgovinu i usluge, Metković, Andrije Hebranga 9c, MBS: 060270497, OIB: 71822815473</w:t>
      </w:r>
      <w:r w:rsidR="002C3B70" w:rsidRPr="004C0353">
        <w:rPr>
          <w:sz w:val="22"/>
          <w:szCs w:val="22"/>
        </w:rPr>
        <w:t xml:space="preserve">, </w:t>
      </w:r>
      <w:r w:rsidR="002C3B70">
        <w:rPr>
          <w:sz w:val="22"/>
          <w:szCs w:val="22"/>
        </w:rPr>
        <w:t xml:space="preserve">zastupano po stečajnom upravitelju </w:t>
      </w:r>
      <w:r w:rsidR="00243FB9">
        <w:rPr>
          <w:sz w:val="22"/>
          <w:szCs w:val="22"/>
        </w:rPr>
        <w:t>Jozu Bagariću</w:t>
      </w:r>
      <w:r w:rsidR="002C3B70">
        <w:rPr>
          <w:sz w:val="22"/>
          <w:szCs w:val="22"/>
        </w:rPr>
        <w:t xml:space="preserve"> iz </w:t>
      </w:r>
      <w:r w:rsidR="00243FB9">
        <w:rPr>
          <w:sz w:val="22"/>
          <w:szCs w:val="22"/>
        </w:rPr>
        <w:t>Metkovića</w:t>
      </w:r>
      <w:r w:rsidR="002C3B70">
        <w:rPr>
          <w:sz w:val="22"/>
          <w:szCs w:val="22"/>
        </w:rPr>
        <w:t xml:space="preserve">, </w:t>
      </w:r>
      <w:r w:rsidR="00EA16BA" w:rsidRPr="00FF21E5">
        <w:rPr>
          <w:sz w:val="22"/>
          <w:szCs w:val="22"/>
        </w:rPr>
        <w:t>o</w:t>
      </w:r>
      <w:r w:rsidR="001C60EC" w:rsidRPr="00FF21E5">
        <w:rPr>
          <w:sz w:val="22"/>
          <w:szCs w:val="22"/>
        </w:rPr>
        <w:t xml:space="preserve">dređena skupština vjerovnika </w:t>
      </w:r>
      <w:r w:rsidR="00EA16BA" w:rsidRPr="00FF21E5">
        <w:rPr>
          <w:sz w:val="22"/>
          <w:szCs w:val="22"/>
        </w:rPr>
        <w:t xml:space="preserve">za </w:t>
      </w:r>
      <w:r w:rsidR="00054066" w:rsidRPr="00054066">
        <w:rPr>
          <w:b/>
          <w:sz w:val="22"/>
          <w:szCs w:val="22"/>
        </w:rPr>
        <w:t>1</w:t>
      </w:r>
      <w:r w:rsidR="00660B1D" w:rsidRPr="00660B1D">
        <w:rPr>
          <w:b/>
          <w:sz w:val="22"/>
          <w:szCs w:val="22"/>
        </w:rPr>
        <w:t xml:space="preserve"> </w:t>
      </w:r>
      <w:r w:rsidR="00660B1D">
        <w:rPr>
          <w:b/>
          <w:sz w:val="22"/>
          <w:szCs w:val="22"/>
        </w:rPr>
        <w:t xml:space="preserve">dan 22. listopada 2015. godine u 10,30 </w:t>
      </w:r>
      <w:r w:rsidR="00005E5B" w:rsidRPr="00FF21E5">
        <w:rPr>
          <w:b/>
          <w:sz w:val="22"/>
          <w:szCs w:val="22"/>
        </w:rPr>
        <w:t>sati</w:t>
      </w:r>
      <w:r w:rsidR="00005E5B" w:rsidRPr="00FF21E5">
        <w:rPr>
          <w:sz w:val="22"/>
          <w:szCs w:val="22"/>
        </w:rPr>
        <w:t xml:space="preserve"> u prostorijama Trgovačkog suda u Splitu, Stalna služba u Dubrovniku, Dr. Ante Starčevića 23, </w:t>
      </w:r>
      <w:r w:rsidR="00005E5B" w:rsidRPr="00251A77">
        <w:rPr>
          <w:sz w:val="22"/>
          <w:szCs w:val="22"/>
        </w:rPr>
        <w:t xml:space="preserve">sudnica br. </w:t>
      </w:r>
      <w:r w:rsidR="00153ADE" w:rsidRPr="00251A77">
        <w:rPr>
          <w:sz w:val="22"/>
          <w:szCs w:val="22"/>
        </w:rPr>
        <w:t>2</w:t>
      </w:r>
      <w:r w:rsidR="00005E5B" w:rsidRPr="00251A77">
        <w:rPr>
          <w:sz w:val="22"/>
          <w:szCs w:val="22"/>
        </w:rPr>
        <w:t xml:space="preserve">, </w:t>
      </w:r>
      <w:r w:rsidR="00005E5B" w:rsidRPr="00FF21E5">
        <w:rPr>
          <w:sz w:val="22"/>
          <w:szCs w:val="22"/>
        </w:rPr>
        <w:t xml:space="preserve">na kojem će </w:t>
      </w:r>
      <w:r w:rsidR="0038514A">
        <w:rPr>
          <w:sz w:val="22"/>
          <w:szCs w:val="22"/>
        </w:rPr>
        <w:t>se:</w:t>
      </w:r>
    </w:p>
    <w:p w:rsidRDefault="00251A77" w:rsidP="00251A77" w:rsidR="00251A7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raspraviti i odlučiti o prijedlogu stečajnog upravitelja za ispitivanje kakvoće uskladištenog vina radi stavljanja na tržište,</w:t>
      </w:r>
    </w:p>
    <w:p w:rsidRDefault="00251A77" w:rsidP="00251A77" w:rsidR="00251A77" w:rsidRPr="004B708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4B708E">
        <w:rPr>
          <w:sz w:val="22"/>
          <w:szCs w:val="22"/>
        </w:rPr>
        <w:t xml:space="preserve"> pribaviti mišljenje skupštine vjerovnika o obustavi i zaključenju stečajnog postupka zbog toga što stečajna masa nije dostatna ni za pokriće troškova stečajnog postupka.</w:t>
      </w:r>
    </w:p>
    <w:p w:rsidRDefault="00FF21E5" w:rsidP="0038514A" w:rsidR="001C60EC" w:rsidRPr="00FF21E5">
      <w:pPr>
        <w:jc w:val="both"/>
        <w:rPr>
          <w:sz w:val="22"/>
          <w:szCs w:val="22"/>
        </w:rPr>
      </w:pPr>
      <w:r w:rsidRPr="00FF21E5">
        <w:rPr>
          <w:sz w:val="22"/>
          <w:szCs w:val="22"/>
        </w:rPr>
        <w:t>.</w:t>
      </w:r>
    </w:p>
    <w:p w:rsidRDefault="000E38F6" w:rsidR="000E38F6" w:rsidRPr="00FF21E5">
      <w:pPr>
        <w:jc w:val="both"/>
        <w:rPr>
          <w:sz w:val="22"/>
          <w:szCs w:val="22"/>
        </w:rPr>
      </w:pPr>
    </w:p>
    <w:p w:rsidRDefault="000E38F6" w:rsidR="000E38F6" w:rsidRPr="00FF21E5">
      <w:pPr>
        <w:pStyle w:val="Naslov2"/>
        <w:rPr>
          <w:sz w:val="22"/>
          <w:szCs w:val="22"/>
        </w:rPr>
      </w:pPr>
      <w:r w:rsidRPr="00FF21E5">
        <w:rPr>
          <w:sz w:val="22"/>
          <w:szCs w:val="22"/>
        </w:rPr>
        <w:t xml:space="preserve">U Dubrovniku, </w:t>
      </w:r>
      <w:r w:rsidR="00153ADE">
        <w:rPr>
          <w:sz w:val="22"/>
          <w:szCs w:val="22"/>
        </w:rPr>
        <w:t>7</w:t>
      </w:r>
      <w:r w:rsidR="007E6174"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="0038514A">
        <w:rPr>
          <w:sz w:val="22"/>
          <w:szCs w:val="22"/>
        </w:rPr>
        <w:t>rujna</w:t>
      </w:r>
      <w:r w:rsidRPr="00FF21E5">
        <w:rPr>
          <w:sz w:val="22"/>
          <w:szCs w:val="22"/>
        </w:rPr>
        <w:t xml:space="preserve"> 20</w:t>
      </w:r>
      <w:r w:rsidR="00BD503E" w:rsidRPr="00FF21E5">
        <w:rPr>
          <w:sz w:val="22"/>
          <w:szCs w:val="22"/>
        </w:rPr>
        <w:t>1</w:t>
      </w:r>
      <w:r w:rsidR="00B876B6">
        <w:rPr>
          <w:sz w:val="22"/>
          <w:szCs w:val="22"/>
        </w:rPr>
        <w:t>5</w:t>
      </w:r>
      <w:r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Pr="00FF21E5">
        <w:rPr>
          <w:sz w:val="22"/>
          <w:szCs w:val="22"/>
        </w:rPr>
        <w:t>godine</w:t>
      </w:r>
    </w:p>
    <w:p w:rsidRDefault="000E38F6" w:rsidR="000E38F6" w:rsidRPr="00FF21E5">
      <w:pPr>
        <w:jc w:val="center"/>
        <w:rPr>
          <w:b/>
          <w:sz w:val="22"/>
          <w:szCs w:val="22"/>
        </w:rPr>
      </w:pPr>
    </w:p>
    <w:p w:rsidRDefault="00CC55B5" w:rsidR="00CC55B5" w:rsidRPr="00FF21E5">
      <w:pPr>
        <w:jc w:val="center"/>
        <w:rPr>
          <w:b/>
          <w:sz w:val="22"/>
          <w:szCs w:val="22"/>
        </w:rPr>
      </w:pPr>
    </w:p>
    <w:p w:rsidRDefault="000E38F6" w:rsidR="000E38F6" w:rsidRPr="00FF21E5">
      <w:pPr>
        <w:jc w:val="both"/>
        <w:rPr>
          <w:b/>
          <w:sz w:val="22"/>
          <w:szCs w:val="22"/>
        </w:rPr>
      </w:pP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  <w:t>Stečajni sudac:</w:t>
      </w:r>
    </w:p>
    <w:p w:rsidRDefault="000E38F6" w:rsidR="000E38F6" w:rsidRPr="00FF21E5">
      <w:pPr>
        <w:jc w:val="both"/>
        <w:rPr>
          <w:b/>
          <w:sz w:val="22"/>
          <w:szCs w:val="22"/>
        </w:rPr>
      </w:pPr>
    </w:p>
    <w:p w:rsidRDefault="000E38F6" w:rsidR="000E38F6" w:rsidRPr="00FF21E5">
      <w:pPr>
        <w:jc w:val="both"/>
        <w:rPr>
          <w:b/>
          <w:sz w:val="22"/>
          <w:szCs w:val="22"/>
        </w:rPr>
      </w:pP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  <w:t>Srđan Gavranić</w:t>
      </w:r>
    </w:p>
    <w:sectPr w:rsidR="000E38F6" w:rsidRPr="00FF21E5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D27BF"/>
    <w:multiLevelType w:val="hybridMultilevel"/>
    <w:tmpl w:val="F0D236FC"/>
    <w:lvl w:tplc="60C4C7A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6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388"/>
    <w:rsid w:val="00005E5B"/>
    <w:rsid w:val="0001034F"/>
    <w:rsid w:val="000522D3"/>
    <w:rsid w:val="00054066"/>
    <w:rsid w:val="000E10C0"/>
    <w:rsid w:val="000E38F6"/>
    <w:rsid w:val="00153ADE"/>
    <w:rsid w:val="001A6FFA"/>
    <w:rsid w:val="001C60EC"/>
    <w:rsid w:val="0023011F"/>
    <w:rsid w:val="00232894"/>
    <w:rsid w:val="0023326C"/>
    <w:rsid w:val="00243FB9"/>
    <w:rsid w:val="00251A77"/>
    <w:rsid w:val="002B3419"/>
    <w:rsid w:val="002B5611"/>
    <w:rsid w:val="002C3B70"/>
    <w:rsid w:val="002D1CFE"/>
    <w:rsid w:val="003507E4"/>
    <w:rsid w:val="00361EA3"/>
    <w:rsid w:val="0038514A"/>
    <w:rsid w:val="0038667E"/>
    <w:rsid w:val="0039407F"/>
    <w:rsid w:val="003C3006"/>
    <w:rsid w:val="00403DE5"/>
    <w:rsid w:val="004539F3"/>
    <w:rsid w:val="005B6E63"/>
    <w:rsid w:val="006434DC"/>
    <w:rsid w:val="00644953"/>
    <w:rsid w:val="006508C1"/>
    <w:rsid w:val="00660B1D"/>
    <w:rsid w:val="00670628"/>
    <w:rsid w:val="00681AF3"/>
    <w:rsid w:val="00682705"/>
    <w:rsid w:val="006A3B69"/>
    <w:rsid w:val="006B2769"/>
    <w:rsid w:val="006F1F58"/>
    <w:rsid w:val="007930BB"/>
    <w:rsid w:val="007E6174"/>
    <w:rsid w:val="00813039"/>
    <w:rsid w:val="008344C6"/>
    <w:rsid w:val="008756F7"/>
    <w:rsid w:val="008A7008"/>
    <w:rsid w:val="008D0CE0"/>
    <w:rsid w:val="009C1DF2"/>
    <w:rsid w:val="00A32770"/>
    <w:rsid w:val="00AB3FA5"/>
    <w:rsid w:val="00AB43FC"/>
    <w:rsid w:val="00AD1D34"/>
    <w:rsid w:val="00B70388"/>
    <w:rsid w:val="00B876B6"/>
    <w:rsid w:val="00BB1ECB"/>
    <w:rsid w:val="00BD503E"/>
    <w:rsid w:val="00CC55B5"/>
    <w:rsid w:val="00D479A1"/>
    <w:rsid w:val="00D64C94"/>
    <w:rsid w:val="00DA27E8"/>
    <w:rsid w:val="00DF2696"/>
    <w:rsid w:val="00E019D1"/>
    <w:rsid w:val="00E14ABB"/>
    <w:rsid w:val="00E23BFA"/>
    <w:rsid w:val="00EA16BA"/>
    <w:rsid w:val="00EB0E1F"/>
    <w:rsid w:val="00EE4FEF"/>
    <w:rsid w:val="00F167BC"/>
    <w:rsid w:val="00F44707"/>
    <w:rsid w:val="00FF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51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62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62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62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62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51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62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62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62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62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St-427/2013</izvorni_sadrzaj>
    <derivirana_varijabla naziv="DomainObject.Predmet.OznakaBroj_1">St-427/2013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 d.o.o. za trgovinu i usluge zastupanog po punomoćniku Milorad Bošnjak</izvorni_sadrzaj>
    <derivirana_varijabla naziv="DomainObject.Predmet.ProtustrankaFormated_1">  KAPI d.o.o. za trgovinu i usluge zastupanog po punomoćniku Milorad Bošnjak</derivirana_varijabla>
  </DomainObject.Predmet.ProtustrankaFormated>
  <DomainObject.Predmet.ProtustrankaFormatedOIB>
    <izvorni_sadrzaj>  KAPI d.o.o. za trgovinu i usluge, OIB 71822815473 zastupanog po punomoćniku Milorad Bošnjak</izvorni_sadrzaj>
    <derivirana_varijabla naziv="DomainObject.Predmet.ProtustrankaFormatedOIB_1">  KAPI d.o.o. za trgovinu i usluge, OIB 71822815473 zastupanog po punomoćniku Milorad Bošnjak</derivirana_varijabla>
  </DomainObject.Predmet.ProtustrankaFormatedOIB>
  <DomainObject.Predmet.ProtustrankaFormatedWithAdress>
    <izvorni_sadrzaj> KAPI d.o.o. za trgovinu i usluge, A. Hebranga 9 C, 20350 Metković zastupanog po punomoćniku Milorad Bošnjak</izvorni_sadrzaj>
    <derivirana_varijabla naziv="DomainObject.Predmet.ProtustrankaFormatedWithAdress_1"> KAPI d.o.o. za trgovinu i usluge, A. Hebranga 9 C, 20350 Metković zastupanog po punomoćniku Milorad Bošnjak</derivirana_varijabla>
  </DomainObject.Predmet.ProtustrankaFormatedWithAdress>
  <DomainObject.Predmet.ProtustrankaFormatedWithAdressOIB>
    <izvorni_sadrzaj> KAPI d.o.o. za trgovinu i usluge, OIB 71822815473, A. Hebranga 9 C, 20350 Metković zastupanog po punomoćniku Milorad Bošnjak</izvorni_sadrzaj>
    <derivirana_varijabla naziv="DomainObject.Predmet.ProtustrankaFormatedWithAdressOIB_1"> KAPI d.o.o. za trgovinu i usluge, OIB 71822815473, A. Hebranga 9 C, 20350 Metković zastupanog po punomoćniku Milorad Bošnjak</derivirana_varijabla>
  </DomainObject.Predmet.ProtustrankaFormatedWithAdressOIB>
  <DomainObject.Predmet.ProtustrankaWithAdress>
    <izvorni_sadrzaj>KAPI d.o.o. za trgovinu i usluge A. Hebranga 9 C, 20350 Metković</izvorni_sadrzaj>
    <derivirana_varijabla naziv="DomainObject.Predmet.ProtustrankaWithAdress_1">KAPI d.o.o. za trgovinu i usluge A. Hebranga 9 C, 20350 Metković</derivirana_varijabla>
  </DomainObject.Predmet.ProtustrankaWithAdress>
  <DomainObject.Predmet.ProtustrankaWithAdressOIB>
    <izvorni_sadrzaj>KAPI d.o.o. za trgovinu i usluge, OIB 71822815473, A. Hebranga 9 C, 20350 Metković</izvorni_sadrzaj>
    <derivirana_varijabla naziv="DomainObject.Predmet.ProtustrankaWithAdressOIB_1">KAPI d.o.o. za trgovinu i usluge, OIB 71822815473, A. Hebranga 9 C, 20350 Metković</derivirana_varijabla>
  </DomainObject.Predmet.ProtustrankaWithAdressOIB>
  <DomainObject.Predmet.ProtustrankaNazivFormated>
    <izvorni_sadrzaj>KAPI d.o.o. za trgovinu i usluge</izvorni_sadrzaj>
    <derivirana_varijabla naziv="DomainObject.Predmet.ProtustrankaNazivFormated_1">KAPI d.o.o. za trgovinu i usluge</derivirana_varijabla>
  </DomainObject.Predmet.ProtustrankaNazivFormated>
  <DomainObject.Predmet.ProtustrankaNazivFormatedOIB>
    <izvorni_sadrzaj>KAPI d.o.o. za trgovinu i usluge, OIB 71822815473</izvorni_sadrzaj>
    <derivirana_varijabla naziv="DomainObject.Predmet.ProtustrankaNazivFormatedOIB_1">KAPI d.o.o. za trgovinu i usluge, OIB 71822815473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 Bilan,Metković</izvorni_sadrzaj>
    <derivirana_varijabla naziv="DomainObject.Predmet.StrankaFormated_1">  Blaž Bilan,Metković</derivirana_varijabla>
  </DomainObject.Predmet.StrankaFormated>
  <DomainObject.Predmet.StrankaFormatedOIB>
    <izvorni_sadrzaj>  Blaž Bilan,Metković</izvorni_sadrzaj>
    <derivirana_varijabla naziv="DomainObject.Predmet.StrankaFormatedOIB_1">  Blaž Bilan,Metković</derivirana_varijabla>
  </DomainObject.Predmet.StrankaFormatedOIB>
  <DomainObject.Predmet.StrankaFormatedWithAdress>
    <izvorni_sadrzaj> Blaž Bilan,Metković, Oca Ante Gabrića 6, 20350 Metković</izvorni_sadrzaj>
    <derivirana_varijabla naziv="DomainObject.Predmet.StrankaFormatedWithAdress_1"> Blaž Bilan,Metković, Oca Ante Gabrića 6, 20350 Metković</derivirana_varijabla>
  </DomainObject.Predmet.StrankaFormatedWithAdress>
  <DomainObject.Predmet.StrankaFormatedWithAdressOIB>
    <izvorni_sadrzaj> Blaž Bilan,Metković, Oca Ante Gabrića 6, 20350 Metković</izvorni_sadrzaj>
    <derivirana_varijabla naziv="DomainObject.Predmet.StrankaFormatedWithAdressOIB_1"> Blaž Bilan,Metković, Oca Ante Gabrića 6, 20350 Metković</derivirana_varijabla>
  </DomainObject.Predmet.StrankaFormatedWithAdressOIB>
  <DomainObject.Predmet.StrankaWithAdress>
    <izvorni_sadrzaj>Blaž Bilan,Metković Oca Ante Gabrića 6,20350 Metković</izvorni_sadrzaj>
    <derivirana_varijabla naziv="DomainObject.Predmet.StrankaWithAdress_1">Blaž Bilan,Metković Oca Ante Gabrića 6,20350 Metković</derivirana_varijabla>
  </DomainObject.Predmet.StrankaWithAdress>
  <DomainObject.Predmet.StrankaWithAdressOIB>
    <izvorni_sadrzaj>Blaž Bilan,Metković, Oca Ante Gabrića 6,20350 Metković</izvorni_sadrzaj>
    <derivirana_varijabla naziv="DomainObject.Predmet.StrankaWithAdressOIB_1">Blaž Bilan,Metković, Oca Ante Gabrića 6,20350 Metković</derivirana_varijabla>
  </DomainObject.Predmet.StrankaWithAdressOIB>
  <DomainObject.Predmet.StrankaNazivFormated>
    <izvorni_sadrzaj>Blaž Bilan,Metković</izvorni_sadrzaj>
    <derivirana_varijabla naziv="DomainObject.Predmet.StrankaNazivFormated_1">Blaž Bilan,Metković</derivirana_varijabla>
  </DomainObject.Predmet.StrankaNazivFormated>
  <DomainObject.Predmet.StrankaNazivFormatedOIB>
    <izvorni_sadrzaj>Blaž Bilan,Metković</izvorni_sadrzaj>
    <derivirana_varijabla naziv="DomainObject.Predmet.StrankaNazivFormatedOIB_1">Blaž Bilan,Metković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Blaž Bilan,Metković</item>
    </izvorni_sadrzaj>
    <derivirana_varijabla naziv="DomainObject.Predmet.StrankaListFormated_1">
      <item>Blaž Bilan,Metković</item>
    </derivirana_varijabla>
  </DomainObject.Predmet.StrankaListFormated>
  <DomainObject.Predmet.StrankaListFormatedOIB>
    <izvorni_sadrzaj>
      <item>Blaž Bilan,Metković</item>
    </izvorni_sadrzaj>
    <derivirana_varijabla naziv="DomainObject.Predmet.StrankaListFormatedOIB_1">
      <item>Blaž Bilan,Metković</item>
    </derivirana_varijabla>
  </DomainObject.Predmet.StrankaListFormatedOIB>
  <DomainObject.Predmet.StrankaListFormatedWithAdress>
    <izvorni_sadrzaj>
      <item>Blaž Bilan,Metković, Oca Ante Gabrića 6, 20350 Metković</item>
    </izvorni_sadrzaj>
    <derivirana_varijabla naziv="DomainObject.Predmet.StrankaListFormatedWithAdress_1">
      <item>Blaž Bilan,Metković, Oca Ante Gabrića 6, 20350 Metković</item>
    </derivirana_varijabla>
  </DomainObject.Predmet.StrankaListFormatedWithAdress>
  <DomainObject.Predmet.StrankaListFormatedWithAdressOIB>
    <izvorni_sadrzaj>
      <item>Blaž Bilan,Metković, Oca Ante Gabrića 6, 20350 Metković</item>
    </izvorni_sadrzaj>
    <derivirana_varijabla naziv="DomainObject.Predmet.StrankaListFormatedWithAdressOIB_1">
      <item>Blaž Bilan,Metković, Oca Ante Gabrića 6, 20350 Metković</item>
    </derivirana_varijabla>
  </DomainObject.Predmet.StrankaListFormatedWithAdressOIB>
  <DomainObject.Predmet.StrankaListNazivFormated>
    <izvorni_sadrzaj>
      <item>Blaž Bilan,Metković</item>
    </izvorni_sadrzaj>
    <derivirana_varijabla naziv="DomainObject.Predmet.StrankaListNazivFormated_1">
      <item>Blaž Bilan,Metković</item>
    </derivirana_varijabla>
  </DomainObject.Predmet.StrankaListNazivFormated>
  <DomainObject.Predmet.StrankaListNazivFormatedOIB>
    <izvorni_sadrzaj>
      <item>Blaž Bilan,Metković</item>
    </izvorni_sadrzaj>
    <derivirana_varijabla naziv="DomainObject.Predmet.StrankaListNazivFormatedOIB_1">
      <item>Blaž Bilan,Metković</item>
    </derivirana_varijabla>
  </DomainObject.Predmet.StrankaListNazivFormatedOIB>
  <DomainObject.Predmet.ProtuStrankaListFormated>
    <izvorni_sadrzaj>
      <item>KAPI d.o.o. za trgovinu i usluge zastupanog po punomoćniku Milorad Bošnjak</item>
    </izvorni_sadrzaj>
    <derivirana_varijabla naziv="DomainObject.Predmet.ProtuStrankaListFormated_1">
      <item>KAPI d.o.o. za trgovinu i usluge zastupanog po punomoćniku Milorad Bošnjak</item>
    </derivirana_varijabla>
  </DomainObject.Predmet.ProtuStrankaListFormated>
  <DomainObject.Predmet.ProtuStrankaListFormatedOIB>
    <izvorni_sadrzaj>
      <item>KAPI d.o.o. za trgovinu i usluge, OIB 71822815473 zastupanog po punomoćniku Milorad Bošnjak</item>
    </izvorni_sadrzaj>
    <derivirana_varijabla naziv="DomainObject.Predmet.ProtuStrankaListFormatedOIB_1">
      <item>KAPI d.o.o. za trgovinu i usluge, OIB 71822815473 zastupanog po punomoćniku Milorad Bošnjak</item>
    </derivirana_varijabla>
  </DomainObject.Predmet.ProtuStrankaListFormatedOIB>
  <DomainObject.Predmet.ProtuStrankaListFormatedWithAdress>
    <izvorni_sadrzaj>
      <item>KAPI d.o.o. za trgovinu i usluge, A. Hebranga 9 C, 20350 Metković zastupanog po punomoćniku Milorad Bošnjak</item>
    </izvorni_sadrzaj>
    <derivirana_varijabla naziv="DomainObject.Predmet.ProtuStrankaListFormatedWithAdress_1">
      <item>KAPI d.o.o. za trgovinu i usluge, A. Hebranga 9 C, 20350 Metković zastupanog po punomoćniku Milorad Bošnjak</item>
    </derivirana_varijabla>
  </DomainObject.Predmet.ProtuStrankaListFormatedWithAdress>
  <DomainObject.Predmet.ProtuStrankaListFormatedWithAdressOIB>
    <izvorni_sadrzaj>
      <item>KAPI d.o.o. za trgovinu i usluge, OIB 71822815473, A. Hebranga 9 C, 20350 Metković zastupanog po punomoćniku Milorad Bošnjak</item>
    </izvorni_sadrzaj>
    <derivirana_varijabla naziv="DomainObject.Predmet.ProtuStrankaListFormatedWithAdressOIB_1">
      <item>KAPI d.o.o. za trgovinu i usluge, OIB 71822815473, A. Hebranga 9 C, 20350 Metković zastupanog po punomoćniku Milorad Bošnjak</item>
    </derivirana_varijabla>
  </DomainObject.Predmet.ProtuStrankaListFormatedWithAdressOIB>
  <DomainObject.Predmet.ProtuStrankaListNazivFormated>
    <izvorni_sadrzaj>
      <item>KAPI d.o.o. za trgovinu i usluge</item>
    </izvorni_sadrzaj>
    <derivirana_varijabla naziv="DomainObject.Predmet.ProtuStrankaListNazivFormated_1">
      <item>KAPI d.o.o. za trgovinu i usluge</item>
    </derivirana_varijabla>
  </DomainObject.Predmet.ProtuStrankaListNazivFormated>
  <DomainObject.Predmet.ProtuStrankaListNazivFormatedOIB>
    <izvorni_sadrzaj>
      <item>KAPI d.o.o. za trgovinu i usluge, OIB 71822815473</item>
    </izvorni_sadrzaj>
    <derivirana_varijabla naziv="DomainObject.Predmet.ProtuStrankaListNazivFormatedOIB_1">
      <item>KAPI d.o.o. za trgovinu i usluge, OIB 71822815473</item>
    </derivirana_varijabla>
  </DomainObject.Predmet.ProtuStrankaListNazivFormatedOIB>
  <DomainObject.Predmet.OstaliListFormated>
    <izvorni_sadrzaj>
      <item>Milorad Bošnjak punomoćnik sudionika u postupku KAPI d.o.o. za trgovinu i usluge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</izvorni_sadrzaj>
    <derivirana_varijabla naziv="DomainObject.Predmet.OstaliListFormated_1">
      <item>Milorad Bošnjak punomoćnik sudionika u postupku KAPI d.o.o. za trgovinu i usluge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</derivirana_varijabla>
  </DomainObject.Predmet.OstaliListFormated>
  <DomainObject.Predmet.OstaliListFormatedOIB>
    <izvorni_sadrzaj>
      <item>Milorad Bošnjak punomoćnik sudionika u postupku KAPI d.o.o. za trgovinu i usluge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</izvorni_sadrzaj>
    <derivirana_varijabla naziv="DomainObject.Predmet.OstaliListFormatedOIB_1">
      <item>Milorad Bošnjak punomoćnik sudionika u postupku KAPI d.o.o. za trgovinu i usluge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</derivirana_varijabla>
  </DomainObject.Predmet.OstaliListFormatedOIB>
  <DomainObject.Predmet.OstaliListFormatedWithAdress>
    <izvorni_sadrzaj>
      <item>Milorad Bošnjak punomoćnik sudionika u postupku KAPI d.o.o. za trgovinu i usluge</item>
      <item>Blaž Bilan, Oca Ante Gabrića 6, 20350 Metković</item>
      <item>POREZNA UPRAVA</item>
      <item>ŽDO Dubrovnik - Građansko upravni odjel, Dropčeva 1, 20000 Dubrovnik</item>
      <item>BASLER OSIGURANJE ZAGREB dioničko društvo za osiguranje, Radnička cesta 37/b, 10000 Zagreb</item>
      <item>Mercedes-Benz Leasing Hrvatska d.o.o. za leasing nekretnina, vozila i strojeva, Kovinska 5, 10000 Zagreb</item>
      <item>ANAID  društvo s ograničenom odgovornošću za trgovinu i usluge - "u stečaju", Kralja Zvonimira/4D, 20350 Metković</item>
      <item>Jozo Bagarić, Trg Bana Josipa Jelačića 4, 20340 Ploče</item>
    </izvorni_sadrzaj>
    <derivirana_varijabla naziv="DomainObject.Predmet.OstaliListFormatedWithAdress_1">
      <item>Milorad Bošnjak punomoćnik sudionika u postupku KAPI d.o.o. za trgovinu i usluge</item>
      <item>Blaž Bilan, Oca Ante Gabrića 6, 20350 Metković</item>
      <item>POREZNA UPRAVA</item>
      <item>ŽDO Dubrovnik - Građansko upravni odjel, Dropčeva 1, 20000 Dubrovnik</item>
      <item>BASLER OSIGURANJE ZAGREB dioničko društvo za osiguranje, Radnička cesta 37/b, 10000 Zagreb</item>
      <item>Mercedes-Benz Leasing Hrvatska d.o.o. za leasing nekretnina, vozila i strojeva, Kovinska 5, 10000 Zagreb</item>
      <item>ANAID  društvo s ograničenom odgovornošću za trgovinu i usluge - "u stečaju", Kralja Zvonimira/4D, 20350 Metković</item>
      <item>Jozo Bagarić, Trg Bana Josipa Jelačića 4, 20340 Ploče</item>
    </derivirana_varijabla>
  </DomainObject.Predmet.OstaliListFormatedWithAdress>
  <DomainObject.Predmet.OstaliListFormatedWithAdressOIB>
    <izvorni_sadrzaj>
      <item>Milorad Bošnjak punomoćnik sudionika u postupku KAPI d.o.o. za trgovinu i usluge</item>
      <item>Blaž Bilan, OIB 41315428021, Oca Ante Gabrića 6, 20350 Metković</item>
      <item>POREZNA UPRAVA, OIB 18683136487</item>
      <item>ŽDO Dubrovnik - Građansko upravni odjel, Dropčeva 1, 20000 Dubrovnik</item>
      <item>BASLER OSIGURANJE ZAGREB dioničko društvo za osiguranje, OIB 59706054982, Radnička cesta 37/b, 10000 Zagreb</item>
      <item>Mercedes-Benz Leasing Hrvatska d.o.o. za leasing nekretnina, vozila i strojeva, OIB 17080997510, Kovinska 5, 10000 Zagreb</item>
      <item>ANAID  društvo s ograničenom odgovornošću za trgovinu i usluge - "u stečaju", OIB 78006550250, Kralja Zvonimira/4D, 20350 Metković</item>
      <item>Jozo Bagarić, OIB 81445363370, Trg Bana Josipa Jelačića 4, 20340 Ploče</item>
    </izvorni_sadrzaj>
    <derivirana_varijabla naziv="DomainObject.Predmet.OstaliListFormatedWithAdressOIB_1">
      <item>Milorad Bošnjak punomoćnik sudionika u postupku KAPI d.o.o. za trgovinu i usluge</item>
      <item>Blaž Bilan, OIB 41315428021, Oca Ante Gabrića 6, 20350 Metković</item>
      <item>POREZNA UPRAVA, OIB 18683136487</item>
      <item>ŽDO Dubrovnik - Građansko upravni odjel, Dropčeva 1, 20000 Dubrovnik</item>
      <item>BASLER OSIGURANJE ZAGREB dioničko društvo za osiguranje, OIB 59706054982, Radnička cesta 37/b, 10000 Zagreb</item>
      <item>Mercedes-Benz Leasing Hrvatska d.o.o. za leasing nekretnina, vozila i strojeva, OIB 17080997510, Kovinska 5, 10000 Zagreb</item>
      <item>ANAID  društvo s ograničenom odgovornošću za trgovinu i usluge - "u stečaju", OIB 78006550250, Kralja Zvonimira/4D, 20350 Metković</item>
      <item>Jozo Bagarić, OIB 81445363370, Trg Bana Josipa Jelačića 4, 20340 Ploče</item>
    </derivirana_varijabla>
  </DomainObject.Predmet.OstaliListFormatedWithAdressOIB>
  <DomainObject.Predmet.OstaliListNazivFormated>
    <izvorni_sadrzaj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</izvorni_sadrzaj>
    <derivirana_varijabla naziv="DomainObject.Predmet.OstaliListNazivFormated_1"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</derivirana_varijabla>
  </DomainObject.Predmet.OstaliListNazivFormated>
  <DomainObject.Predmet.OstaliListNazivFormatedOIB>
    <izvorni_sadrzaj>
      <item>Milorad Bošnjak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</izvorni_sadrzaj>
    <derivirana_varijabla naziv="DomainObject.Predmet.OstaliListNazivFormatedOIB_1">
      <item>Milorad Bošnjak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 Bilan,Metković</izvorni_sadrzaj>
    <derivirana_varijabla naziv="DomainObject.Predmet.StrankaIDrugi_1">Blaž Bilan,Metković</derivirana_varijabla>
  </DomainObject.Predmet.StrankaIDrugi>
  <DomainObject.Predmet.ProtustrankaIDrugi>
    <izvorni_sadrzaj>KAPI d.o.o. za trgovinu i usluge</izvorni_sadrzaj>
    <derivirana_varijabla naziv="DomainObject.Predmet.ProtustrankaIDrugi_1">KAPI d.o.o. za trgovinu i usluge</derivirana_varijabla>
  </DomainObject.Predmet.ProtustrankaIDrugi>
  <DomainObject.Predmet.StrankaIDrugiAdressOIB>
    <izvorni_sadrzaj>Blaž Bilan,Metković, Oca Ante Gabrića 6, 20350 Metković</izvorni_sadrzaj>
    <derivirana_varijabla naziv="DomainObject.Predmet.StrankaIDrugiAdressOIB_1">Blaž Bilan,Metković, Oca Ante Gabrića 6, 20350 Metković</derivirana_varijabla>
  </DomainObject.Predmet.StrankaIDrugiAdressOIB>
  <DomainObject.Predmet.ProtustrankaIDrugiAdressOIB>
    <izvorni_sadrzaj>KAPI d.o.o. za trgovinu i usluge, OIB 71822815473, A. Hebranga 9 C, 20350 Metković</izvorni_sadrzaj>
    <derivirana_varijabla naziv="DomainObject.Predmet.ProtustrankaIDrugiAdressOIB_1">KAPI d.o.o. za trgovinu i usluge, OIB 71822815473, A. Hebranga 9 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 d.o.o. za trgovinu i usluge</item>
      <item>Blaž Bilan,Metković</item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</izvorni_sadrzaj>
    <derivirana_varijabla naziv="DomainObject.Predmet.SudioniciListNaziv_1">
      <item>KAPI d.o.o. za trgovinu i usluge</item>
      <item>Blaž Bilan,Metković</item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</derivirana_varijabla>
  </DomainObject.Predmet.SudioniciListNaziv>
  <DomainObject.Predmet.SudioniciListAdressOIB>
    <izvorni_sadrzaj>
      <item>KAPI d.o.o. za trgovinu i usluge, OIB 71822815473, A. Hebranga 9 C,20350 Metković</item>
      <item>Blaž Bilan,Metković, Oca Ante Gabrića 6,20350 Metković</item>
      <item>Milorad Bošnjak</item>
      <item>Blaž Bilan, OIB 41315428021, Oca Ante Gabrića 6,20350 Metković</item>
      <item>POREZNA UPRAVA, OIB 18683136487</item>
      <item>ŽDO Dubrovnik - Građansko upravni odjel, Dropčeva 1,20000 Dubrovnik</item>
      <item>BASLER OSIGURANJE ZAGREB dioničko društvo za osiguranje, OIB 59706054982, Radnička cesta 37/b,10000 Zagreb</item>
      <item>Mercedes-Benz Leasing Hrvatska d.o.o. za leasing nekretnina, vozila i strojeva, OIB 17080997510, Kovinska 5,10000 Zagreb</item>
      <item>ANAID  društvo s ograničenom odgovornošću za trgovinu i usluge - "u stečaju", OIB 78006550250, Kralja Zvonimira/4D,20350 Metković</item>
      <item>Jozo Bagarić, OIB 81445363370, Trg Bana Josipa Jelačića 4,20340 Ploče</item>
    </izvorni_sadrzaj>
    <derivirana_varijabla naziv="DomainObject.Predmet.SudioniciListAdressOIB_1">
      <item>KAPI d.o.o. za trgovinu i usluge, OIB 71822815473, A. Hebranga 9 C,20350 Metković</item>
      <item>Blaž Bilan,Metković, Oca Ante Gabrića 6,20350 Metković</item>
      <item>Milorad Bošnjak</item>
      <item>Blaž Bilan, OIB 41315428021, Oca Ante Gabrića 6,20350 Metković</item>
      <item>POREZNA UPRAVA, OIB 18683136487</item>
      <item>ŽDO Dubrovnik - Građansko upravni odjel, Dropčeva 1,20000 Dubrovnik</item>
      <item>BASLER OSIGURANJE ZAGREB dioničko društvo za osiguranje, OIB 59706054982, Radnička cesta 37/b,10000 Zagreb</item>
      <item>Mercedes-Benz Leasing Hrvatska d.o.o. za leasing nekretnina, vozila i strojeva, OIB 17080997510, Kovinska 5,10000 Zagreb</item>
      <item>ANAID  društvo s ograničenom odgovornošću za trgovinu i usluge - "u stečaju", OIB 78006550250, Kralja Zvonimira/4D,20350 Metković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71822815473</item>
      <item>, OIB null</item>
      <item>, OIB null</item>
      <item>, OIB 41315428021</item>
      <item>, OIB 18683136487</item>
      <item>, OIB null</item>
      <item>, OIB 59706054982</item>
      <item>, OIB 17080997510</item>
      <item>, OIB 78006550250</item>
      <item>, OIB 81445363370</item>
    </izvorni_sadrzaj>
    <derivirana_varijabla naziv="DomainObject.Predmet.SudioniciListNazivOIB_1">
      <item>, OIB 71822815473</item>
      <item>, OIB null</item>
      <item>, OIB null</item>
      <item>, OIB 41315428021</item>
      <item>, OIB 18683136487</item>
      <item>, OIB null</item>
      <item>, OIB 59706054982</item>
      <item>, OIB 17080997510</item>
      <item>, OIB 78006550250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158</properties:Words>
  <properties:Characters>896</properties:Characters>
  <properties:Lines>32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2015-09-04T12:51:00Z</dcterms:created>
  <dc:creator>Ante Kačić</dc:creator>
  <cp:lastModifiedBy>Mara Marčinko</cp:lastModifiedBy>
  <cp:lastPrinted>2015-09-07T07:33:00Z</cp:lastPrinted>
  <dcterms:modified xmlns:xsi="http://www.w3.org/2001/XMLSchema-instance" xsi:type="dcterms:W3CDTF">2015-09-07T08:27:00Z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