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7c1f" w14:paraId="5c37c1f" w:rsidRDefault="00C408F4" w:rsidP="00C408F4" w:rsidR="00C408F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08F4" w:rsidP="00C408F4" w:rsidR="00C408F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408F4" w:rsidP="00C408F4" w:rsidR="00C408F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408F4" w:rsidP="00C408F4" w:rsidR="00C408F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408F4" w:rsidP="00C408F4" w:rsidR="00C408F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408F4" w:rsidP="00C408F4" w:rsidR="00C408F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408F4" w:rsidP="00C408F4" w:rsidR="00C408F4" w:rsidRPr="005D578C">
      <w:pPr>
        <w:jc w:val="center"/>
        <w:rPr>
          <w:rFonts w:cs="Times New Roman" w:eastAsia="Times New Roman"/>
          <w:szCs w:val="24"/>
        </w:rPr>
      </w:pPr>
    </w:p>
    <w:p w:rsidRDefault="00C408F4" w:rsidP="00C408F4" w:rsidR="00C408F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408F4" w:rsidP="00C408F4" w:rsidR="00C408F4" w:rsidRPr="005D578C">
      <w:pPr>
        <w:rPr>
          <w:rFonts w:cs="Times New Roman" w:eastAsia="Times New Roman"/>
          <w:szCs w:val="24"/>
        </w:rPr>
      </w:pPr>
    </w:p>
    <w:p w:rsidRDefault="00C408F4" w:rsidP="00C408F4" w:rsidR="00C408F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TORNANI GUIDI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Novigrad, Paulija 19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10741850753, MBS 040332495, 1</w:t>
      </w:r>
      <w:r w:rsidR="00E61654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>. travnja 2016.</w:t>
      </w:r>
    </w:p>
    <w:p w:rsidRDefault="00C408F4" w:rsidP="00C408F4" w:rsidR="00C408F4" w:rsidRPr="005D578C">
      <w:pPr>
        <w:rPr>
          <w:rFonts w:cs="Times New Roman" w:eastAsia="Times New Roman"/>
          <w:szCs w:val="24"/>
        </w:rPr>
      </w:pPr>
    </w:p>
    <w:p w:rsidRDefault="00C408F4" w:rsidP="00C408F4" w:rsidR="00C408F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408F4" w:rsidP="00C408F4" w:rsidR="00C408F4" w:rsidRPr="005D578C">
      <w:pPr>
        <w:rPr>
          <w:rFonts w:cs="Times New Roman" w:eastAsia="Times New Roman"/>
          <w:szCs w:val="24"/>
        </w:rPr>
      </w:pPr>
    </w:p>
    <w:p w:rsidRDefault="00C408F4" w:rsidP="00C408F4" w:rsidR="00C408F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TORNANI GUIDI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Novigrad, Paulija 19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10741850753, MBS 040332495.</w:t>
      </w:r>
    </w:p>
    <w:p w:rsidRDefault="00C408F4" w:rsidP="00C408F4" w:rsidR="00C408F4" w:rsidRPr="005D578C">
      <w:pPr>
        <w:rPr>
          <w:rFonts w:cs="Times New Roman" w:eastAsia="Times New Roman"/>
          <w:szCs w:val="24"/>
        </w:rPr>
      </w:pPr>
    </w:p>
    <w:p w:rsidRDefault="00C408F4" w:rsidP="00C408F4" w:rsidR="00C408F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C408F4">
        <w:rPr>
          <w:rFonts w:cs="Times New Roman" w:eastAsia="Times New Roman"/>
          <w:szCs w:val="20"/>
        </w:rPr>
        <w:t>Jelenko Lehki iz Zagreba, Pavla Hatza 10, OIB 96068307857</w:t>
      </w:r>
      <w:r>
        <w:rPr>
          <w:rFonts w:cs="Times New Roman" w:eastAsia="Times New Roman"/>
          <w:szCs w:val="20"/>
        </w:rPr>
        <w:t>.</w:t>
      </w:r>
    </w:p>
    <w:p w:rsidRDefault="00C408F4" w:rsidP="00C408F4" w:rsidR="00C408F4">
      <w:pPr>
        <w:rPr>
          <w:rFonts w:cs="Times New Roman" w:eastAsia="Times New Roman"/>
          <w:szCs w:val="20"/>
        </w:rPr>
      </w:pPr>
    </w:p>
    <w:p w:rsidRDefault="00C408F4" w:rsidP="00C408F4" w:rsidR="00C408F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TORNANI GUIDI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Novigrad, Paulija 19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10741850753, MBS 040332495.</w:t>
      </w:r>
    </w:p>
    <w:p w:rsidRDefault="00C408F4" w:rsidP="00C408F4" w:rsidR="00C408F4">
      <w:pPr>
        <w:ind w:firstLine="709"/>
        <w:rPr>
          <w:rFonts w:cs="Times New Roman" w:eastAsia="Times New Roman"/>
          <w:szCs w:val="24"/>
        </w:rPr>
      </w:pPr>
    </w:p>
    <w:p w:rsidRDefault="00C408F4" w:rsidP="00C408F4" w:rsidR="00C408F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TORNANI GUIDI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Novigrad, Paulija 19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10741850753, MBS 040332495.</w:t>
      </w:r>
    </w:p>
    <w:p w:rsidRDefault="00C408F4" w:rsidP="00C408F4" w:rsidR="00C408F4">
      <w:pPr>
        <w:rPr>
          <w:rFonts w:cs="Times New Roman" w:eastAsia="Times New Roman"/>
          <w:szCs w:val="24"/>
        </w:rPr>
      </w:pPr>
    </w:p>
    <w:p w:rsidRDefault="00C408F4" w:rsidP="00C408F4" w:rsidR="00C408F4" w:rsidRPr="005D578C">
      <w:pPr>
        <w:rPr>
          <w:rFonts w:cs="Times New Roman" w:eastAsia="Times New Roman"/>
          <w:szCs w:val="24"/>
        </w:rPr>
      </w:pPr>
    </w:p>
    <w:p w:rsidRDefault="00C408F4" w:rsidP="00C408F4" w:rsidR="00C408F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408F4" w:rsidP="00C408F4" w:rsidR="00C408F4">
      <w:pPr>
        <w:ind w:firstLine="708"/>
        <w:rPr>
          <w:rFonts w:cs="Times New Roman" w:eastAsia="Times New Roman"/>
          <w:szCs w:val="24"/>
        </w:rPr>
      </w:pPr>
    </w:p>
    <w:p w:rsidRDefault="00C408F4" w:rsidP="00C408F4" w:rsidR="00C408F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TORNANI GUIDI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Novigrad.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3.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St-164/2016-3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408F4" w:rsidP="00C408F4" w:rsidR="00C408F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408F4" w:rsidP="00C408F4" w:rsidR="00C408F4" w:rsidRPr="005D578C">
      <w:pPr>
        <w:rPr>
          <w:rFonts w:cs="Times New Roman" w:eastAsia="Times New Roman"/>
          <w:szCs w:val="24"/>
        </w:rPr>
      </w:pPr>
    </w:p>
    <w:p w:rsidRDefault="00C408F4" w:rsidP="00C408F4" w:rsidR="00C408F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E61654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408F4" w:rsidP="00C408F4" w:rsidR="00C408F4">
      <w:pPr>
        <w:rPr>
          <w:rFonts w:cs="Times New Roman" w:eastAsia="Times New Roman"/>
          <w:szCs w:val="24"/>
        </w:rPr>
      </w:pPr>
    </w:p>
    <w:p w:rsidRDefault="00C408F4" w:rsidP="00C408F4" w:rsidR="00C408F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C408F4" w:rsidP="00C408F4" w:rsidR="00C408F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C408F4" w:rsidP="00C408F4" w:rsidR="00C408F4">
      <w:pPr>
        <w:jc w:val="left"/>
        <w:rPr>
          <w:rFonts w:cs="Times New Roman" w:eastAsia="Times New Roman"/>
          <w:szCs w:val="24"/>
        </w:rPr>
      </w:pPr>
    </w:p>
    <w:p w:rsidRDefault="00C408F4" w:rsidP="00C408F4" w:rsidR="00C408F4" w:rsidRPr="005D578C">
      <w:pPr>
        <w:jc w:val="left"/>
        <w:rPr>
          <w:rFonts w:cs="Times New Roman" w:eastAsia="Times New Roman"/>
          <w:szCs w:val="24"/>
        </w:rPr>
      </w:pPr>
    </w:p>
    <w:p w:rsidRDefault="00E61654" w:rsidP="00C408F4" w:rsidR="00E61654">
      <w:pPr>
        <w:jc w:val="left"/>
        <w:rPr>
          <w:rFonts w:cs="Times New Roman" w:eastAsia="Times New Roman"/>
          <w:szCs w:val="24"/>
        </w:rPr>
      </w:pPr>
    </w:p>
    <w:p w:rsidRDefault="00E61654" w:rsidP="00C408F4" w:rsidR="00E61654">
      <w:pPr>
        <w:jc w:val="left"/>
        <w:rPr>
          <w:rFonts w:cs="Times New Roman" w:eastAsia="Times New Roman"/>
          <w:szCs w:val="24"/>
        </w:rPr>
      </w:pPr>
    </w:p>
    <w:p w:rsidRDefault="00C408F4" w:rsidP="00C408F4" w:rsidR="00C408F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408F4" w:rsidP="00C408F4" w:rsidR="00C408F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C408F4" w:rsidP="00C408F4" w:rsidR="00C408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408F4" w:rsidP="00C408F4" w:rsidR="00C408F4">
      <w:pPr>
        <w:rPr>
          <w:rFonts w:cs="Times New Roman" w:eastAsia="Times New Roman"/>
          <w:szCs w:val="24"/>
        </w:rPr>
      </w:pPr>
    </w:p>
    <w:p w:rsidRDefault="00C408F4" w:rsidP="00C408F4" w:rsidR="00C408F4" w:rsidRPr="005D578C">
      <w:pPr>
        <w:rPr>
          <w:rFonts w:cs="Times New Roman" w:eastAsia="Times New Roman"/>
          <w:szCs w:val="24"/>
        </w:rPr>
      </w:pPr>
    </w:p>
    <w:p w:rsidRDefault="00C408F4" w:rsidP="00C408F4" w:rsidR="00C408F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408F4" w:rsidP="00C408F4" w:rsidR="00C408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408F4" w:rsidP="00C408F4" w:rsidR="00C408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TORNANI GUIDI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Novigrad, Paulija 19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C408F4" w:rsidP="00C408F4" w:rsidR="00C408F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C408F4" w:rsidP="00C408F4" w:rsidR="00C408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408F4" w:rsidP="00C408F4" w:rsidR="00C408F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 iz Zagreba, Pavla Hatza 10, </w:t>
      </w:r>
    </w:p>
    <w:p w:rsidRDefault="00C408F4" w:rsidP="00C408F4" w:rsidR="00C408F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C408F4" w:rsidP="00C408F4" w:rsidR="00C408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C408F4" w:rsidP="00C408F4" w:rsidR="00C408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C408F4" w:rsidP="00C408F4" w:rsidR="00C408F4"/>
    <w:p w:rsidRDefault="00C408F4" w:rsidP="00C408F4" w:rsidR="00C408F4"/>
    <w:p w:rsidRDefault="00C408F4" w:rsidP="00C408F4" w:rsidR="00C408F4"/>
    <w:p w:rsidRDefault="00C408F4" w:rsidP="00C408F4" w:rsidR="00C408F4"/>
    <w:p w:rsidRDefault="00C408F4" w:rsidP="00C408F4" w:rsidR="00C408F4"/>
    <w:p w:rsidRDefault="00C408F4" w:rsidP="00C408F4" w:rsidR="00C408F4"/>
    <w:p w:rsidRDefault="004F5027" w:rsidR="004F5027"/>
    <w:sectPr w:rsidSect="005A466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8F4" w:rsidP="00C408F4" w:rsidR="00C408F4">
      <w:r>
        <w:separator/>
      </w:r>
    </w:p>
  </w:endnote>
  <w:endnote w:id="0" w:type="continuationSeparator">
    <w:p w:rsidRDefault="00C408F4" w:rsidP="00C408F4" w:rsidR="00C408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8F4" w:rsidP="00C408F4" w:rsidR="00C408F4">
      <w:r>
        <w:separator/>
      </w:r>
    </w:p>
  </w:footnote>
  <w:footnote w:id="0" w:type="continuationSeparator">
    <w:p w:rsidRDefault="00C408F4" w:rsidP="00C408F4" w:rsidR="00C408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8F4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06F5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St-164/2016-5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8F4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St-164/2016-5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283"/>
    <w:rsid w:val="00096283"/>
    <w:rsid w:val="003F4E88"/>
    <w:rsid w:val="004F5027"/>
    <w:rsid w:val="00572C42"/>
    <w:rsid w:val="00806F57"/>
    <w:rsid w:val="00C408F4"/>
    <w:rsid w:val="00D4678E"/>
    <w:rsid w:val="00E61654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8F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8F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408F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08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8F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8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8F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6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F5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06F5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06F5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06F5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8F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8F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408F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08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8F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8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8F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6F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F5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06F5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06F5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06F5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St-164/2016</izvorni_sadrzaj>
    <derivirana_varijabla naziv="DomainObject.Predmet.OznakaBroj_1">St-164/2016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TORNANI GUIDI d.o.o. NOVIGRAD</izvorni_sadrzaj>
    <derivirana_varijabla naziv="DomainObject.Predmet.ProtustrankaFormated_1">  TORNANI GUIDI d.o.o. NOVIGRAD</derivirana_varijabla>
  </DomainObject.Predmet.ProtustrankaFormated>
  <DomainObject.Predmet.ProtustrankaFormatedOIB>
    <izvorni_sadrzaj>  TORNANI GUIDI d.o.o. NOVIGRAD, OIB 10741850753</izvorni_sadrzaj>
    <derivirana_varijabla naziv="DomainObject.Predmet.ProtustrankaFormatedOIB_1">  TORNANI GUIDI d.o.o. NOVIGRAD, OIB 10741850753</derivirana_varijabla>
  </DomainObject.Predmet.ProtustrankaFormatedOIB>
  <DomainObject.Predmet.ProtustrankaFormatedWithAdress>
    <izvorni_sadrzaj> TORNANI GUIDI d.o.o. NOVIGRAD, Paulija 19, 52466 Novigrad</izvorni_sadrzaj>
    <derivirana_varijabla naziv="DomainObject.Predmet.ProtustrankaFormatedWithAdress_1"> TORNANI GUIDI d.o.o. NOVIGRAD, Paulija 19, 52466 Novigrad</derivirana_varijabla>
  </DomainObject.Predmet.ProtustrankaFormatedWithAdress>
  <DomainObject.Predmet.ProtustrankaFormatedWithAdressOIB>
    <izvorni_sadrzaj> TORNANI GUIDI d.o.o. NOVIGRAD, OIB 10741850753, Paulija 19, 52466 Novigrad</izvorni_sadrzaj>
    <derivirana_varijabla naziv="DomainObject.Predmet.ProtustrankaFormatedWithAdressOIB_1"> TORNANI GUIDI d.o.o. NOVIGRAD, OIB 10741850753, Paulija 19, 52466 Novigrad</derivirana_varijabla>
  </DomainObject.Predmet.ProtustrankaFormatedWithAdressOIB>
  <DomainObject.Predmet.ProtustrankaWithAdress>
    <izvorni_sadrzaj>TORNANI GUIDI d.o.o. NOVIGRAD Paulija 19, 52466 Novigrad</izvorni_sadrzaj>
    <derivirana_varijabla naziv="DomainObject.Predmet.ProtustrankaWithAdress_1">TORNANI GUIDI d.o.o. NOVIGRAD Paulija 19, 52466 Novigrad</derivirana_varijabla>
  </DomainObject.Predmet.ProtustrankaWithAdress>
  <DomainObject.Predmet.ProtustrankaWithAdressOIB>
    <izvorni_sadrzaj>TORNANI GUIDI d.o.o. NOVIGRAD, OIB 10741850753, Paulija 19, 52466 Novigrad</izvorni_sadrzaj>
    <derivirana_varijabla naziv="DomainObject.Predmet.ProtustrankaWithAdressOIB_1">TORNANI GUIDI d.o.o. NOVIGRAD, OIB 10741850753, Paulija 19, 52466 Novigrad</derivirana_varijabla>
  </DomainObject.Predmet.ProtustrankaWithAdressOIB>
  <DomainObject.Predmet.ProtustrankaNazivFormated>
    <izvorni_sadrzaj>TORNANI GUIDI d.o.o. NOVIGRAD</izvorni_sadrzaj>
    <derivirana_varijabla naziv="DomainObject.Predmet.ProtustrankaNazivFormated_1">TORNANI GUIDI d.o.o. NOVIGRAD</derivirana_varijabla>
  </DomainObject.Predmet.ProtustrankaNazivFormated>
  <DomainObject.Predmet.ProtustrankaNazivFormatedOIB>
    <izvorni_sadrzaj>TORNANI GUIDI d.o.o. NOVIGRAD, OIB 10741850753</izvorni_sadrzaj>
    <derivirana_varijabla naziv="DomainObject.Predmet.ProtustrankaNazivFormatedOIB_1">TORNANI GUIDI d.o.o. NOVIGRAD, OIB 10741850753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141265.60</izvorni_sadrzaj>
    <derivirana_varijabla naziv="DomainObject.Predmet.TrenutnaVrijednost_1">141265.60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TORNANI GUIDI d.o.o. NOVIGRAD</item>
    </izvorni_sadrzaj>
    <derivirana_varijabla naziv="DomainObject.Predmet.ProtuStrankaListFormated_1">
      <item>TORNANI GUIDI d.o.o. NOVIGRAD</item>
    </derivirana_varijabla>
  </DomainObject.Predmet.ProtuStrankaListFormated>
  <DomainObject.Predmet.ProtuStrankaListFormatedOIB>
    <izvorni_sadrzaj>
      <item>TORNANI GUIDI d.o.o. NOVIGRAD, OIB 10741850753</item>
    </izvorni_sadrzaj>
    <derivirana_varijabla naziv="DomainObject.Predmet.ProtuStrankaListFormatedOIB_1">
      <item>TORNANI GUIDI d.o.o. NOVIGRAD, OIB 10741850753</item>
    </derivirana_varijabla>
  </DomainObject.Predmet.ProtuStrankaListFormatedOIB>
  <DomainObject.Predmet.ProtuStrankaListFormatedWithAdress>
    <izvorni_sadrzaj>
      <item>TORNANI GUIDI d.o.o. NOVIGRAD, Paulija 19, 52466 Novigrad</item>
    </izvorni_sadrzaj>
    <derivirana_varijabla naziv="DomainObject.Predmet.ProtuStrankaListFormatedWithAdress_1">
      <item>TORNANI GUIDI d.o.o. NOVIGRAD, Paulija 19, 52466 Novigrad</item>
    </derivirana_varijabla>
  </DomainObject.Predmet.ProtuStrankaListFormatedWithAdress>
  <DomainObject.Predmet.ProtuStrankaListFormatedWithAdressOIB>
    <izvorni_sadrzaj>
      <item>TORNANI GUIDI d.o.o. NOVIGRAD, OIB 10741850753, Paulija 19, 52466 Novigrad</item>
    </izvorni_sadrzaj>
    <derivirana_varijabla naziv="DomainObject.Predmet.ProtuStrankaListFormatedWithAdressOIB_1">
      <item>TORNANI GUIDI d.o.o. NOVIGRAD, OIB 10741850753, Paulija 19, 52466 Novigrad</item>
    </derivirana_varijabla>
  </DomainObject.Predmet.ProtuStrankaListFormatedWithAdressOIB>
  <DomainObject.Predmet.ProtuStrankaListNazivFormated>
    <izvorni_sadrzaj>
      <item>TORNANI GUIDI d.o.o. NOVIGRAD</item>
    </izvorni_sadrzaj>
    <derivirana_varijabla naziv="DomainObject.Predmet.ProtuStrankaListNazivFormated_1">
      <item>TORNANI GUIDI d.o.o. NOVIGRAD</item>
    </derivirana_varijabla>
  </DomainObject.Predmet.ProtuStrankaListNazivFormated>
  <DomainObject.Predmet.ProtuStrankaListNazivFormatedOIB>
    <izvorni_sadrzaj>
      <item>TORNANI GUIDI d.o.o. NOVIGRAD, OIB 10741850753</item>
    </izvorni_sadrzaj>
    <derivirana_varijabla naziv="DomainObject.Predmet.ProtuStrankaListNazivFormatedOIB_1">
      <item>TORNANI GUIDI d.o.o. NOVIGRAD, OIB 10741850753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TORNANI GUIDI d.o.o. NOVIGRAD</izvorni_sadrzaj>
    <derivirana_varijabla naziv="DomainObject.Predmet.ProtustrankaIDrugi_1">TORNANI GUIDI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TORNANI GUIDI d.o.o. NOVIGRAD, OIB 10741850753, Paulija 19, 52466 Novigrad</izvorni_sadrzaj>
    <derivirana_varijabla naziv="DomainObject.Predmet.ProtustrankaIDrugiAdressOIB_1">TORNANI GUIDI d.o.o. NOVIGRAD, OIB 10741850753, Paulija 19,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TORNANI GUIDI d.o.o. NOVIGRAD</item>
    </izvorni_sadrzaj>
    <derivirana_varijabla naziv="DomainObject.Predmet.SudioniciListNaziv_1">
      <item>FINANCIJSKA AGENCIJA, RC RIJEKA, PODRUŽNICA PULA, PULA</item>
      <item>TORNANI GUIDI d.o.o.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TORNANI GUIDI d.o.o. NOVIGRAD, OIB 10741850753, Paulija 19,52466 Novigrad</item>
    </izvorni_sadrzaj>
    <derivirana_varijabla naziv="DomainObject.Predmet.SudioniciListAdressOIB_1">
      <item>FINANCIJSKA AGENCIJA, RC RIJEKA, PODRUŽNICA PULA, PULA, OIB 85821130368, Ulica grada Vukovara 70,10000 Zagreb</item>
      <item>TORNANI GUIDI d.o.o. NOVIGRAD, OIB 10741850753, Paulija 19,52466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10741850753</item>
    </izvorni_sadrzaj>
    <derivirana_varijabla naziv="DomainObject.Predmet.SudioniciListNazivOIB_1">
      <item>, OIB 85821130368</item>
      <item>, OIB 10741850753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2987</properties:Characters>
  <properties:Lines>83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2016-04-13T07:30:00Z</dcterms:created>
  <dc:creator>Mihaela Kaligari</dc:creator>
  <cp:lastModifiedBy>Sanja Lakošeljac</cp:lastModifiedBy>
  <cp:lastPrinted>2016-04-13T07:31:00Z</cp:lastPrinted>
  <dcterms:modified xmlns:xsi="http://www.w3.org/2001/XMLSchema-instance" xsi:type="dcterms:W3CDTF">2016-04-13T07:32:00Z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