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96ee" w14:paraId="92a96ee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732854" w:rsidP="00732854" w:rsidR="00732854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854" w:rsidP="00732854" w:rsidR="00732854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732854" w:rsidP="00732854" w:rsidR="00732854">
      <w:r>
        <w:t>Trgovački</w:t>
      </w:r>
      <w:r w:rsidRPr="009077C2">
        <w:t xml:space="preserve"> sud u </w:t>
      </w:r>
      <w:r>
        <w:t>Osijeku</w:t>
      </w:r>
    </w:p>
    <w:p w:rsidRDefault="00732854" w:rsidP="00ED7644" w:rsidR="00732854" w:rsidRPr="00ED7644">
      <w:r>
        <w:t xml:space="preserve"> </w:t>
      </w:r>
      <w:r w:rsidR="00F53378">
        <w:t xml:space="preserve">  </w:t>
      </w:r>
      <w:r>
        <w:rPr>
          <w:sz w:val="22"/>
          <w:szCs w:val="22"/>
        </w:rPr>
        <w:t>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A08F2">
        <w:t>14 St-1</w:t>
      </w:r>
      <w:r w:rsidR="006E7CBB">
        <w:t>7</w:t>
      </w:r>
      <w:r w:rsidR="00D92D79">
        <w:t>8</w:t>
      </w:r>
      <w:r w:rsidR="00EF67BB">
        <w:t>6</w:t>
      </w:r>
      <w:r w:rsidRPr="00EA08F2">
        <w:t>/18-</w:t>
      </w:r>
      <w:r>
        <w:t>6</w:t>
      </w:r>
    </w:p>
    <w:p w:rsidRDefault="00E07C61" w:rsidP="00732854" w:rsidR="00E07C61">
      <w:pPr>
        <w:ind w:hanging="720" w:left="360"/>
        <w:rPr>
          <w:sz w:val="22"/>
          <w:szCs w:val="22"/>
        </w:rPr>
      </w:pPr>
    </w:p>
    <w:p w:rsidRDefault="00F358E7" w:rsidP="00732854" w:rsidR="00F358E7" w:rsidRPr="006F7B5B">
      <w:pPr>
        <w:ind w:hanging="720" w:left="360"/>
        <w:rPr>
          <w:sz w:val="22"/>
          <w:szCs w:val="22"/>
        </w:rPr>
      </w:pPr>
    </w:p>
    <w:p w:rsidRDefault="00732854" w:rsidP="00732854" w:rsidR="00732854">
      <w:pPr>
        <w:jc w:val="center"/>
      </w:pPr>
      <w:r>
        <w:t>R E P U B L I K A  H R V A T S K A</w:t>
      </w:r>
    </w:p>
    <w:p w:rsidRDefault="00732854" w:rsidP="00732854" w:rsidR="00732854">
      <w:pPr>
        <w:jc w:val="center"/>
      </w:pPr>
    </w:p>
    <w:p w:rsidRDefault="00732854" w:rsidP="00732854" w:rsidR="00732854">
      <w:pPr>
        <w:jc w:val="center"/>
      </w:pPr>
      <w:r>
        <w:t>R J E Š E N J E</w:t>
      </w:r>
    </w:p>
    <w:p w:rsidRDefault="006E7CBB" w:rsidP="006E7CBB" w:rsidR="006E7CBB">
      <w:pPr>
        <w:jc w:val="both"/>
      </w:pPr>
    </w:p>
    <w:p w:rsidRDefault="00F358E7" w:rsidP="006E7CBB" w:rsidR="00F358E7">
      <w:pPr>
        <w:jc w:val="both"/>
      </w:pPr>
    </w:p>
    <w:p w:rsidRDefault="006E7CBB" w:rsidP="00EF67BB" w:rsidR="00EF67BB">
      <w:pPr>
        <w:jc w:val="both"/>
      </w:pPr>
      <w:r>
        <w:tab/>
      </w:r>
      <w:r w:rsidR="00EF67BB" w:rsidRPr="00CD1074">
        <w:t xml:space="preserve">Trgovački sud u Osijeku, po sucu mr. sc. Tihomiru Kovačeviću, kao stečajnom sucu, povodom prijedloga FINANCIJSKE AGENCIJE ZAGREB, Regionalni centar </w:t>
      </w:r>
      <w:r w:rsidR="00EF67BB">
        <w:t>Zagreb, Trg Svibanjskih žrtava 1995. 1</w:t>
      </w:r>
      <w:r w:rsidR="00EF67BB" w:rsidRPr="00CD1074">
        <w:t xml:space="preserve">, OIB 85821130368 za otvaranje stečajnog postupka nad dužnikom </w:t>
      </w:r>
      <w:r w:rsidR="00EF67BB">
        <w:t>ZLATNO JANJE jednostavno društvo s ograničenom odgovornošću</w:t>
      </w:r>
      <w:r w:rsidR="00EF67BB" w:rsidRPr="002236A1">
        <w:t xml:space="preserve"> za </w:t>
      </w:r>
      <w:r w:rsidR="00EF67BB">
        <w:t>ugostiteljstvo</w:t>
      </w:r>
      <w:r w:rsidR="00EF67BB" w:rsidRPr="002236A1">
        <w:t xml:space="preserve">, </w:t>
      </w:r>
      <w:r w:rsidR="00EF67BB">
        <w:t>Donja Stubica, Golubovečka ulica 34</w:t>
      </w:r>
      <w:r w:rsidR="00EF67BB" w:rsidRPr="002236A1">
        <w:t>, MBS 08</w:t>
      </w:r>
      <w:r w:rsidR="00EF67BB">
        <w:t>1100902</w:t>
      </w:r>
      <w:r w:rsidR="00EF67BB" w:rsidRPr="002236A1">
        <w:t xml:space="preserve">, OIB </w:t>
      </w:r>
      <w:r w:rsidR="00EF67BB">
        <w:t xml:space="preserve">02341330069, </w:t>
      </w:r>
      <w:r w:rsidR="00EF67BB" w:rsidRPr="0041082E">
        <w:t xml:space="preserve">dana </w:t>
      </w:r>
      <w:r w:rsidR="00EF67BB">
        <w:t>31</w:t>
      </w:r>
      <w:r w:rsidR="00EF67BB" w:rsidRPr="00CC1B85">
        <w:t xml:space="preserve">. </w:t>
      </w:r>
      <w:r w:rsidR="00EF67BB">
        <w:t>prosinca</w:t>
      </w:r>
      <w:r w:rsidR="00EF67BB" w:rsidRPr="00CC1B85">
        <w:t xml:space="preserve"> 2018</w:t>
      </w:r>
      <w:r w:rsidR="00EF67BB" w:rsidRPr="0041082E">
        <w:t>.</w:t>
      </w:r>
    </w:p>
    <w:p w:rsidRDefault="00E07C61" w:rsidP="00306AC6" w:rsidR="00E07C61">
      <w:pPr>
        <w:jc w:val="both"/>
      </w:pPr>
    </w:p>
    <w:p w:rsidRDefault="00F358E7" w:rsidP="00306AC6" w:rsidR="00F358E7">
      <w:pPr>
        <w:jc w:val="both"/>
      </w:pPr>
    </w:p>
    <w:p w:rsidRDefault="00B976DE" w:rsidP="00B976DE" w:rsidR="00B976DE">
      <w:pPr>
        <w:jc w:val="center"/>
      </w:pPr>
      <w:r w:rsidRPr="001A6A6A">
        <w:t>r i j e š i o  j e</w:t>
      </w:r>
    </w:p>
    <w:p w:rsidRDefault="00F358E7" w:rsidP="00B976DE" w:rsidR="00F358E7" w:rsidRPr="001A6A6A">
      <w:pPr>
        <w:jc w:val="center"/>
      </w:pP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</w:t>
      </w:r>
      <w:r w:rsidR="00FC6A9A">
        <w:t>Stjepan Šikić, Donja Stubica, Golubovečka ulica 34</w:t>
      </w:r>
      <w:r w:rsidR="00A82588" w:rsidRPr="00A82588">
        <w:t xml:space="preserve">, OIB </w:t>
      </w:r>
      <w:r w:rsidR="00FC6A9A">
        <w:t>96833542864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B2E49">
        <w:t>7</w:t>
      </w:r>
      <w:r w:rsidR="00D92D79">
        <w:t>8</w:t>
      </w:r>
      <w:r w:rsidR="006F33FA">
        <w:t>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B2E49">
        <w:t>7</w:t>
      </w:r>
      <w:r w:rsidR="00D92D79">
        <w:t>8</w:t>
      </w:r>
      <w:r w:rsidR="006F33FA">
        <w:t>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6F33FA" w:rsidRPr="006F33FA">
        <w:t>Stjepan Šikić, Donja Stubica, Golubovečka ulica 34, OIB 96833542864</w:t>
      </w:r>
      <w:r w:rsidR="00317EA2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BB659F">
        <w:t>7</w:t>
      </w:r>
      <w:r w:rsidR="001A0101">
        <w:t>8</w:t>
      </w:r>
      <w:r w:rsidR="006F33FA">
        <w:t>6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BB659F">
        <w:t>7</w:t>
      </w:r>
      <w:r w:rsidR="001A0101">
        <w:t>8</w:t>
      </w:r>
      <w:r w:rsidR="006F33FA">
        <w:t>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4B155D" w:rsidP="00B976DE" w:rsidR="004B155D">
      <w:pPr>
        <w:ind w:hanging="284" w:left="1276"/>
        <w:jc w:val="both"/>
      </w:pPr>
    </w:p>
    <w:p w:rsidRDefault="004B155D" w:rsidP="00B976DE" w:rsidR="004B155D">
      <w:pPr>
        <w:ind w:hanging="284" w:left="1276"/>
        <w:jc w:val="both"/>
      </w:pPr>
    </w:p>
    <w:p w:rsidRDefault="001B3DFB" w:rsidP="00B976DE" w:rsidR="001B3DFB">
      <w:pPr>
        <w:ind w:hanging="284" w:left="1276"/>
        <w:jc w:val="both"/>
      </w:pP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F33FA" w:rsidRPr="006F33FA">
        <w:t>Stjepan Šikić, Donja Stubica, Golubovečka ulica 34, OIB 96833542864</w:t>
      </w:r>
      <w:r w:rsidR="006F33FA">
        <w:t xml:space="preserve"> </w:t>
      </w:r>
      <w:r>
        <w:t>te se istoj zabranjuje da tu tražbinu naplati ili inače raspolaže njome.</w:t>
      </w: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F33FA" w:rsidRPr="006F33FA">
        <w:t>ZLATNO JANJE jednostavno društvo s ograničenom odgovornošću za ugostiteljstvo, Donja Stubica, Golubovečka ulica 34, MBS 081100902, OIB 02341330069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F358E7" w:rsidP="005C1C83" w:rsidR="00F358E7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F358E7" w:rsidP="00B976DE" w:rsidR="00F358E7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9B4297">
        <w:rPr>
          <w:bCs/>
        </w:rPr>
        <w:t>6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1A0101">
        <w:rPr>
          <w:bCs/>
        </w:rPr>
        <w:t>4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9B4297" w:rsidRPr="009B4297">
        <w:t>ZLATNO JANJE jednostavno društvo s ograničenom odgovornošću za ugostiteljstvo, Donja Stubica, Golubovečka ulica 34, MBS 081100902, OIB 02341330069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E07C61">
        <w:t>7</w:t>
      </w:r>
      <w:r w:rsidR="009B4297">
        <w:t>86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9B4297">
        <w:t>31</w:t>
      </w:r>
      <w:r w:rsidR="00D15A99">
        <w:t>.</w:t>
      </w:r>
      <w:r w:rsidR="005429E1">
        <w:t>1</w:t>
      </w:r>
      <w:r w:rsidR="00793C00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 xml:space="preserve">budući je privremeni stečajni upravitelj s područja Trgovačkog suda u Osijeku s adresom prebivališta u </w:t>
      </w:r>
      <w:r w:rsidR="009B4297">
        <w:t>Velikoj</w:t>
      </w:r>
      <w:r w:rsidR="0037445A">
        <w:t xml:space="preserve">, a dužnik ima sjedište u </w:t>
      </w:r>
      <w:r w:rsidR="00F202C7">
        <w:t>Donjoj Stubici</w:t>
      </w:r>
      <w:r w:rsidR="0037445A">
        <w:t xml:space="preserve">, </w:t>
      </w:r>
      <w:r w:rsidR="00F202C7">
        <w:t xml:space="preserve">a u što su uračunata i zaplijenjena novčana sredstva na ime predujma za namirenje troškova stečajnog postupka u iznosu od 497,06 kn,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F358E7" w:rsidP="00EA3FC8" w:rsidR="00F358E7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F358E7" w:rsidP="00725472" w:rsidR="00F358E7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202C7">
        <w:t>31</w:t>
      </w:r>
      <w:r w:rsidR="005D2538" w:rsidRPr="005D2538">
        <w:t xml:space="preserve">. </w:t>
      </w:r>
      <w:r w:rsidR="0037445A">
        <w:t>prosinca</w:t>
      </w:r>
      <w:r w:rsidR="005D2538" w:rsidRPr="005D2538">
        <w:t xml:space="preserve"> </w:t>
      </w:r>
      <w:r w:rsidR="005C1C83" w:rsidRPr="005C1C83">
        <w:t>2018</w:t>
      </w:r>
      <w:r>
        <w:t xml:space="preserve">. </w:t>
      </w:r>
    </w:p>
    <w:p w:rsidRDefault="00F358E7" w:rsidP="000A0078" w:rsidR="00F358E7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 w:rsidR="00EA3FC8">
        <w:t xml:space="preserve">          </w:t>
      </w:r>
      <w:r>
        <w:t>S</w:t>
      </w:r>
      <w:r w:rsidR="00EA3FC8">
        <w:t xml:space="preserve"> u d a c</w:t>
      </w:r>
      <w:r>
        <w:t>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E07C61" w:rsidP="00B976DE" w:rsidR="00E07C61">
      <w:pPr>
        <w:jc w:val="both"/>
      </w:pPr>
    </w:p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F202C7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F202C7" w:rsidRPr="00F202C7">
        <w:t>Stjepan Šikić, Donja Stubica, Golubovečka ulica 34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5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St-1</w:t>
    </w:r>
    <w:r w:rsidR="006E7CBB">
      <w:t>7</w:t>
    </w:r>
    <w:r w:rsidR="00D92D79">
      <w:t>8</w:t>
    </w:r>
    <w:r w:rsidR="00EF67BB">
      <w:t>6</w:t>
    </w:r>
    <w:r w:rsidRPr="00732854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0101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7CBB"/>
    <w:rsid w:val="006F04FB"/>
    <w:rsid w:val="006F1746"/>
    <w:rsid w:val="006F2A70"/>
    <w:rsid w:val="006F33FA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453F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4297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2D79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EF67BB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02C7"/>
    <w:rsid w:val="00F23741"/>
    <w:rsid w:val="00F248E2"/>
    <w:rsid w:val="00F350E9"/>
    <w:rsid w:val="00F358E7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C6A9A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1786</izvorni_sadrzaj>
    <derivirana_varijabla naziv="DomainObject.Predmet.Broj_1">1786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St-1786/2018</izvorni_sadrzaj>
    <derivirana_varijabla naziv="DomainObject.Predmet.OznakaBroj_1">St-1786/2018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ZLATNO JANJE j.d.o.o.</izvorni_sadrzaj>
    <derivirana_varijabla naziv="DomainObject.Predmet.ProtustrankaFormated_1">  ZLATNO JANJE j.d.o.o.</derivirana_varijabla>
  </DomainObject.Predmet.ProtustrankaFormated>
  <DomainObject.Predmet.ProtustrankaFormatedOIB>
    <izvorni_sadrzaj>  ZLATNO JANJE j.d.o.o., OIB 02341330069</izvorni_sadrzaj>
    <derivirana_varijabla naziv="DomainObject.Predmet.ProtustrankaFormatedOIB_1">  ZLATNO JANJE j.d.o.o., OIB 02341330069</derivirana_varijabla>
  </DomainObject.Predmet.ProtustrankaFormatedOIB>
  <DomainObject.Predmet.ProtustrankaFormatedWithAdress>
    <izvorni_sadrzaj> ZLATNO JANJE j.d.o.o., Golubovečka ulica 34, 49240 Donja Stubica</izvorni_sadrzaj>
    <derivirana_varijabla naziv="DomainObject.Predmet.ProtustrankaFormatedWithAdress_1"> ZLATNO JANJE j.d.o.o., Golubovečka ulica 34, 49240 Donja Stubica</derivirana_varijabla>
  </DomainObject.Predmet.ProtustrankaFormatedWithAdress>
  <DomainObject.Predmet.ProtustrankaFormatedWithAdressOIB>
    <izvorni_sadrzaj> ZLATNO JANJE j.d.o.o., OIB 02341330069, Golubovečka ulica 34, 49240 Donja Stubica</izvorni_sadrzaj>
    <derivirana_varijabla naziv="DomainObject.Predmet.ProtustrankaFormatedWithAdressOIB_1"> ZLATNO JANJE j.d.o.o., OIB 02341330069, Golubovečka ulica 34, 49240 Donja Stubica</derivirana_varijabla>
  </DomainObject.Predmet.ProtustrankaFormatedWithAdressOIB>
  <DomainObject.Predmet.ProtustrankaWithAdress>
    <izvorni_sadrzaj>ZLATNO JANJE j.d.o.o. Golubovečka ulica 34, 49240 Donja Stubica</izvorni_sadrzaj>
    <derivirana_varijabla naziv="DomainObject.Predmet.ProtustrankaWithAdress_1">ZLATNO JANJE j.d.o.o. Golubovečka ulica 34, 49240 Donja Stubica</derivirana_varijabla>
  </DomainObject.Predmet.ProtustrankaWithAdress>
  <DomainObject.Predmet.ProtustrankaWithAdressOIB>
    <izvorni_sadrzaj>ZLATNO JANJE j.d.o.o., OIB 02341330069, Golubovečka ulica 34, 49240 Donja Stubica</izvorni_sadrzaj>
    <derivirana_varijabla naziv="DomainObject.Predmet.ProtustrankaWithAdressOIB_1">ZLATNO JANJE j.d.o.o., OIB 02341330069, Golubovečka ulica 34, 49240 Donja Stubica</derivirana_varijabla>
  </DomainObject.Predmet.ProtustrankaWithAdressOIB>
  <DomainObject.Predmet.ProtustrankaNazivFormated>
    <izvorni_sadrzaj>ZLATNO JANJE j.d.o.o.</izvorni_sadrzaj>
    <derivirana_varijabla naziv="DomainObject.Predmet.ProtustrankaNazivFormated_1">ZLATNO JANJE j.d.o.o.</derivirana_varijabla>
  </DomainObject.Predmet.ProtustrankaNazivFormated>
  <DomainObject.Predmet.ProtustrankaNazivFormatedOIB>
    <izvorni_sadrzaj>ZLATNO JANJE j.d.o.o., OIB 02341330069</izvorni_sadrzaj>
    <derivirana_varijabla naziv="DomainObject.Predmet.ProtustrankaNazivFormatedOIB_1">ZLATNO JANJE j.d.o.o., OIB 02341330069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JANJE j.d.o.o.</item>
    </izvorni_sadrzaj>
    <derivirana_varijabla naziv="DomainObject.Predmet.ProtuStrankaListFormated_1">
      <item>ZLATNO JANJE j.d.o.o.</item>
    </derivirana_varijabla>
  </DomainObject.Predmet.ProtuStrankaListFormated>
  <DomainObject.Predmet.ProtuStrankaListFormatedOIB>
    <izvorni_sadrzaj>
      <item>ZLATNO JANJE j.d.o.o., OIB 02341330069</item>
    </izvorni_sadrzaj>
    <derivirana_varijabla naziv="DomainObject.Predmet.ProtuStrankaListFormatedOIB_1">
      <item>ZLATNO JANJE j.d.o.o., OIB 02341330069</item>
    </derivirana_varijabla>
  </DomainObject.Predmet.ProtuStrankaListFormatedOIB>
  <DomainObject.Predmet.ProtuStrankaListFormatedWithAdress>
    <izvorni_sadrzaj>
      <item>ZLATNO JANJE j.d.o.o., Golubovečka ulica 34, 49240 Donja Stubica</item>
    </izvorni_sadrzaj>
    <derivirana_varijabla naziv="DomainObject.Predmet.ProtuStrankaListFormatedWithAdress_1">
      <item>ZLATNO JANJE j.d.o.o., Golubovečka ulica 34, 49240 Donja Stubica</item>
    </derivirana_varijabla>
  </DomainObject.Predmet.ProtuStrankaListFormatedWithAdress>
  <DomainObject.Predmet.ProtuStrankaListFormatedWithAdressOIB>
    <izvorni_sadrzaj>
      <item>ZLATNO JANJE j.d.o.o., OIB 02341330069, Golubovečka ulica 34, 49240 Donja Stubica</item>
    </izvorni_sadrzaj>
    <derivirana_varijabla naziv="DomainObject.Predmet.ProtuStrankaListFormatedWithAdressOIB_1">
      <item>ZLATNO JANJE j.d.o.o., OIB 02341330069, Golubovečka ulica 34, 49240 Donja Stubica</item>
    </derivirana_varijabla>
  </DomainObject.Predmet.ProtuStrankaListFormatedWithAdressOIB>
  <DomainObject.Predmet.ProtuStrankaListNazivFormated>
    <izvorni_sadrzaj>
      <item>ZLATNO JANJE j.d.o.o.</item>
    </izvorni_sadrzaj>
    <derivirana_varijabla naziv="DomainObject.Predmet.ProtuStrankaListNazivFormated_1">
      <item>ZLATNO JANJE j.d.o.o.</item>
    </derivirana_varijabla>
  </DomainObject.Predmet.ProtuStrankaListNazivFormated>
  <DomainObject.Predmet.ProtuStrankaListNazivFormatedOIB>
    <izvorni_sadrzaj>
      <item>ZLATNO JANJE j.d.o.o., OIB 02341330069</item>
    </izvorni_sadrzaj>
    <derivirana_varijabla naziv="DomainObject.Predmet.ProtuStrankaListNazivFormatedOIB_1">
      <item>ZLATNO JANJE j.d.o.o., OIB 02341330069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JANJE j.d.o.o.</izvorni_sadrzaj>
    <derivirana_varijabla naziv="DomainObject.Predmet.ProtustrankaIDrugi_1">ZLATNO 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JANJE j.d.o.o., OIB 02341330069, Golubovečka ulica 34, 49240 Donja Stubica</izvorni_sadrzaj>
    <derivirana_varijabla naziv="DomainObject.Predmet.ProtustrankaIDrugiAdressOIB_1">ZLATNO JANJE j.d.o.o., OIB 02341330069, Golubovečka ulica 34,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JANJE j.d.o.o.</item>
      <item>FINA Regionalni centar Zagreb</item>
    </izvorni_sadrzaj>
    <derivirana_varijabla naziv="DomainObject.Predmet.SudioniciListNaziv_1">
      <item>ZLATNO JANJE j.d.o.o.</item>
      <item>FINA Regionalni centar Zagreb</item>
    </derivirana_varijabla>
  </DomainObject.Predmet.SudioniciListNaziv>
  <DomainObject.Predmet.SudioniciListAdressOIB>
    <izvorni_sadrzaj>
      <item>ZLATNO JANJE j.d.o.o., OIB 02341330069, Golubovečka ulica 34,49240 Donja Stubica</item>
      <item>FINA Regionalni centar Zagreb, OIB 85821130368, Trg svibanjskih žrtava 1995. 1,10000 Zagreb</item>
    </izvorni_sadrzaj>
    <derivirana_varijabla naziv="DomainObject.Predmet.SudioniciListAdressOIB_1">
      <item>ZLATNO JANJE j.d.o.o., OIB 02341330069, Golubovečka ulica 34,49240 Donja Stubica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02341330069</item>
      <item>, OIB 85821130368</item>
    </izvorni_sadrzaj>
    <derivirana_varijabla naziv="DomainObject.Predmet.SudioniciListNazivOIB_1">
      <item>, OIB 02341330069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St-1786/2018-4</izvorni_sadrzaj>
    <derivirana_varijabla naziv="DomainObject.PredzadnjaOdlukaIzPredmeta.Oznaka_1">St-1786/2018-4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37DAB-A4D9-4F00-AE78-EEC0613328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807</properties:Words>
  <properties:Characters>4272</properties:Characters>
  <properties:Lines>123</properties:Lines>
  <properties:Paragraphs>32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2018-11-07T11:33:00Z</cp:lastPrinted>
  <dcterms:modified xmlns:xsi="http://www.w3.org/2001/XMLSchema-instance" xsi:type="dcterms:W3CDTF">2018-12-31T08:31:00Z</dcterms:modified>
  <cp:revision>43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