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e548" w14:paraId="feee54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24906">
        <w:rPr>
          <w:rFonts w:hAnsi="Times New Roman" w:ascii="Times New Roman"/>
          <w:szCs w:val="24"/>
        </w:rPr>
        <w:t>218</w:t>
      </w:r>
      <w:r w:rsidR="00056C6B">
        <w:rPr>
          <w:rFonts w:hAnsi="Times New Roman" w:ascii="Times New Roman"/>
          <w:szCs w:val="24"/>
        </w:rPr>
        <w:t>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624906">
        <w:rPr>
          <w:rFonts w:hAnsi="Times New Roman" w:ascii="Times New Roman"/>
          <w:szCs w:val="24"/>
        </w:rPr>
        <w:t>VEMICO d.o.o., Zagreb, Svačićev trg 14,</w:t>
      </w:r>
      <w:r w:rsidR="00624906" w:rsidRPr="004D3A78">
        <w:rPr>
          <w:rFonts w:hAnsi="Times New Roman" w:ascii="Times New Roman"/>
          <w:szCs w:val="24"/>
        </w:rPr>
        <w:t xml:space="preserve"> OIB:</w:t>
      </w:r>
      <w:r w:rsidR="00624906">
        <w:rPr>
          <w:rFonts w:hAnsi="Times New Roman" w:ascii="Times New Roman"/>
          <w:szCs w:val="24"/>
        </w:rPr>
        <w:t xml:space="preserve"> </w:t>
      </w:r>
      <w:r w:rsidR="00624906" w:rsidRPr="00792004">
        <w:rPr>
          <w:rFonts w:hAnsi="Times New Roman" w:ascii="Times New Roman"/>
          <w:szCs w:val="24"/>
        </w:rPr>
        <w:t>71332702533</w:t>
      </w:r>
      <w:r w:rsidR="000D2AA6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0D2AA6">
        <w:rPr>
          <w:rFonts w:hAnsi="Times New Roman" w:ascii="Times New Roman"/>
          <w:szCs w:val="24"/>
        </w:rPr>
        <w:t>6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624906">
        <w:rPr>
          <w:rFonts w:hAnsi="Times New Roman" w:ascii="Times New Roman"/>
          <w:szCs w:val="24"/>
        </w:rPr>
        <w:t>VEMICO d.o.o., Zagreb, Svačićev trg 14,</w:t>
      </w:r>
      <w:r w:rsidR="00624906" w:rsidRPr="004D3A78">
        <w:rPr>
          <w:rFonts w:hAnsi="Times New Roman" w:ascii="Times New Roman"/>
          <w:szCs w:val="24"/>
        </w:rPr>
        <w:t xml:space="preserve"> OIB:</w:t>
      </w:r>
      <w:r w:rsidR="00624906">
        <w:rPr>
          <w:rFonts w:hAnsi="Times New Roman" w:ascii="Times New Roman"/>
          <w:szCs w:val="24"/>
        </w:rPr>
        <w:t xml:space="preserve"> </w:t>
      </w:r>
      <w:r w:rsidR="00624906" w:rsidRPr="00792004">
        <w:rPr>
          <w:rFonts w:hAnsi="Times New Roman" w:ascii="Times New Roman"/>
          <w:szCs w:val="24"/>
        </w:rPr>
        <w:t>71332702533</w:t>
      </w:r>
      <w:r w:rsidR="00624906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624906">
        <w:rPr>
          <w:rFonts w:hAnsi="Times New Roman" w:ascii="Times New Roman"/>
        </w:rPr>
        <w:t>1206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624906">
        <w:rPr>
          <w:rFonts w:hAnsi="Times New Roman" w:ascii="Times New Roman"/>
        </w:rPr>
        <w:t>20.178,92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0D2AA6">
        <w:rPr>
          <w:rFonts w:hAnsi="Times New Roman" w:ascii="Times New Roman"/>
          <w:szCs w:val="24"/>
        </w:rPr>
        <w:t>6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72C78" w:rsidR="00072C78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7C1"/>
    <w:rsid w:val="00056C6B"/>
    <w:rsid w:val="00067F4B"/>
    <w:rsid w:val="00072C78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F3BE5"/>
    <w:rsid w:val="00312FD0"/>
    <w:rsid w:val="00314FF2"/>
    <w:rsid w:val="003B48E3"/>
    <w:rsid w:val="003B6619"/>
    <w:rsid w:val="003C11D9"/>
    <w:rsid w:val="003E7D20"/>
    <w:rsid w:val="00400252"/>
    <w:rsid w:val="0042500A"/>
    <w:rsid w:val="004749B4"/>
    <w:rsid w:val="004A06A9"/>
    <w:rsid w:val="004D3224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86B28"/>
    <w:rsid w:val="006F08F3"/>
    <w:rsid w:val="00712F20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C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C7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C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C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C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C7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C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C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St-2188/2015</izvorni_sadrzaj>
    <derivirana_varijabla naziv="DomainObject.Predmet.OznakaBroj_1">St-2188/2015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VEMICO d.o.o. zastupanog po punomoćniku Karlo Fajt; Ljiljana Tomić Fajt</izvorni_sadrzaj>
    <derivirana_varijabla naziv="DomainObject.Predmet.ProtustrankaFormated_1">  VEMICO d.o.o. zastupanog po punomoćniku Karlo Fajt; Ljiljana Tomić Fajt</derivirana_varijabla>
  </DomainObject.Predmet.ProtustrankaFormated>
  <DomainObject.Predmet.ProtustrankaFormatedOIB>
    <izvorni_sadrzaj>  VEMICO d.o.o., OIB 71332702533 zastupanog po punomoćniku Karlo Fajt; Ljiljana Tomić Fajt</izvorni_sadrzaj>
    <derivirana_varijabla naziv="DomainObject.Predmet.ProtustrankaFormatedOIB_1">  VEMICO d.o.o., OIB 71332702533 zastupanog po punomoćniku Karlo Fajt; Ljiljana Tomić Fajt</derivirana_varijabla>
  </DomainObject.Predmet.ProtustrankaFormatedOIB>
  <DomainObject.Predmet.ProtustrankaFormatedWithAdress>
    <izvorni_sadrzaj> VEMICO d.o.o., Svačićev Trg 14, 10000 Zagreb zastupanog po punomoćniku Karlo Fajt; Ljiljana Tomić Fajt</izvorni_sadrzaj>
    <derivirana_varijabla naziv="DomainObject.Predmet.ProtustrankaFormatedWithAdress_1"> VEMICO d.o.o., Svačićev Trg 14, 10000 Zagreb zastupanog po punomoćniku Karlo Fajt; Ljiljana Tomić Fajt</derivirana_varijabla>
  </DomainObject.Predmet.ProtustrankaFormatedWithAdress>
  <DomainObject.Predmet.ProtustrankaFormatedWithAdressOIB>
    <izvorni_sadrzaj> VEMICO d.o.o., OIB 71332702533, Svačićev Trg 14, 10000 Zagreb zastupanog po punomoćniku Karlo Fajt; Ljiljana Tomić Fajt</izvorni_sadrzaj>
    <derivirana_varijabla naziv="DomainObject.Predmet.ProtustrankaFormatedWithAdressOIB_1"> VEMICO d.o.o., OIB 71332702533, Svačićev Trg 14, 10000 Zagreb zastupanog po punomoćniku Karlo Fajt; Ljiljana Tomić Fajt</derivirana_varijabla>
  </DomainObject.Predmet.ProtustrankaFormatedWithAdressOIB>
  <DomainObject.Predmet.ProtustrankaWithAdress>
    <izvorni_sadrzaj>VEMICO d.o.o. Svačićev Trg 14, 10000 Zagreb</izvorni_sadrzaj>
    <derivirana_varijabla naziv="DomainObject.Predmet.ProtustrankaWithAdress_1">VEMICO d.o.o. Svačićev Trg 14, 10000 Zagreb</derivirana_varijabla>
  </DomainObject.Predmet.ProtustrankaWithAdress>
  <DomainObject.Predmet.ProtustrankaWithAdressOIB>
    <izvorni_sadrzaj>VEMICO d.o.o., OIB 71332702533, Svačićev Trg 14, 10000 Zagreb</izvorni_sadrzaj>
    <derivirana_varijabla naziv="DomainObject.Predmet.ProtustrankaWithAdressOIB_1">VEMICO d.o.o., OIB 71332702533, Svačićev Trg 14, 10000 Zagreb</derivirana_varijabla>
  </DomainObject.Predmet.ProtustrankaWithAdressOIB>
  <DomainObject.Predmet.ProtustrankaNazivFormated>
    <izvorni_sadrzaj>VEMICO d.o.o.</izvorni_sadrzaj>
    <derivirana_varijabla naziv="DomainObject.Predmet.ProtustrankaNazivFormated_1">VEMICO d.o.o.</derivirana_varijabla>
  </DomainObject.Predmet.ProtustrankaNazivFormated>
  <DomainObject.Predmet.ProtustrankaNazivFormatedOIB>
    <izvorni_sadrzaj>VEMICO d.o.o., OIB 71332702533</izvorni_sadrzaj>
    <derivirana_varijabla naziv="DomainObject.Predmet.ProtustrankaNazivFormatedOIB_1">VEMICO d.o.o., OIB 71332702533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VEMICO d.o.o. zastupanog po punomoćniku Karlo Fajt; Ljiljana Tomić Fajt</item>
    </izvorni_sadrzaj>
    <derivirana_varijabla naziv="DomainObject.Predmet.ProtuStrankaListFormated_1">
      <item>VEMICO d.o.o. zastupanog po punomoćniku Karlo Fajt; Ljiljana Tomić Fajt</item>
    </derivirana_varijabla>
  </DomainObject.Predmet.ProtuStrankaListFormated>
  <DomainObject.Predmet.ProtuStrankaListFormatedOIB>
    <izvorni_sadrzaj>
      <item>VEMICO d.o.o., OIB 71332702533 zastupanog po punomoćniku Karlo Fajt; Ljiljana Tomić Fajt</item>
    </izvorni_sadrzaj>
    <derivirana_varijabla naziv="DomainObject.Predmet.ProtuStrankaListFormatedOIB_1">
      <item>VEMICO d.o.o., OIB 71332702533 zastupanog po punomoćniku Karlo Fajt; Ljiljana Tomić Fajt</item>
    </derivirana_varijabla>
  </DomainObject.Predmet.ProtuStrankaListFormatedOIB>
  <DomainObject.Predmet.ProtuStrankaListFormatedWithAdress>
    <izvorni_sadrzaj>
      <item>VEMICO d.o.o., Svačićev Trg 14, 10000 Zagreb zastupanog po punomoćniku Karlo Fajt; Ljiljana Tomić Fajt</item>
    </izvorni_sadrzaj>
    <derivirana_varijabla naziv="DomainObject.Predmet.ProtuStrankaListFormatedWithAdress_1">
      <item>VEMICO d.o.o., Svačićev Trg 14, 10000 Zagreb zastupanog po punomoćniku Karlo Fajt; Ljiljana Tomić Fajt</item>
    </derivirana_varijabla>
  </DomainObject.Predmet.ProtuStrankaListFormatedWithAdress>
  <DomainObject.Predmet.ProtuStrankaListFormatedWithAdressOIB>
    <izvorni_sadrzaj>
      <item>VEMICO d.o.o., OIB 71332702533, Svačićev Trg 14, 10000 Zagreb zastupanog po punomoćniku Karlo Fajt; Ljiljana Tomić Fajt</item>
    </izvorni_sadrzaj>
    <derivirana_varijabla naziv="DomainObject.Predmet.ProtuStrankaListFormatedWithAdressOIB_1">
      <item>VEMICO d.o.o., OIB 71332702533, Svačićev Trg 14, 10000 Zagreb zastupanog po punomoćniku Karlo Fajt; Ljiljana Tomić Fajt</item>
    </derivirana_varijabla>
  </DomainObject.Predmet.ProtuStrankaListFormatedWithAdressOIB>
  <DomainObject.Predmet.ProtuStrankaListNazivFormated>
    <izvorni_sadrzaj>
      <item>VEMICO d.o.o.</item>
    </izvorni_sadrzaj>
    <derivirana_varijabla naziv="DomainObject.Predmet.ProtuStrankaListNazivFormated_1">
      <item>VEMICO d.o.o.</item>
    </derivirana_varijabla>
  </DomainObject.Predmet.ProtuStrankaListNazivFormated>
  <DomainObject.Predmet.ProtuStrankaListNazivFormatedOIB>
    <izvorni_sadrzaj>
      <item>VEMICO d.o.o., OIB 71332702533</item>
    </izvorni_sadrzaj>
    <derivirana_varijabla naziv="DomainObject.Predmet.ProtuStrankaListNazivFormatedOIB_1">
      <item>VEMICO d.o.o., OIB 71332702533</item>
    </derivirana_varijabla>
  </DomainObject.Predmet.ProtuStrankaListNazivFormatedOIB>
  <DomainObject.Predmet.OstaliListFormated>
    <izvorni_sadrzaj>
      <item>Karlo Fajt punomoćnik sudionika u postupku VEMICO d.o.o.</item>
      <item>Ljiljana Tomić Fajt punomoćnik sudionika u postupku VEMICO d.o.o.</item>
    </izvorni_sadrzaj>
    <derivirana_varijabla naziv="DomainObject.Predmet.OstaliListFormated_1">
      <item>Karlo Fajt punomoćnik sudionika u postupku VEMICO d.o.o.</item>
      <item>Ljiljana Tomić Fajt punomoćnik sudionika u postupku VEMICO d.o.o.</item>
    </derivirana_varijabla>
  </DomainObject.Predmet.OstaliListFormated>
  <DomainObject.Predmet.OstaliListFormatedOIB>
    <izvorni_sadrzaj>
      <item>Karlo Fajt, OIB 43594047070 punomoćnik sudionika u postupku VEMICO d.o.o.</item>
      <item>Ljiljana Tomić Fajt, OIB 40799873309 punomoćnik sudionika u postupku VEMICO d.o.o.</item>
    </izvorni_sadrzaj>
    <derivirana_varijabla naziv="DomainObject.Predmet.OstaliListFormatedOIB_1">
      <item>Karlo Fajt, OIB 43594047070 punomoćnik sudionika u postupku VEMICO d.o.o.</item>
      <item>Ljiljana Tomić Fajt, OIB 40799873309 punomoćnik sudionika u postupku VEMICO d.o.o.</item>
    </derivirana_varijabla>
  </DomainObject.Predmet.OstaliListFormatedOIB>
  <DomainObject.Predmet.OstaliListFormatedWithAdress>
    <izvorni_sadrzaj>
      <item>Karlo Fajt, Božidara Magovca 149, 10000 Zagreb punomoćnik sudionika u postupku VEMICO d.o.o.</item>
      <item>Ljiljana Tomić Fajt, Petrova 60, 10000 Zagreb punomoćnik sudionika u postupku VEMICO d.o.o.</item>
    </izvorni_sadrzaj>
    <derivirana_varijabla naziv="DomainObject.Predmet.OstaliListFormatedWithAdress_1">
      <item>Karlo Fajt, Božidara Magovca 149, 10000 Zagreb punomoćnik sudionika u postupku VEMICO d.o.o.</item>
      <item>Ljiljana Tomić Fajt, Petrova 60, 10000 Zagreb punomoćnik sudionika u postupku VEMICO d.o.o.</item>
    </derivirana_varijabla>
  </DomainObject.Predmet.OstaliListFormatedWithAdress>
  <DomainObject.Predmet.OstaliListFormatedWithAdressOIB>
    <izvorni_sadrzaj>
      <item>Karlo Fajt, OIB 43594047070, Božidara Magovca 149, 10000 Zagreb punomoćnik sudionika u postupku VEMICO d.o.o.</item>
      <item>Ljiljana Tomić Fajt, OIB 40799873309, Petrova 60, 10000 Zagreb punomoćnik sudionika u postupku VEMICO d.o.o.</item>
    </izvorni_sadrzaj>
    <derivirana_varijabla naziv="DomainObject.Predmet.OstaliListFormatedWithAdressOIB_1">
      <item>Karlo Fajt, OIB 43594047070, Božidara Magovca 149, 10000 Zagreb punomoćnik sudionika u postupku VEMICO d.o.o.</item>
      <item>Ljiljana Tomić Fajt, OIB 40799873309, Petrova 60, 10000 Zagreb punomoćnik sudionika u postupku VEMICO d.o.o.</item>
    </derivirana_varijabla>
  </DomainObject.Predmet.OstaliListFormatedWithAdressOIB>
  <DomainObject.Predmet.OstaliListNazivFormated>
    <izvorni_sadrzaj>
      <item>Karlo Fajt</item>
      <item>Ljiljana Tomić Fajt</item>
    </izvorni_sadrzaj>
    <derivirana_varijabla naziv="DomainObject.Predmet.OstaliListNazivFormated_1">
      <item>Karlo Fajt</item>
      <item>Ljiljana Tomić Fajt</item>
    </derivirana_varijabla>
  </DomainObject.Predmet.OstaliListNazivFormated>
  <DomainObject.Predmet.OstaliListNazivFormatedOIB>
    <izvorni_sadrzaj>
      <item>Karlo Fajt, OIB 43594047070</item>
      <item>Ljiljana Tomić Fajt, OIB 40799873309</item>
    </izvorni_sadrzaj>
    <derivirana_varijabla naziv="DomainObject.Predmet.OstaliListNazivFormatedOIB_1">
      <item>Karlo Fajt, OIB 43594047070</item>
      <item>Ljiljana Tomić Fajt, OIB 40799873309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VEMICO d.o.o.</izvorni_sadrzaj>
    <derivirana_varijabla naziv="DomainObject.Predmet.ProtustrankaIDrugi_1">VEMICO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VEMICO d.o.o., OIB 71332702533, Svačićev Trg 14, 10000 Zagreb</izvorni_sadrzaj>
    <derivirana_varijabla naziv="DomainObject.Predmet.ProtustrankaIDrugiAdressOIB_1">VEMICO d.o.o., OIB 71332702533, Svačićev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VEMICO d.o.o.</item>
      <item>Karlo Fajt</item>
      <item>Ljiljana Tomić Fajt</item>
    </izvorni_sadrzaj>
    <derivirana_varijabla naziv="DomainObject.Predmet.SudioniciListNaziv_1">
      <item>FINA Regionalni centar Zagreb</item>
      <item>VEMICO d.o.o.</item>
      <item>Karlo Fajt</item>
      <item>Ljiljana Tomić Fajt</item>
    </derivirana_varijabla>
  </DomainObject.Predmet.SudioniciListNaziv>
  <DomainObject.Predmet.SudioniciListAdressOIB>
    <izvorni_sadrzaj>
      <item>FINA Regionalni centar Zagreb, OIB 85821130368, Trg svibanjskih žrtava 1995. 1,10000 Zagreb</item>
      <item>VEMICO d.o.o., OIB 71332702533, Svačićev Trg 14,10000 Zagreb</item>
      <item>Karlo Fajt, OIB 43594047070, Božidara Magovca 149,10000 Zagreb</item>
      <item>Ljiljana Tomić Fajt, OIB 40799873309, Petrova 60,10000 Zagreb</item>
    </izvorni_sadrzaj>
    <derivirana_varijabla naziv="DomainObject.Predmet.SudioniciListAdressOIB_1">
      <item>FINA Regionalni centar Zagreb, OIB 85821130368, Trg svibanjskih žrtava 1995. 1,10000 Zagreb</item>
      <item>VEMICO d.o.o., OIB 71332702533, Svačićev Trg 14,10000 Zagreb</item>
      <item>Karlo Fajt, OIB 43594047070, Božidara Magovca 149,10000 Zagreb</item>
      <item>Ljiljana Tomić Fajt, OIB 40799873309, Petrova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71332702533</item>
      <item>, OIB 43594047070</item>
      <item>, OIB 40799873309</item>
    </izvorni_sadrzaj>
    <derivirana_varijabla naziv="DomainObject.Predmet.SudioniciListNazivOIB_1">
      <item>, OIB 85821130368</item>
      <item>, OIB 71332702533</item>
      <item>, OIB 43594047070</item>
      <item>, OIB 40799873309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1625</properties:Characters>
  <properties:Lines>46</properties:Lines>
  <properties:Paragraphs>23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2015-12-16T07:30:00Z</cp:lastPrinted>
  <dcterms:modified xmlns:xsi="http://www.w3.org/2001/XMLSchema-instance" xsi:type="dcterms:W3CDTF">2015-12-16T07:50:00Z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