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69c41" w14:paraId="6f69c41" w:rsidRDefault="00407849" w:rsidP="00C907C8" w:rsidR="007F268F" w:rsidRPr="00152A1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descr="cid:image001.png@01D0A74F.95B7305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0A74F.95B73050" name="Picture 2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5EBC" w:rsidRPr="00152A1E">
        <w:t xml:space="preserve">  </w:t>
      </w:r>
    </w:p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B23BC" w:rsidP="004B23BC" w:rsidR="004B23BC" w:rsidRPr="008956F8">
      <w:pPr>
        <w:jc w:val="both"/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  <w:t xml:space="preserve">        </w:t>
      </w:r>
      <w:r w:rsidR="00152A1E" w:rsidRPr="008956F8">
        <w:rPr>
          <w:lang w:val="pt-BR"/>
        </w:rPr>
        <w:t xml:space="preserve">           </w:t>
      </w:r>
      <w:r w:rsidRPr="008956F8">
        <w:rPr>
          <w:lang w:val="pt-BR"/>
        </w:rPr>
        <w:t xml:space="preserve"> </w:t>
      </w:r>
      <w:r w:rsidR="001C04F3">
        <w:rPr>
          <w:lang w:val="pt-BR"/>
        </w:rPr>
        <w:t>71</w:t>
      </w:r>
      <w:r w:rsidR="008956F8">
        <w:t>. St-</w:t>
      </w:r>
      <w:r w:rsidR="001C04F3">
        <w:t>28</w:t>
      </w:r>
      <w:r w:rsidR="0080147C">
        <w:t>/16</w:t>
      </w:r>
    </w:p>
    <w:p w:rsidRDefault="000B62DF" w:rsidP="004B23BC" w:rsidR="000B62DF" w:rsidRPr="008956F8">
      <w:pPr>
        <w:jc w:val="both"/>
        <w:rPr>
          <w:lang w:val="pt-BR"/>
        </w:rPr>
      </w:pPr>
    </w:p>
    <w:p w:rsidRDefault="004D4406" w:rsidP="004D4406" w:rsidR="004D4406" w:rsidRPr="008956F8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4D4406" w:rsidP="004B23BC" w:rsidR="004D4406" w:rsidRPr="008956F8">
      <w:pPr>
        <w:jc w:val="center"/>
        <w:rPr>
          <w:lang w:val="pt-BR"/>
        </w:rPr>
      </w:pP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4B23BC" w:rsidP="004B23BC" w:rsidR="00BD5EBC" w:rsidRPr="00152A1E">
      <w:pPr>
        <w:ind w:firstLine="708"/>
        <w:jc w:val="both"/>
      </w:pPr>
      <w:r w:rsidRPr="00152A1E">
        <w:rPr>
          <w:lang w:val="en-GB"/>
        </w:rPr>
        <w:t xml:space="preserve">Trgovački sud u Zagrebu, po sucu </w:t>
      </w:r>
      <w:r w:rsidR="001C04F3">
        <w:rPr>
          <w:lang w:val="en-GB"/>
        </w:rPr>
        <w:t>mariji Krajnović</w:t>
      </w:r>
      <w:r w:rsidRPr="00152A1E">
        <w:rPr>
          <w:lang w:val="en-GB"/>
        </w:rPr>
        <w:t xml:space="preserve">, u skraćenom stečajnom postupku u povodu zahtjeva </w:t>
      </w:r>
      <w:r w:rsidR="006C3DA6" w:rsidRPr="00133DAD">
        <w:t>FINANCIJSKE AGENCIJE</w:t>
      </w:r>
      <w:r w:rsidR="006C3DA6">
        <w:t>, Zagreb, Ulica grada Vukovara 70, OIB: 85821130368</w:t>
      </w:r>
      <w:r w:rsidR="006C3DA6" w:rsidRPr="00133DAD">
        <w:t xml:space="preserve">, za provedbu skraćenog stečajnog postupka nad dužnikom </w:t>
      </w:r>
      <w:r w:rsidR="001C04F3">
        <w:t>GOLF – ISTRA MAGICA d.o.o. Zagreb, Trnjanska 37</w:t>
      </w:r>
      <w:r w:rsidR="000B62DF" w:rsidRPr="000B62DF">
        <w:t xml:space="preserve">, OIB: </w:t>
      </w:r>
      <w:r w:rsidR="001C04F3">
        <w:t>99081465626</w:t>
      </w:r>
      <w:r w:rsidRPr="00152A1E">
        <w:rPr>
          <w:lang w:val="en-GB"/>
        </w:rPr>
        <w:t>,</w:t>
      </w:r>
      <w:r w:rsidR="001C04F3">
        <w:rPr>
          <w:lang w:val="en-GB"/>
        </w:rPr>
        <w:t xml:space="preserve"> od 02. rujna </w:t>
      </w:r>
      <w:r w:rsidR="008956F8">
        <w:rPr>
          <w:lang w:val="en-GB"/>
        </w:rPr>
        <w:t xml:space="preserve"> 2016</w:t>
      </w:r>
      <w:r w:rsidR="004D4406">
        <w:rPr>
          <w:lang w:val="en-GB"/>
        </w:rPr>
        <w:t>.,</w:t>
      </w:r>
    </w:p>
    <w:p w:rsidRDefault="00152A1E" w:rsidP="00B07CA3" w:rsidR="00152A1E"/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407849" w:rsidP="00407849" w:rsidR="001C04F3">
      <w:pPr>
        <w:jc w:val="both"/>
      </w:pPr>
      <w:r>
        <w:t>I</w:t>
      </w:r>
      <w:r>
        <w:tab/>
      </w:r>
      <w:r w:rsidR="001C04F3">
        <w:t xml:space="preserve">Odbacuje se kao nedopuštena žalba </w:t>
      </w:r>
      <w:r w:rsidR="001C04F3" w:rsidRPr="00133DAD">
        <w:t>dužnik</w:t>
      </w:r>
      <w:r w:rsidR="001C04F3">
        <w:t>a</w:t>
      </w:r>
      <w:r w:rsidR="001C04F3" w:rsidRPr="00133DAD">
        <w:t xml:space="preserve"> </w:t>
      </w:r>
      <w:r w:rsidR="001C04F3">
        <w:t>GOLF – ISTRA MAGICA d.o.o. Zagreb, Trnjanska 37</w:t>
      </w:r>
      <w:r w:rsidR="001C04F3" w:rsidRPr="000B62DF">
        <w:t xml:space="preserve">, OIB: </w:t>
      </w:r>
      <w:r w:rsidR="001C04F3">
        <w:t>99081465626, izjavljena dana 3. ožujka 2016. godine.</w:t>
      </w:r>
    </w:p>
    <w:p w:rsidRDefault="00407849" w:rsidP="00407849" w:rsidR="00407849">
      <w:pPr>
        <w:jc w:val="both"/>
      </w:pPr>
    </w:p>
    <w:p w:rsidRDefault="00407849" w:rsidP="00407849" w:rsidR="00E437C6" w:rsidRPr="00152A1E">
      <w:pPr>
        <w:jc w:val="both"/>
      </w:pPr>
      <w:r>
        <w:t>II</w:t>
      </w:r>
      <w:r>
        <w:tab/>
      </w:r>
      <w:r w:rsidR="00E437C6" w:rsidRPr="00152A1E">
        <w:t xml:space="preserve">Odbacuje se kao nedopušten </w:t>
      </w:r>
      <w:r w:rsidR="006C3DA6">
        <w:t>zahtjev za provedbu skraćenog</w:t>
      </w:r>
      <w:r w:rsidR="00E437C6" w:rsidRPr="00152A1E">
        <w:t xml:space="preserve"> stečajnog postupka nad dužnikom </w:t>
      </w:r>
      <w:r w:rsidR="001C04F3">
        <w:t>GOLF – ISTRA MAGICA d.o.o. Zagreb, Trnjanska 37</w:t>
      </w:r>
      <w:r w:rsidR="001C04F3" w:rsidRPr="000B62DF">
        <w:t xml:space="preserve">, OIB: </w:t>
      </w:r>
      <w:r w:rsidR="001C04F3">
        <w:t>99081465626</w:t>
      </w:r>
      <w:r w:rsidR="00E437C6" w:rsidRPr="00152A1E">
        <w:rPr>
          <w:lang w:val="pt-BR"/>
        </w:rPr>
        <w:t>.</w:t>
      </w:r>
    </w:p>
    <w:p w:rsidRDefault="000B62DF" w:rsidP="00C907C8" w:rsidR="000B62DF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6C3DA6" w:rsidR="008956F8">
      <w:pPr>
        <w:jc w:val="both"/>
      </w:pPr>
    </w:p>
    <w:p w:rsidRDefault="006C3DA6" w:rsidP="001C04F3" w:rsidR="001C04F3" w:rsidRPr="001C04F3">
      <w:pPr>
        <w:ind w:firstLine="708"/>
        <w:jc w:val="both"/>
      </w:pPr>
      <w:r w:rsidRPr="001C04F3">
        <w:t xml:space="preserve">Financijska agencija podnijela je, na temelju odredbe čl. 444. st. 1. Stečajnog zakona (“Narodne novine” broj 71/15, dalje: SZ), zahtjev za provedbu skraćenog stečajnog postupka nad dužnikom </w:t>
      </w:r>
      <w:r w:rsidR="001C04F3" w:rsidRPr="001C04F3">
        <w:t>GOLF – ISTRA MAGICA d.o.o. Zagreb, Trnjanska 37, OIB: 99081465626.</w:t>
      </w:r>
    </w:p>
    <w:p w:rsidRDefault="008956F8" w:rsidP="008956F8" w:rsidR="008956F8" w:rsidRPr="001C04F3">
      <w:pPr>
        <w:ind w:firstLine="708"/>
        <w:jc w:val="both"/>
      </w:pPr>
      <w:r w:rsidRPr="001C04F3">
        <w:t>U zahtjevu je navedeno kako je dužnik na dan 1. rujna 2015. u Očevidniku redoslijeda osnova za plaćanje imao evidentirane neizvršene osnove za plaćanje</w:t>
      </w:r>
      <w:r w:rsidR="006C3DA6" w:rsidRPr="001C04F3">
        <w:t xml:space="preserve"> u neprekinutom razdoblju od </w:t>
      </w:r>
      <w:r w:rsidR="001C04F3" w:rsidRPr="001C04F3">
        <w:t>957</w:t>
      </w:r>
      <w:r w:rsidRPr="001C04F3">
        <w:t xml:space="preserve"> dana, kao i da dužnik nema zaposlenih.</w:t>
      </w:r>
    </w:p>
    <w:p w:rsidRDefault="001C04F3" w:rsidP="008956F8" w:rsidR="001C04F3">
      <w:pPr>
        <w:ind w:firstLine="708"/>
        <w:jc w:val="both"/>
      </w:pPr>
      <w:r w:rsidRPr="001C04F3">
        <w:t xml:space="preserve">Ovaj sud  je dana 19. veljače 2016. objavio Oglas </w:t>
      </w:r>
      <w:r>
        <w:t>St-28/2016.</w:t>
      </w:r>
    </w:p>
    <w:p w:rsidRDefault="001C04F3" w:rsidP="001C04F3" w:rsidR="001C04F3">
      <w:pPr>
        <w:ind w:firstLine="708"/>
        <w:jc w:val="both"/>
      </w:pPr>
      <w:r>
        <w:t xml:space="preserve">Dužnik </w:t>
      </w:r>
      <w:r w:rsidRPr="001C04F3">
        <w:t>GOLF – ISTRA MAGICA d.o.o. Zagreb, Trnjanska 37, OIB: 99081465626</w:t>
      </w:r>
      <w:r w:rsidR="00407849">
        <w:t>,</w:t>
      </w:r>
      <w:r>
        <w:t xml:space="preserve"> podnio je dana 3. </w:t>
      </w:r>
      <w:r w:rsidR="00407849">
        <w:t>o</w:t>
      </w:r>
      <w:r>
        <w:t>žujka 2016. žalbu u kojoj navodi da je nad dužnikom otvoren postupak predstečajne nagodbe te predlaže predmetni Oglas staviti izvan snage.</w:t>
      </w:r>
    </w:p>
    <w:p w:rsidRDefault="001C04F3" w:rsidP="001C04F3" w:rsidR="001C04F3" w:rsidRPr="001C04F3">
      <w:pPr>
        <w:ind w:firstLine="708"/>
        <w:jc w:val="both"/>
      </w:pPr>
      <w:r>
        <w:t xml:space="preserve">Predmetni Oglas ovog suda od 19. </w:t>
      </w:r>
      <w:r w:rsidR="001B41A3">
        <w:t>v</w:t>
      </w:r>
      <w:r>
        <w:t xml:space="preserve">eljače 2016. nije sudska odluka protiv koje je dopušten pravni lijek, nego samo priopćenje, stoga žalba na Oglas nije dopuštena i odlučeno je kao u točki </w:t>
      </w:r>
      <w:r w:rsidR="00407849">
        <w:t>I</w:t>
      </w:r>
      <w:r>
        <w:t xml:space="preserve"> </w:t>
      </w:r>
      <w:r w:rsidR="001B41A3">
        <w:t>i</w:t>
      </w:r>
      <w:r>
        <w:t>zreke.</w:t>
      </w:r>
    </w:p>
    <w:p w:rsidRDefault="0080147C" w:rsidP="008956F8" w:rsidR="0080147C" w:rsidRPr="001C04F3">
      <w:pPr>
        <w:jc w:val="both"/>
      </w:pPr>
      <w:r w:rsidRPr="001C04F3">
        <w:tab/>
      </w:r>
      <w:r w:rsidR="000B62DF" w:rsidRPr="001C04F3">
        <w:t>U</w:t>
      </w:r>
      <w:r w:rsidRPr="001C04F3">
        <w:t xml:space="preserve">vidom u sudski registar sud je utvrdio kako je u </w:t>
      </w:r>
      <w:r w:rsidR="000B62DF" w:rsidRPr="001C04F3">
        <w:t>tom</w:t>
      </w:r>
      <w:r w:rsidRPr="001C04F3">
        <w:t xml:space="preserve"> registru zabilježeno da je nad dužnikom otvoren postupak predstečajne nagodbe. Navedenu činjenicu sud je utvrdio i uvidom u javno objavljene isprave na web stranici Financijske agencije</w:t>
      </w:r>
      <w:r w:rsidR="001B41A3">
        <w:t>, kao i uvidom u dokumentaciju koju je dostavio dužnik (list 21</w:t>
      </w:r>
      <w:r w:rsidR="00407849">
        <w:t xml:space="preserve"> </w:t>
      </w:r>
      <w:r w:rsidR="001B41A3">
        <w:t>-</w:t>
      </w:r>
      <w:r w:rsidR="00407849">
        <w:t xml:space="preserve"> </w:t>
      </w:r>
      <w:r w:rsidR="001B41A3">
        <w:t>23 spisa)</w:t>
      </w:r>
      <w:r w:rsidRPr="001C04F3">
        <w:t xml:space="preserve">. Naime, Financijska agencija je u povodu dužnikovog prijedloga rješenjem od </w:t>
      </w:r>
      <w:r w:rsidR="001B41A3">
        <w:t>20. siječnja</w:t>
      </w:r>
      <w:r w:rsidRPr="001C04F3">
        <w:t xml:space="preserve"> 2016. otvorila nad dužnikom postupak predstečajne nagodbe. Prema odredbi čl. 442. SZ-a postupci predstečajne nagodbe pokrenuti na temelju Zakona o financijskom poslovanju i predstečajnoj nagodbi („Narodne novine“ br. 108/12, 144/12, 81/13 i 112/13, dalje ZFPPN) dovršit će se prema odredbama toga Zakona.</w:t>
      </w:r>
    </w:p>
    <w:p w:rsidRDefault="0080147C" w:rsidP="000B62DF" w:rsidR="008956F8" w:rsidRPr="001C04F3">
      <w:pPr>
        <w:ind w:firstLine="708"/>
        <w:jc w:val="both"/>
      </w:pPr>
      <w:r w:rsidRPr="001C04F3">
        <w:lastRenderedPageBreak/>
        <w:t xml:space="preserve">Općom odredbom Stečajnog zakona sadržanom u čl. 15. st. 2. tog Zakona propisano je da ako je pokrenut predstečajni postupak do njegova završetka nije dopušteno pokretanje stečajnoga postupka. </w:t>
      </w:r>
      <w:r w:rsidR="001B41A3">
        <w:t xml:space="preserve">Uvidom u rješenje Financijske agencije Klasa: UPI/110/07/15-01/8776 utvrđeno je da je postupak prestečajne nagodbe pokrenut 31. kolovoza 2015., a </w:t>
      </w:r>
      <w:r w:rsidRPr="001C04F3">
        <w:t xml:space="preserve">obzirom na to da je i skraćeni stečajni postupak vrsta stečajnog postupka, činjenica </w:t>
      </w:r>
      <w:r w:rsidR="00AD13DE" w:rsidRPr="001C04F3">
        <w:t>pokretanja</w:t>
      </w:r>
      <w:r w:rsidRPr="001C04F3">
        <w:t xml:space="preserve"> postupka predstečajne nagodbe nad dužnikom razlog</w:t>
      </w:r>
      <w:r w:rsidR="000B62DF" w:rsidRPr="001C04F3">
        <w:t xml:space="preserve"> je</w:t>
      </w:r>
      <w:r w:rsidRPr="001C04F3">
        <w:t xml:space="preserve"> </w:t>
      </w:r>
      <w:r w:rsidR="0084311A" w:rsidRPr="001C04F3">
        <w:t>zbog kojeg zahtjev za provedbu skraćenom stečajnog postupka u konkretnom slučaju nije dopušten.</w:t>
      </w:r>
    </w:p>
    <w:p w:rsidRDefault="00F6362F" w:rsidP="00152A1E" w:rsidR="00F6362F" w:rsidRPr="001C04F3">
      <w:pPr>
        <w:jc w:val="both"/>
      </w:pPr>
    </w:p>
    <w:p w:rsidRDefault="00867960" w:rsidP="004D4406" w:rsidR="00867960" w:rsidRPr="001C04F3">
      <w:pPr>
        <w:jc w:val="center"/>
      </w:pPr>
      <w:r w:rsidRPr="001C04F3">
        <w:t xml:space="preserve">U </w:t>
      </w:r>
      <w:r w:rsidR="00C907C8" w:rsidRPr="001C04F3">
        <w:t>Zagreb</w:t>
      </w:r>
      <w:r w:rsidR="00F6362F" w:rsidRPr="001C04F3">
        <w:t>u</w:t>
      </w:r>
      <w:r w:rsidR="001B41A3">
        <w:t xml:space="preserve">, </w:t>
      </w:r>
      <w:r w:rsidR="00407849">
        <w:t>21. listopada</w:t>
      </w:r>
      <w:r w:rsidR="001B41A3">
        <w:t xml:space="preserve"> </w:t>
      </w:r>
      <w:r w:rsidR="008956F8" w:rsidRPr="001C04F3">
        <w:t>2016</w:t>
      </w:r>
      <w:r w:rsidR="00C907C8" w:rsidRPr="001C04F3">
        <w:t>.</w:t>
      </w:r>
    </w:p>
    <w:p w:rsidRDefault="00867960" w:rsidP="00050C9F" w:rsidR="00867960" w:rsidRPr="001C04F3">
      <w:pPr>
        <w:ind w:firstLine="720" w:left="5040"/>
        <w:jc w:val="both"/>
      </w:pPr>
      <w:r w:rsidRPr="001C04F3">
        <w:t xml:space="preserve">                  SUDAC:</w:t>
      </w:r>
    </w:p>
    <w:p w:rsidRDefault="001B41A3" w:rsidP="001B41A3" w:rsidR="001B41A3">
      <w:pPr>
        <w:ind w:left="6372"/>
        <w:jc w:val="both"/>
      </w:pPr>
      <w:r>
        <w:t>Marija Krajnović v.r.</w:t>
      </w:r>
    </w:p>
    <w:p w:rsidRDefault="001B41A3" w:rsidP="00867960" w:rsidR="001B41A3">
      <w:pPr>
        <w:jc w:val="both"/>
      </w:pPr>
    </w:p>
    <w:p w:rsidRDefault="00867960" w:rsidP="00867960" w:rsidR="00867960" w:rsidRPr="001C04F3">
      <w:pPr>
        <w:jc w:val="both"/>
      </w:pPr>
      <w:r w:rsidRPr="001C04F3">
        <w:t>UPUTA O PRAVNOM LIJEKU:</w:t>
      </w:r>
    </w:p>
    <w:p w:rsidRDefault="00867960" w:rsidP="00867960" w:rsidR="00867960" w:rsidRPr="001C04F3">
      <w:pPr>
        <w:jc w:val="both"/>
      </w:pPr>
      <w:r w:rsidRPr="001C04F3"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407849" w:rsidR="00867960" w:rsidRPr="001C04F3">
      <w:pPr>
        <w:jc w:val="right"/>
      </w:pPr>
      <w:r w:rsidRPr="001C04F3">
        <w:t>Za točnost otpravka:</w:t>
      </w:r>
    </w:p>
    <w:p w:rsidRDefault="00407849" w:rsidP="00407849" w:rsidR="00867960" w:rsidRPr="001C04F3">
      <w:pPr>
        <w:jc w:val="right"/>
      </w:pPr>
      <w:r>
        <w:t>Karmen Malkoč</w:t>
      </w:r>
    </w:p>
    <w:p w:rsidRDefault="004D4406" w:rsidP="00DF50F7" w:rsidR="004D4406" w:rsidRPr="00152A1E">
      <w:pPr>
        <w:ind w:left="720"/>
      </w:pPr>
    </w:p>
    <w:sectPr w:rsidSect="00407849" w:rsidR="004D4406" w:rsidRPr="00152A1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849" w:rsidP="00407849" w:rsidR="00407849">
      <w:r>
        <w:separator/>
      </w:r>
    </w:p>
  </w:endnote>
  <w:endnote w:id="0" w:type="continuationSeparator">
    <w:p w:rsidRDefault="00407849" w:rsidP="00407849" w:rsidR="00407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849" w:rsidP="00407849" w:rsidR="00407849">
      <w:r>
        <w:separator/>
      </w:r>
    </w:p>
  </w:footnote>
  <w:footnote w:id="0" w:type="continuationSeparator">
    <w:p w:rsidRDefault="00407849" w:rsidP="00407849" w:rsidR="004078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12757788"/>
      <w:docPartObj>
        <w:docPartGallery w:val="Page Numbers (Top of Page)"/>
        <w:docPartUnique/>
      </w:docPartObj>
    </w:sdtPr>
    <w:sdtEndPr/>
    <w:sdtContent>
      <w:p w:rsidRDefault="00407849" w:rsidR="004078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50F7">
          <w:rPr>
            <w:noProof/>
          </w:rPr>
          <w:t>2</w:t>
        </w:r>
        <w:r>
          <w:fldChar w:fldCharType="end"/>
        </w:r>
      </w:p>
    </w:sdtContent>
  </w:sdt>
  <w:p w:rsidRDefault="00407849" w:rsidR="00407849">
    <w:pPr>
      <w:pStyle w:val="Zaglavlje"/>
    </w:pPr>
    <w:r>
      <w:rPr>
        <w:lang w:val="pt-BR"/>
      </w:rPr>
      <w:tab/>
    </w:r>
    <w:r>
      <w:rPr>
        <w:lang w:val="pt-BR"/>
      </w:rPr>
      <w:tab/>
      <w:t>71</w:t>
    </w:r>
    <w:r>
      <w:t>. St-28/16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B62DF"/>
    <w:rsid w:val="0014381D"/>
    <w:rsid w:val="00152A1E"/>
    <w:rsid w:val="00181D9A"/>
    <w:rsid w:val="00193043"/>
    <w:rsid w:val="001B41A3"/>
    <w:rsid w:val="001C04F3"/>
    <w:rsid w:val="00330E26"/>
    <w:rsid w:val="00350AD0"/>
    <w:rsid w:val="003A2D43"/>
    <w:rsid w:val="00401592"/>
    <w:rsid w:val="00407849"/>
    <w:rsid w:val="0043400F"/>
    <w:rsid w:val="00454A8D"/>
    <w:rsid w:val="0048725F"/>
    <w:rsid w:val="004B23BC"/>
    <w:rsid w:val="004D4406"/>
    <w:rsid w:val="004E0312"/>
    <w:rsid w:val="0056197F"/>
    <w:rsid w:val="005B2BDC"/>
    <w:rsid w:val="006A3D4D"/>
    <w:rsid w:val="006C3DA6"/>
    <w:rsid w:val="00752903"/>
    <w:rsid w:val="00780585"/>
    <w:rsid w:val="007F268F"/>
    <w:rsid w:val="0080147C"/>
    <w:rsid w:val="0084311A"/>
    <w:rsid w:val="00867960"/>
    <w:rsid w:val="008956F8"/>
    <w:rsid w:val="00A92BD7"/>
    <w:rsid w:val="00AD13DE"/>
    <w:rsid w:val="00B07CA3"/>
    <w:rsid w:val="00B965FB"/>
    <w:rsid w:val="00BD5EBC"/>
    <w:rsid w:val="00C907C8"/>
    <w:rsid w:val="00CD1F20"/>
    <w:rsid w:val="00DF50F7"/>
    <w:rsid w:val="00E437C6"/>
    <w:rsid w:val="00F6362F"/>
    <w:rsid w:val="00FC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078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078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078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7849"/>
    <w:rPr>
      <w:sz w:val="24"/>
      <w:szCs w:val="24"/>
    </w:rPr>
  </w:style>
  <w:style w:styleId="Podnoje" w:type="paragraph">
    <w:name w:val="footer"/>
    <w:basedOn w:val="Normal"/>
    <w:link w:val="PodnojeChar"/>
    <w:rsid w:val="004078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0784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50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0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0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0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0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078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078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078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7849"/>
    <w:rPr>
      <w:sz w:val="24"/>
      <w:szCs w:val="24"/>
    </w:rPr>
  </w:style>
  <w:style w:styleId="Podnoje" w:type="paragraph">
    <w:name w:val="footer"/>
    <w:basedOn w:val="Normal"/>
    <w:link w:val="PodnojeChar"/>
    <w:rsid w:val="004078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0784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50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0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0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0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0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png@01D0A74F.95B7305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St-28/2016</izvorni_sadrzaj>
    <derivirana_varijabla naziv="DomainObject.Predmet.OznakaBroj_1">St-28/2016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- ISTRA MAGICA d.o.o.</izvorni_sadrzaj>
    <derivirana_varijabla naziv="DomainObject.Predmet.ProtustrankaFormated_1">  GOLF - ISTRA MAGICA d.o.o.</derivirana_varijabla>
  </DomainObject.Predmet.ProtustrankaFormated>
  <DomainObject.Predmet.ProtustrankaFormatedOIB>
    <izvorni_sadrzaj>  GOLF - ISTRA MAGICA d.o.o., OIB 99081465626</izvorni_sadrzaj>
    <derivirana_varijabla naziv="DomainObject.Predmet.ProtustrankaFormatedOIB_1">  GOLF - ISTRA MAGICA d.o.o., OIB 99081465626</derivirana_varijabla>
  </DomainObject.Predmet.ProtustrankaFormatedOIB>
  <DomainObject.Predmet.ProtustrankaFormatedWithAdress>
    <izvorni_sadrzaj> GOLF - ISTRA MAGICA d.o.o., Trnjanska 37, 10000 Zagreb</izvorni_sadrzaj>
    <derivirana_varijabla naziv="DomainObject.Predmet.ProtustrankaFormatedWithAdress_1"> GOLF - ISTRA MAGICA d.o.o., Trnjanska 37, 10000 Zagreb</derivirana_varijabla>
  </DomainObject.Predmet.ProtustrankaFormatedWithAdress>
  <DomainObject.Predmet.ProtustrankaFormatedWithAdressOIB>
    <izvorni_sadrzaj> GOLF - ISTRA MAGICA d.o.o., OIB 99081465626, Trnjanska 37, 10000 Zagreb</izvorni_sadrzaj>
    <derivirana_varijabla naziv="DomainObject.Predmet.ProtustrankaFormatedWithAdressOIB_1"> GOLF - ISTRA MAGICA d.o.o., OIB 99081465626, Trnjanska 37, 10000 Zagreb</derivirana_varijabla>
  </DomainObject.Predmet.ProtustrankaFormatedWithAdressOIB>
  <DomainObject.Predmet.ProtustrankaWithAdress>
    <izvorni_sadrzaj>GOLF - ISTRA MAGICA d.o.o. Trnjanska 37, 10000 Zagreb</izvorni_sadrzaj>
    <derivirana_varijabla naziv="DomainObject.Predmet.ProtustrankaWithAdress_1">GOLF - ISTRA MAGICA d.o.o. Trnjanska 37, 10000 Zagreb</derivirana_varijabla>
  </DomainObject.Predmet.ProtustrankaWithAdress>
  <DomainObject.Predmet.ProtustrankaWithAdressOIB>
    <izvorni_sadrzaj>GOLF - ISTRA MAGICA d.o.o., OIB 99081465626, Trnjanska 37, 10000 Zagreb</izvorni_sadrzaj>
    <derivirana_varijabla naziv="DomainObject.Predmet.ProtustrankaWithAdressOIB_1">GOLF - ISTRA MAGICA d.o.o., OIB 99081465626, Trnjanska 37, 10000 Zagreb</derivirana_varijabla>
  </DomainObject.Predmet.ProtustrankaWithAdressOIB>
  <DomainObject.Predmet.ProtustrankaNazivFormated>
    <izvorni_sadrzaj>GOLF - ISTRA MAGICA d.o.o.</izvorni_sadrzaj>
    <derivirana_varijabla naziv="DomainObject.Predmet.ProtustrankaNazivFormated_1">GOLF - ISTRA MAGICA d.o.o.</derivirana_varijabla>
  </DomainObject.Predmet.ProtustrankaNazivFormated>
  <DomainObject.Predmet.ProtustrankaNazivFormatedOIB>
    <izvorni_sadrzaj>GOLF - ISTRA MAGICA d.o.o., OIB 99081465626</izvorni_sadrzaj>
    <derivirana_varijabla naziv="DomainObject.Predmet.ProtustrankaNazivFormatedOIB_1">GOLF - ISTRA MAGICA d.o.o., OIB 99081465626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GOLF - ISTRA MAGICA d.o.o.</item>
    </izvorni_sadrzaj>
    <derivirana_varijabla naziv="DomainObject.Predmet.ProtuStrankaListFormated_1">
      <item>GOLF - ISTRA MAGICA d.o.o.</item>
    </derivirana_varijabla>
  </DomainObject.Predmet.ProtuStrankaListFormated>
  <DomainObject.Predmet.ProtuStrankaListFormatedOIB>
    <izvorni_sadrzaj>
      <item>GOLF - ISTRA MAGICA d.o.o., OIB 99081465626</item>
    </izvorni_sadrzaj>
    <derivirana_varijabla naziv="DomainObject.Predmet.ProtuStrankaListFormatedOIB_1">
      <item>GOLF - ISTRA MAGICA d.o.o., OIB 99081465626</item>
    </derivirana_varijabla>
  </DomainObject.Predmet.ProtuStrankaListFormatedOIB>
  <DomainObject.Predmet.ProtuStrankaListFormatedWithAdress>
    <izvorni_sadrzaj>
      <item>GOLF - ISTRA MAGICA d.o.o., Trnjanska 37, 10000 Zagreb</item>
    </izvorni_sadrzaj>
    <derivirana_varijabla naziv="DomainObject.Predmet.ProtuStrankaListFormatedWithAdress_1">
      <item>GOLF - ISTRA MAGICA d.o.o., Trnjanska 37, 10000 Zagreb</item>
    </derivirana_varijabla>
  </DomainObject.Predmet.ProtuStrankaListFormatedWithAdress>
  <DomainObject.Predmet.ProtuStrankaListFormatedWithAdressOIB>
    <izvorni_sadrzaj>
      <item>GOLF - ISTRA MAGICA d.o.o., OIB 99081465626, Trnjanska 37, 10000 Zagreb</item>
    </izvorni_sadrzaj>
    <derivirana_varijabla naziv="DomainObject.Predmet.ProtuStrankaListFormatedWithAdressOIB_1">
      <item>GOLF - ISTRA MAGICA d.o.o., OIB 99081465626, Trnjanska 37, 10000 Zagreb</item>
    </derivirana_varijabla>
  </DomainObject.Predmet.ProtuStrankaListFormatedWithAdressOIB>
  <DomainObject.Predmet.ProtuStrankaListNazivFormated>
    <izvorni_sadrzaj>
      <item>GOLF - ISTRA MAGICA d.o.o.</item>
    </izvorni_sadrzaj>
    <derivirana_varijabla naziv="DomainObject.Predmet.ProtuStrankaListNazivFormated_1">
      <item>GOLF - ISTRA MAGICA d.o.o.</item>
    </derivirana_varijabla>
  </DomainObject.Predmet.ProtuStrankaListNazivFormated>
  <DomainObject.Predmet.ProtuStrankaListNazivFormatedOIB>
    <izvorni_sadrzaj>
      <item>GOLF - ISTRA MAGICA d.o.o., OIB 99081465626</item>
    </izvorni_sadrzaj>
    <derivirana_varijabla naziv="DomainObject.Predmet.ProtuStrankaListNazivFormatedOIB_1">
      <item>GOLF - ISTRA MAGICA d.o.o., OIB 99081465626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GOLF - ISTRA MAGICA d.o.o.</izvorni_sadrzaj>
    <derivirana_varijabla naziv="DomainObject.Predmet.ProtustrankaIDrugi_1">GOLF - ISTRA MAGICA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GOLF - ISTRA MAGICA d.o.o., OIB 99081465626, Trnjanska 37, 10000 Zagreb</izvorni_sadrzaj>
    <derivirana_varijabla naziv="DomainObject.Predmet.ProtustrankaIDrugiAdressOIB_1">GOLF - ISTRA MAGICA d.o.o., OIB 99081465626, Trnjanska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- ISTRA MAGICA d.o.o.</item>
    </izvorni_sadrzaj>
    <derivirana_varijabla naziv="DomainObject.Predmet.SudioniciListNaziv_1">
      <item>FINA Regionalni centar Zagreb</item>
      <item>GOLF - ISTRA MAGICA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GOLF - ISTRA MAGICA d.o.o., OIB 99081465626, Trnjanska 37,10000 Zagreb</item>
    </izvorni_sadrzaj>
    <derivirana_varijabla naziv="DomainObject.Predmet.SudioniciListAdressOIB_1">
      <item>FINA Regionalni centar Zagreb, OIB 85821130368, Trg svibanjskih žrtava 1995. 1,10000 Zagreb</item>
      <item>GOLF - ISTRA MAGICA d.o.o., OIB 99081465626, Trnjanska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99081465626</item>
    </izvorni_sadrzaj>
    <derivirana_varijabla naziv="DomainObject.Predmet.SudioniciListNazivOIB_1">
      <item>, OIB 85821130368</item>
      <item>, OIB 99081465626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523</properties:Words>
  <properties:Characters>2832</properties:Characters>
  <properties:Lines>64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2016-09-02T09:42:00Z</dcterms:created>
  <dc:creator>gzubak</dc:creator>
  <cp:lastModifiedBy>Karmen Malkoč</cp:lastModifiedBy>
  <cp:lastPrinted>2016-10-21T11:14:00Z</cp:lastPrinted>
  <dcterms:modified xmlns:xsi="http://www.w3.org/2001/XMLSchema-instance" xsi:type="dcterms:W3CDTF">2016-10-21T11:15:00Z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