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0e68" w14:paraId="1770e68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391AAA">
        <w:rPr>
          <w:b/>
          <w:sz w:val="22"/>
          <w:szCs w:val="22"/>
        </w:rPr>
        <w:t>818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 </w:t>
      </w:r>
      <w:r w:rsidR="0032687A">
        <w:rPr>
          <w:sz w:val="22"/>
          <w:szCs w:val="22"/>
        </w:rPr>
        <w:t xml:space="preserve"> </w:t>
      </w:r>
      <w:r w:rsidR="00010F35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 xml:space="preserve"> </w:t>
      </w:r>
      <w:r w:rsidR="00C32D75">
        <w:rPr>
          <w:sz w:val="22"/>
          <w:szCs w:val="22"/>
        </w:rPr>
        <w:t>POTRČKO DUBROVNIK j.d.o.o. za prijevoz i usluge, MBS: 060325154, OIB: 47020075480</w:t>
      </w:r>
      <w:r w:rsidR="001E60D4">
        <w:rPr>
          <w:sz w:val="22"/>
          <w:szCs w:val="22"/>
        </w:rPr>
        <w:t xml:space="preserve">, Gornji Brgat, Put hrvatskih branitelja,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1E60D4">
        <w:rPr>
          <w:sz w:val="22"/>
          <w:szCs w:val="22"/>
        </w:rPr>
        <w:t>30. ožujka</w:t>
      </w:r>
      <w:r w:rsidR="003E41BB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</w:t>
      </w:r>
      <w:r w:rsidR="006532F2" w:rsidRPr="006532F2">
        <w:rPr>
          <w:sz w:val="22"/>
          <w:szCs w:val="22"/>
        </w:rPr>
        <w:t xml:space="preserve">POTRČKO DUBROVNIK j.d.o.o. za prijevoz i usluge, MBS: 060325154, OIB: 47020075480, Gornji Brgat, Put hrvatskih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8B14A4" w:rsidRPr="008B14A4">
        <w:t xml:space="preserve"> </w:t>
      </w:r>
      <w:r w:rsidR="008B14A4" w:rsidRPr="008B14A4">
        <w:rPr>
          <w:sz w:val="22"/>
          <w:szCs w:val="22"/>
        </w:rPr>
        <w:t>POTRČKO DUBROVNIK j.d.o.o. za prijevoz i usluge, MBS: 060325154, OIB: 47020075480, Gornji Brgat, Put hrvatskih branitelja</w:t>
      </w:r>
      <w:r w:rsidR="00665BE0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8B14A4">
        <w:rPr>
          <w:sz w:val="22"/>
          <w:szCs w:val="22"/>
        </w:rPr>
        <w:t>11.584,10</w:t>
      </w:r>
      <w:r w:rsidR="00F66C2F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8B14A4">
        <w:rPr>
          <w:b/>
        </w:rPr>
        <w:t xml:space="preserve">30. ožujka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650803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1E60D4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91AAA"/>
    <w:rsid w:val="003E41BB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50803"/>
    <w:rsid w:val="006532F2"/>
    <w:rsid w:val="00665BE0"/>
    <w:rsid w:val="00671EF6"/>
    <w:rsid w:val="00673C35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B14A4"/>
    <w:rsid w:val="008B461C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32D75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5AB9"/>
    <w:rsid w:val="00F6309B"/>
    <w:rsid w:val="00F641EB"/>
    <w:rsid w:val="00F66C2F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50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80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80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80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80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50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80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80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80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80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POTRČKO DUBROVNIK j.d.o.o. za prijevoz i usluge</izvorni_sadrzaj>
    <derivirana_varijabla naziv="DomainObject.Predmet.ProtustrankaFormated_1">  POTRČKO DUBROVNIK j.d.o.o. za prijevoz i usluge</derivirana_varijabla>
  </DomainObject.Predmet.ProtustrankaFormated>
  <DomainObject.Predmet.ProtustrankaFormatedOIB>
    <izvorni_sadrzaj>  POTRČKO DUBROVNIK j.d.o.o. za prijevoz i usluge, OIB 47020075480</izvorni_sadrzaj>
    <derivirana_varijabla naziv="DomainObject.Predmet.ProtustrankaFormatedOIB_1">  POTRČKO DUBROVNIK j.d.o.o. za prijevoz i usluge, OIB 47020075480</derivirana_varijabla>
  </DomainObject.Predmet.ProtustrankaFormatedOIB>
  <DomainObject.Predmet.ProtustrankaFormatedWithAdress>
    <izvorni_sadrzaj> POTRČKO DUBROVNIK j.d.o.o. za prijevoz i usluge, Put hrvatskih branitelja 41, 20207 Mlini</izvorni_sadrzaj>
    <derivirana_varijabla naziv="DomainObject.Predmet.ProtustrankaFormatedWithAdress_1"> POTRČKO DUBROVNIK j.d.o.o. za prijevoz i usluge, Put hrvatskih branitelja 41, 20207 Mlini</derivirana_varijabla>
  </DomainObject.Predmet.ProtustrankaFormatedWithAdress>
  <DomainObject.Predmet.ProtustrankaFormatedWithAdressOIB>
    <izvorni_sadrzaj> POTRČKO DUBROVNIK j.d.o.o. za prijevoz i usluge, OIB 47020075480, Put hrvatskih branitelja 41, 20207 Mlini</izvorni_sadrzaj>
    <derivirana_varijabla naziv="DomainObject.Predmet.ProtustrankaFormatedWithAdressOIB_1"> POTRČKO DUBROVNIK j.d.o.o. za prijevoz i usluge, OIB 47020075480, Put hrvatskih branitelja 41, 20207 Mlini</derivirana_varijabla>
  </DomainObject.Predmet.ProtustrankaFormatedWithAdressOIB>
  <DomainObject.Predmet.ProtustrankaWithAdress>
    <izvorni_sadrzaj>POTRČKO DUBROVNIK j.d.o.o. za prijevoz i usluge Put hrvatskih branitelja 41, 20207 Mlini</izvorni_sadrzaj>
    <derivirana_varijabla naziv="DomainObject.Predmet.ProtustrankaWithAdress_1">POTRČKO DUBROVNIK j.d.o.o. za prijevoz i usluge Put hrvatskih branitelja 41, 20207 Mlini</derivirana_varijabla>
  </DomainObject.Predmet.ProtustrankaWithAdress>
  <DomainObject.Predmet.ProtustrankaWithAdressOIB>
    <izvorni_sadrzaj>POTRČKO DUBROVNIK j.d.o.o. za prijevoz i usluge, OIB 47020075480, Put hrvatskih branitelja 41, 20207 Mlini</izvorni_sadrzaj>
    <derivirana_varijabla naziv="DomainObject.Predmet.ProtustrankaWithAdressOIB_1">POTRČKO DUBROVNIK j.d.o.o. za prijevoz i usluge, OIB 47020075480, Put hrvatskih branitelja 41, 20207 Mlini</derivirana_varijabla>
  </DomainObject.Predmet.ProtustrankaWithAdressOIB>
  <DomainObject.Predmet.ProtustrankaNazivFormated>
    <izvorni_sadrzaj>POTRČKO DUBROVNIK j.d.o.o. za prijevoz i usluge</izvorni_sadrzaj>
    <derivirana_varijabla naziv="DomainObject.Predmet.ProtustrankaNazivFormated_1">POTRČKO DUBROVNIK j.d.o.o. za prijevoz i usluge</derivirana_varijabla>
  </DomainObject.Predmet.ProtustrankaNazivFormated>
  <DomainObject.Predmet.ProtustrankaNazivFormatedOIB>
    <izvorni_sadrzaj>POTRČKO DUBROVNIK j.d.o.o. za prijevoz i usluge, OIB 47020075480</izvorni_sadrzaj>
    <derivirana_varijabla naziv="DomainObject.Predmet.ProtustrankaNazivFormatedOIB_1">POTRČKO DUBROVNIK j.d.o.o. za prijevoz i usluge, OIB 47020075480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POTRČKO DUBROVNIK j.d.o.o. za prijevoz i usluge</item>
    </izvorni_sadrzaj>
    <derivirana_varijabla naziv="DomainObject.Predmet.ProtuStrankaListFormated_1">
      <item>POTRČKO DUBROVNIK j.d.o.o. za prijevoz i usluge</item>
    </derivirana_varijabla>
  </DomainObject.Predmet.ProtuStrankaListFormated>
  <DomainObject.Predmet.ProtuStrankaListFormatedOIB>
    <izvorni_sadrzaj>
      <item>POTRČKO DUBROVNIK j.d.o.o. za prijevoz i usluge, OIB 47020075480</item>
    </izvorni_sadrzaj>
    <derivirana_varijabla naziv="DomainObject.Predmet.ProtuStrankaListFormatedOIB_1">
      <item>POTRČKO DUBROVNIK j.d.o.o. za prijevoz i usluge, OIB 47020075480</item>
    </derivirana_varijabla>
  </DomainObject.Predmet.ProtuStrankaListFormatedOIB>
  <DomainObject.Predmet.ProtuStrankaListFormatedWithAdress>
    <izvorni_sadrzaj>
      <item>POTRČKO DUBROVNIK j.d.o.o. za prijevoz i usluge, Put hrvatskih branitelja 41, 20207 Mlini</item>
    </izvorni_sadrzaj>
    <derivirana_varijabla naziv="DomainObject.Predmet.ProtuStrankaListFormatedWithAdress_1">
      <item>POTRČKO DUBROVNIK j.d.o.o. za prijevoz i usluge, Put hrvatskih branitelja 41, 20207 Mlini</item>
    </derivirana_varijabla>
  </DomainObject.Predmet.ProtuStrankaListFormatedWithAdress>
  <DomainObject.Predmet.ProtuStrankaListFormatedWithAdressOIB>
    <izvorni_sadrzaj>
      <item>POTRČKO DUBROVNIK j.d.o.o. za prijevoz i usluge, OIB 47020075480, Put hrvatskih branitelja 41, 20207 Mlini</item>
    </izvorni_sadrzaj>
    <derivirana_varijabla naziv="DomainObject.Predmet.ProtuStrankaListFormatedWithAdressOIB_1">
      <item>POTRČKO DUBROVNIK j.d.o.o. za prijevoz i usluge, OIB 47020075480, Put hrvatskih branitelja 41, 20207 Mlini</item>
    </derivirana_varijabla>
  </DomainObject.Predmet.ProtuStrankaListFormatedWithAdressOIB>
  <DomainObject.Predmet.ProtuStrankaListNazivFormated>
    <izvorni_sadrzaj>
      <item>POTRČKO DUBROVNIK j.d.o.o. za prijevoz i usluge</item>
    </izvorni_sadrzaj>
    <derivirana_varijabla naziv="DomainObject.Predmet.ProtuStrankaListNazivFormated_1">
      <item>POTRČKO DUBROVNIK j.d.o.o. za prijevoz i usluge</item>
    </derivirana_varijabla>
  </DomainObject.Predmet.ProtuStrankaListNazivFormated>
  <DomainObject.Predmet.ProtuStrankaListNazivFormatedOIB>
    <izvorni_sadrzaj>
      <item>POTRČKO DUBROVNIK j.d.o.o. za prijevoz i usluge, OIB 47020075480</item>
    </izvorni_sadrzaj>
    <derivirana_varijabla naziv="DomainObject.Predmet.ProtuStrankaListNazivFormatedOIB_1">
      <item>POTRČKO DUBROVNIK j.d.o.o. za prijevoz i usluge, OIB 47020075480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POTRČKO DUBROVNIK j.d.o.o. za prijevoz i usluge</izvorni_sadrzaj>
    <derivirana_varijabla naziv="DomainObject.Predmet.ProtustrankaIDrugi_1">POTRČKO DUBROVNIK j.d.o.o. za prijevoz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POTRČKO DUBROVNIK j.d.o.o. za prijevoz i usluge, OIB 47020075480, Put hrvatskih branitelja 41, 20207 Mlini</izvorni_sadrzaj>
    <derivirana_varijabla naziv="DomainObject.Predmet.ProtustrankaIDrugiAdressOIB_1">POTRČKO DUBROVNIK j.d.o.o. za prijevoz i usluge, OIB 47020075480, Put hrvatskih branitelja 41,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POTRČKO DUBROVNIK j.d.o.o. za prijevoz i usluge</item>
    </izvorni_sadrzaj>
    <derivirana_varijabla naziv="DomainObject.Predmet.SudioniciListNaziv_1">
      <item>Financijska agencija, RC SPLIT, PODRUŽNICA DUBROVNIK</item>
      <item>POTRČKO DUBROVNIK j.d.o.o. za prijevoz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POTRČKO DUBROVNIK j.d.o.o. za prijevoz i usluge, OIB 47020075480, Put hrvatskih branitelja 41,20207 Mlini</item>
    </izvorni_sadrzaj>
    <derivirana_varijabla naziv="DomainObject.Predmet.SudioniciListAdressOIB_1">
      <item>Financijska agencija, RC SPLIT, PODRUŽNICA DUBROVNIK, OIB 85821130368, VUKOVARSKA 2,20000 Dubrovnik</item>
      <item>POTRČKO DUBROVNIK j.d.o.o. za prijevoz i usluge, OIB 47020075480, Put hrvatskih branitelja 41,20207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47020075480</item>
    </izvorni_sadrzaj>
    <derivirana_varijabla naziv="DomainObject.Predmet.SudioniciListNazivOIB_1">
      <item>, OIB 85821130368</item>
      <item>, OIB 47020075480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B94EC-43A3-4DCF-9CD7-1032007F6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361</properties:Words>
  <properties:Characters>2099</properties:Characters>
  <properties:Lines>52</properties:Lines>
  <properties:Paragraphs>18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2016-03-30T06:36:00Z</dcterms:created>
  <dc:creator>Ante Kačić</dc:creator>
  <cp:lastModifiedBy>Augustina Majčica</cp:lastModifiedBy>
  <cp:lastPrinted>2016-02-29T12:45:00Z</cp:lastPrinted>
  <dcterms:modified xmlns:xsi="http://www.w3.org/2001/XMLSchema-instance" xsi:type="dcterms:W3CDTF">2016-03-30T10:47:00Z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