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76b9e" w14:paraId="7a76b9e" w:rsidRDefault="004657F7" w:rsidP="004657F7" w:rsidR="004657F7">
      <w:pPr>
        <w:pStyle w:val="SudNaziv"/>
        <w15:collapsed w:val="false"/>
        <w:rPr>
          <w:rFonts w:cs="Times New Roman" w:eastAsia="Times New Roman"/>
          <w:lang w:eastAsia="hr-HR"/>
        </w:rPr>
      </w:pPr>
      <w:r>
        <w:rPr>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Slika 3" id="3"/>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Pr>
          <w:rFonts w:cs="Times New Roman" w:eastAsia="Times New Roman"/>
          <w:lang w:eastAsia="hr-HR"/>
        </w:rPr>
        <w:t xml:space="preserve">    </w:t>
      </w:r>
    </w:p>
    <w:p w:rsidRDefault="004657F7" w:rsidP="004657F7" w:rsidR="004657F7">
      <w:pPr>
        <w:pStyle w:val="SudNaziv"/>
        <w:rPr>
          <w:rFonts w:cs="Times New Roman" w:eastAsia="Times New Roman"/>
          <w:lang w:eastAsia="hr-HR"/>
        </w:rPr>
      </w:pPr>
    </w:p>
    <w:p w:rsidRDefault="004657F7" w:rsidP="004657F7" w:rsidR="004657F7">
      <w:pPr>
        <w:pStyle w:val="SudNaziv"/>
        <w:rPr>
          <w:rFonts w:cs="Times New Roman" w:eastAsia="Times New Roman"/>
          <w:lang w:eastAsia="hr-HR"/>
        </w:rPr>
      </w:pPr>
    </w:p>
    <w:p w:rsidRDefault="004657F7" w:rsidP="004657F7" w:rsidR="004657F7">
      <w:pPr>
        <w:pStyle w:val="SudNaziv"/>
        <w:rPr>
          <w:rFonts w:cs="Times New Roman" w:eastAsia="Times New Roman"/>
          <w:lang w:eastAsia="hr-HR"/>
        </w:rPr>
      </w:pPr>
    </w:p>
    <w:p w:rsidRDefault="004657F7" w:rsidP="004657F7" w:rsidR="007222A8">
      <w:pPr>
        <w:pStyle w:val="SudNaziv"/>
        <w:rPr>
          <w:rFonts w:cs="Times New Roman" w:eastAsia="Times New Roman"/>
          <w:lang w:eastAsia="hr-HR"/>
        </w:rPr>
      </w:pPr>
      <w:r>
        <w:rPr>
          <w:rFonts w:cs="Times New Roman" w:eastAsia="Times New Roman"/>
          <w:lang w:eastAsia="hr-HR"/>
        </w:rPr>
        <w:tab/>
      </w:r>
    </w:p>
    <w:p w:rsidRDefault="007222A8" w:rsidP="004657F7" w:rsidR="004657F7">
      <w:pPr>
        <w:pStyle w:val="SudNaziv"/>
        <w:rPr>
          <w:b w:val="false"/>
        </w:rPr>
      </w:pPr>
      <w:r>
        <w:rPr>
          <w:rFonts w:cs="Times New Roman" w:eastAsia="Times New Roman"/>
          <w:lang w:eastAsia="hr-HR"/>
        </w:rPr>
        <w:t xml:space="preserve">  </w:t>
      </w:r>
      <w:r w:rsidR="004657F7">
        <w:rPr>
          <w:rFonts w:cs="Times New Roman" w:eastAsia="Times New Roman"/>
          <w:lang w:eastAsia="hr-HR"/>
        </w:rPr>
        <w:t xml:space="preserve">  </w:t>
      </w:r>
      <w:r w:rsidR="004657F7">
        <w:rPr>
          <w:rFonts w:cs="Times New Roman" w:eastAsia="Times New Roman"/>
          <w:b w:val="false"/>
          <w:lang w:eastAsia="hr-HR"/>
        </w:rPr>
        <w:t>REPUBLIKA HRVATSKA</w:t>
      </w:r>
    </w:p>
    <w:p w:rsidRDefault="004657F7" w:rsidP="004657F7" w:rsidR="004657F7">
      <w:r>
        <w:t xml:space="preserve"> TRGOVAČKI SUD U ZAGREBU</w:t>
      </w:r>
    </w:p>
    <w:p w:rsidRDefault="004657F7" w:rsidP="004657F7" w:rsidR="004657F7">
      <w:r>
        <w:t xml:space="preserve">          </w:t>
      </w:r>
      <w:r w:rsidR="00ED3C5B">
        <w:t>Stalna služba u Karlovcu</w:t>
      </w:r>
      <w:r>
        <w:t xml:space="preserve"> </w:t>
      </w:r>
    </w:p>
    <w:p w:rsidRDefault="004657F7" w:rsidP="004657F7" w:rsidR="004657F7">
      <w:r>
        <w:t xml:space="preserve">Karlovac, </w:t>
      </w:r>
      <w:r w:rsidR="00ED3C5B">
        <w:t>Trg hrvatskih branitelja 1/II</w:t>
      </w:r>
    </w:p>
    <w:p w:rsidRDefault="004657F7" w:rsidP="004657F7" w:rsidR="004657F7"/>
    <w:p w:rsidRDefault="004657F7" w:rsidP="004657F7" w:rsidR="004657F7"/>
    <w:p w:rsidRDefault="004657F7" w:rsidP="004657F7" w:rsidR="004657F7">
      <w:pPr>
        <w:jc w:val="center"/>
      </w:pPr>
      <w:r>
        <w:t>R E P U B L I K A    H R V A T S KA</w:t>
      </w:r>
    </w:p>
    <w:p w:rsidRDefault="004657F7" w:rsidP="004657F7" w:rsidR="004657F7">
      <w:pPr>
        <w:jc w:val="center"/>
      </w:pPr>
    </w:p>
    <w:p w:rsidRDefault="004657F7" w:rsidP="004657F7" w:rsidR="004657F7">
      <w:pPr>
        <w:jc w:val="center"/>
      </w:pPr>
      <w:r>
        <w:t>Z A K L J U ČA K</w:t>
      </w:r>
    </w:p>
    <w:p w:rsidRDefault="004657F7" w:rsidP="004657F7" w:rsidR="004657F7"/>
    <w:p w:rsidRDefault="004657F7" w:rsidP="004657F7" w:rsidR="004657F7">
      <w:pPr>
        <w:jc w:val="both"/>
      </w:pPr>
      <w:r>
        <w:tab/>
        <w:t>TRGOVAČKI SUD U ZAGREBU, Stalna služba</w:t>
      </w:r>
      <w:r w:rsidR="00ED3C5B">
        <w:t xml:space="preserve"> u Karlovcu</w:t>
      </w:r>
      <w:r>
        <w:rPr>
          <w:b/>
        </w:rPr>
        <w:t>,</w:t>
      </w:r>
      <w:r>
        <w:t xml:space="preserve"> po sucu Jadranki Mađeruh, u stečajnom postupku nad stečajnim dužnikom </w:t>
      </w:r>
      <w:r w:rsidR="00347890">
        <w:t>SG SJEVER 1978 d.o.o. u stečaju, Zagreb, Ilica 109, OIB: 78737820823</w:t>
      </w:r>
      <w:r w:rsidR="00280837">
        <w:t>,</w:t>
      </w:r>
      <w:r>
        <w:t xml:space="preserve"> </w:t>
      </w:r>
      <w:r w:rsidR="00FC1E51">
        <w:t>7</w:t>
      </w:r>
      <w:r w:rsidR="00347890">
        <w:t>. prosinca</w:t>
      </w:r>
      <w:r w:rsidR="00ED3C5B">
        <w:t xml:space="preserve"> 2018.</w:t>
      </w:r>
    </w:p>
    <w:p w:rsidRDefault="004657F7" w:rsidP="004657F7" w:rsidR="004657F7">
      <w:pPr>
        <w:jc w:val="both"/>
      </w:pPr>
    </w:p>
    <w:p w:rsidRDefault="004657F7" w:rsidP="004657F7" w:rsidR="004657F7">
      <w:pPr>
        <w:jc w:val="both"/>
      </w:pPr>
    </w:p>
    <w:p w:rsidRDefault="004657F7" w:rsidP="004657F7" w:rsidR="004657F7">
      <w:pPr>
        <w:jc w:val="center"/>
      </w:pPr>
      <w:r>
        <w:t>z a k l j u č i o    j e</w:t>
      </w:r>
    </w:p>
    <w:p w:rsidRDefault="004657F7" w:rsidP="004657F7" w:rsidR="004657F7">
      <w:pPr>
        <w:jc w:val="center"/>
      </w:pPr>
    </w:p>
    <w:p w:rsidRDefault="004657F7" w:rsidP="004657F7" w:rsidR="004657F7">
      <w:pPr>
        <w:jc w:val="center"/>
        <w:rPr>
          <w:b/>
        </w:rPr>
      </w:pPr>
    </w:p>
    <w:p w:rsidRDefault="004657F7" w:rsidP="001136CD" w:rsidR="001136CD">
      <w:pPr>
        <w:numPr>
          <w:ilvl w:val="0"/>
          <w:numId w:val="24"/>
        </w:numPr>
        <w:jc w:val="both"/>
      </w:pPr>
      <w:r>
        <w:t>Utvrđuje se vrijednost nekretnin</w:t>
      </w:r>
      <w:r w:rsidR="0086578D">
        <w:t>a</w:t>
      </w:r>
      <w:r w:rsidR="000553B8">
        <w:t xml:space="preserve"> stečajnog dužnika </w:t>
      </w:r>
      <w:r w:rsidR="00347890">
        <w:t>SG SJEVER 1978 d.o.o. u stečaju, Zagreb, Ilica 109, OIB: 78737820823</w:t>
      </w:r>
      <w:r w:rsidR="007C6625">
        <w:t>,</w:t>
      </w:r>
      <w:r w:rsidR="00347890" w:rsidRPr="00347890">
        <w:t xml:space="preserve"> </w:t>
      </w:r>
      <w:r w:rsidR="00347890">
        <w:t>upisanih u zemljišnu knjigu Zemljišnoknjižnog odjela Zagreb Općinskog građanskog suda u Zagrebu</w:t>
      </w:r>
      <w:r w:rsidR="007C6625">
        <w:t xml:space="preserve"> </w:t>
      </w:r>
      <w:r w:rsidR="0086578D" w:rsidRPr="00B76688">
        <w:t>i to</w:t>
      </w:r>
      <w:r w:rsidR="001136CD">
        <w:t>:</w:t>
      </w:r>
    </w:p>
    <w:p w:rsidRDefault="001136CD" w:rsidP="001136CD" w:rsidR="001136CD">
      <w:pPr>
        <w:ind w:left="1608"/>
        <w:jc w:val="both"/>
      </w:pPr>
    </w:p>
    <w:p w:rsidRDefault="00347890" w:rsidP="00347890" w:rsidR="00347890" w:rsidRPr="00EC75EC">
      <w:pPr>
        <w:ind w:left="1425"/>
        <w:jc w:val="both"/>
      </w:pPr>
      <w:r>
        <w:rPr>
          <w:b/>
        </w:rPr>
        <w:t>1</w:t>
      </w:r>
      <w:r w:rsidRPr="00EC75EC">
        <w:rPr>
          <w:b/>
        </w:rPr>
        <w:t>)</w:t>
      </w:r>
      <w:r w:rsidRPr="00EC75EC">
        <w:t xml:space="preserve"> z.k.ul. 15705 k.o. Grad Zagreb i to stambena zgrada broj 131 Sveti Duh (površine 260 m2) i dvorište (površine 525 m2) sagrađene na k.č.br. 8915/17 i to:</w:t>
      </w:r>
    </w:p>
    <w:p w:rsidRDefault="00347890" w:rsidP="00347890" w:rsidR="00347890" w:rsidRPr="00EC75EC">
      <w:pPr>
        <w:numPr>
          <w:ilvl w:val="0"/>
          <w:numId w:val="29"/>
        </w:numPr>
        <w:jc w:val="both"/>
      </w:pPr>
      <w:r w:rsidRPr="00EC75EC">
        <w:t xml:space="preserve">1. suvlasnički dio: 1106/10000 etažno vlasništvo (E-1), trosobni stan oznake S1 u podrumu, površine zatvorenog prostora 59,69 m2 sastavljen od ulaznog prostora, dvije sobe, kupaonice, dnevnog boravka sa </w:t>
      </w:r>
      <w:proofErr w:type="spellStart"/>
      <w:r w:rsidRPr="00EC75EC">
        <w:t>blagavaonom</w:t>
      </w:r>
      <w:proofErr w:type="spellEnd"/>
      <w:r w:rsidRPr="00EC75EC">
        <w:t xml:space="preserve"> i kuhinje, te dvije natkrivene terase površine 10,79 m2, nenatkrivene terase površine 31,59 m2, prohodnog vrta površine 18,63 m2 i neprohodnog  vrta površine 166,56 m2, spremište u prizemlju oznake SP1 površine 5,62 m2, ukupne površine 292,88 m2 u nacrtu posebnih dijelova označeno svijetloplavom bojom,</w:t>
      </w:r>
      <w:r>
        <w:t xml:space="preserve"> u iznosu od 1.033.134,32 kn,</w:t>
      </w:r>
    </w:p>
    <w:p w:rsidRDefault="00347890" w:rsidP="00347890" w:rsidR="00347890" w:rsidRPr="00EC75EC">
      <w:pPr>
        <w:numPr>
          <w:ilvl w:val="0"/>
          <w:numId w:val="29"/>
        </w:numPr>
        <w:jc w:val="both"/>
      </w:pPr>
      <w:r w:rsidRPr="00EC75EC">
        <w:t xml:space="preserve">2. suvlasnički dio: 1025/10000 etažno vlasništvo (E-2), trosobni stan oznake S2 u podrumu, površine zatvorenog prostora 59,09 m2 sastavljen od ulaznog prostora, dvije sobe, kupaonice, dnevnog boravka sa </w:t>
      </w:r>
      <w:proofErr w:type="spellStart"/>
      <w:r w:rsidRPr="00EC75EC">
        <w:t>blagavaonom</w:t>
      </w:r>
      <w:proofErr w:type="spellEnd"/>
      <w:r w:rsidRPr="00EC75EC">
        <w:t xml:space="preserve"> i kuhinje, te natkrivene terase površine 8,00 m2 nenatkrivene terase površine 14,88 m2, prohodnog vrta površine 19,82 m2 i neprohodnog  vrta površine 75,10 m2, spremište u prizemlju oznake SP2 površine 5,58 m2, ukupne površine 182,47 m2 u nacrtu posebnih dijelova označeno zelenom bojom,</w:t>
      </w:r>
      <w:r>
        <w:t xml:space="preserve"> u iznosu od 869.384,62 kn,</w:t>
      </w:r>
    </w:p>
    <w:p w:rsidRDefault="00347890" w:rsidP="00347890" w:rsidR="00347890" w:rsidRPr="00EC75EC">
      <w:pPr>
        <w:numPr>
          <w:ilvl w:val="0"/>
          <w:numId w:val="29"/>
        </w:numPr>
        <w:jc w:val="both"/>
      </w:pPr>
      <w:r w:rsidRPr="00EC75EC">
        <w:t xml:space="preserve">4. suvlasnički dio: 869/10000 etažno vlasništvo (E-4), </w:t>
      </w:r>
      <w:proofErr w:type="spellStart"/>
      <w:r w:rsidRPr="00EC75EC">
        <w:t>dvoipolsobni</w:t>
      </w:r>
      <w:proofErr w:type="spellEnd"/>
      <w:r w:rsidRPr="00EC75EC">
        <w:t xml:space="preserve"> stan oznake S4 na I. (prvom) katu, površine zatvorenog prostora 53,83 m2, sastavljen od ulaznog prostora, dvije sobe, kupaonice, dnevnog boravka </w:t>
      </w:r>
      <w:r w:rsidRPr="00EC75EC">
        <w:lastRenderedPageBreak/>
        <w:t xml:space="preserve">sa </w:t>
      </w:r>
      <w:proofErr w:type="spellStart"/>
      <w:r w:rsidRPr="00EC75EC">
        <w:t>blagavaonicom</w:t>
      </w:r>
      <w:proofErr w:type="spellEnd"/>
      <w:r w:rsidRPr="00EC75EC">
        <w:t xml:space="preserve"> i kuhinje, te dvije </w:t>
      </w:r>
      <w:proofErr w:type="spellStart"/>
      <w:r w:rsidRPr="00EC75EC">
        <w:t>loggie</w:t>
      </w:r>
      <w:proofErr w:type="spellEnd"/>
      <w:r w:rsidRPr="00EC75EC">
        <w:t xml:space="preserve"> površine 8,67 m2,  spremište u prizemlju oznake SP3 površine 5,62 m2, ukupne površine 68,12 m2 u nacrtu posebnih dijelova označeno ljubičastom bojom,</w:t>
      </w:r>
      <w:r>
        <w:t xml:space="preserve"> u iznosu od 712.063,11 kn,</w:t>
      </w:r>
    </w:p>
    <w:p w:rsidRDefault="00347890" w:rsidP="00347890" w:rsidR="00347890" w:rsidRPr="00EC75EC">
      <w:pPr>
        <w:numPr>
          <w:ilvl w:val="0"/>
          <w:numId w:val="29"/>
        </w:numPr>
        <w:jc w:val="both"/>
      </w:pPr>
      <w:r w:rsidRPr="00EC75EC">
        <w:t xml:space="preserve">5. suvlasnički dio: 600/10000 etažno vlasništvo (E-5), jednoipolsobni stan oznake S5 na I. (prvom) katu, površine zatvorenog prostora 37,12 m2, sastavljen od ulaznog prostora, sobe, kupaonice, dnevnog boravka sa </w:t>
      </w:r>
      <w:proofErr w:type="spellStart"/>
      <w:r w:rsidRPr="00EC75EC">
        <w:t>blagavaonicom</w:t>
      </w:r>
      <w:proofErr w:type="spellEnd"/>
      <w:r w:rsidRPr="00EC75EC">
        <w:t xml:space="preserve"> i kuhinje, te </w:t>
      </w:r>
      <w:proofErr w:type="spellStart"/>
      <w:r w:rsidRPr="00EC75EC">
        <w:t>loggie</w:t>
      </w:r>
      <w:proofErr w:type="spellEnd"/>
      <w:r w:rsidRPr="00EC75EC">
        <w:t xml:space="preserve"> površine 5,02 m2, spremište u prizemlju oznake SP4 površine 5,58 m2, ukupne površine 68,08 m2 u nacrtu posebnih dijelova označeno plavom bojom,</w:t>
      </w:r>
      <w:r>
        <w:t xml:space="preserve"> u iznosu od 492.602,42 kn,</w:t>
      </w:r>
    </w:p>
    <w:p w:rsidRDefault="00347890" w:rsidP="00347890" w:rsidR="00347890" w:rsidRPr="00EC75EC">
      <w:pPr>
        <w:numPr>
          <w:ilvl w:val="0"/>
          <w:numId w:val="29"/>
        </w:numPr>
        <w:jc w:val="both"/>
      </w:pPr>
      <w:r w:rsidRPr="00EC75EC">
        <w:t xml:space="preserve">7. suvlasnički dio: 1006/10000 etažno vlasništvo (E-7), </w:t>
      </w:r>
      <w:proofErr w:type="spellStart"/>
      <w:r w:rsidRPr="00EC75EC">
        <w:t>dvoipolsobni</w:t>
      </w:r>
      <w:proofErr w:type="spellEnd"/>
      <w:r w:rsidRPr="00EC75EC">
        <w:t xml:space="preserve"> stan oznake S7 na II. (drugom) katu, površine zatvorenog prostora 65,46 m2, sastavljen od ulaznog prostora, dvije sobe, kupaonice, dnevnog boravka, </w:t>
      </w:r>
      <w:proofErr w:type="spellStart"/>
      <w:r w:rsidRPr="00EC75EC">
        <w:t>blagavaone</w:t>
      </w:r>
      <w:proofErr w:type="spellEnd"/>
      <w:r w:rsidRPr="00EC75EC">
        <w:t xml:space="preserve">, izbe i kuhinje, te dvije </w:t>
      </w:r>
      <w:proofErr w:type="spellStart"/>
      <w:r w:rsidRPr="00EC75EC">
        <w:t>loggie</w:t>
      </w:r>
      <w:proofErr w:type="spellEnd"/>
      <w:r w:rsidRPr="00EC75EC">
        <w:t xml:space="preserve"> površine 7,33 m2,  spremište u prizemlju oznake SP7 površine 4,42 m2, ukupne površine 77,21 m2. u nacrtu posebnih dijelova označeno narančastom bojom,</w:t>
      </w:r>
      <w:r>
        <w:t xml:space="preserve"> u iznosu od 825.176,71 kn,</w:t>
      </w:r>
    </w:p>
    <w:p w:rsidRDefault="00347890" w:rsidP="00347890" w:rsidR="00347890" w:rsidRPr="00EC75EC">
      <w:pPr>
        <w:numPr>
          <w:ilvl w:val="0"/>
          <w:numId w:val="29"/>
        </w:numPr>
        <w:jc w:val="both"/>
      </w:pPr>
      <w:r w:rsidRPr="00EC75EC">
        <w:t xml:space="preserve">9. suvlasnički dio: 907/10000 etažno vlasništvo (E-9), </w:t>
      </w:r>
      <w:proofErr w:type="spellStart"/>
      <w:r w:rsidRPr="00EC75EC">
        <w:t>dvoipolsobni</w:t>
      </w:r>
      <w:proofErr w:type="spellEnd"/>
      <w:r w:rsidRPr="00EC75EC">
        <w:t xml:space="preserve"> stan oznake S9 u potkrovlju, površine zatvorenog prostora 56,57 m2, sastavljen od ulaznog prostora, dvije sobe, kupaonice, dnevnog boravka, </w:t>
      </w:r>
      <w:proofErr w:type="spellStart"/>
      <w:r w:rsidRPr="00EC75EC">
        <w:t>blagavaone</w:t>
      </w:r>
      <w:proofErr w:type="spellEnd"/>
      <w:r w:rsidRPr="00EC75EC">
        <w:t xml:space="preserve">, kuhinje i izbe, te dvije </w:t>
      </w:r>
      <w:proofErr w:type="spellStart"/>
      <w:r w:rsidRPr="00EC75EC">
        <w:t>loggie</w:t>
      </w:r>
      <w:proofErr w:type="spellEnd"/>
      <w:r w:rsidRPr="00EC75EC">
        <w:t xml:space="preserve"> površine 8,01 m2,  spremište u prizemlju oznake SP9 površine 6,46 m2, ukupne površine 71,22 m2, u nacrtu posebnih dijelova označeno sivom bojom,</w:t>
      </w:r>
      <w:r>
        <w:t xml:space="preserve"> u iznosu od 742.174,11 kn,</w:t>
      </w:r>
    </w:p>
    <w:p w:rsidRDefault="00347890" w:rsidP="00347890" w:rsidR="00347890" w:rsidRPr="00EC75EC">
      <w:pPr>
        <w:numPr>
          <w:ilvl w:val="0"/>
          <w:numId w:val="29"/>
        </w:numPr>
        <w:jc w:val="both"/>
      </w:pPr>
      <w:r w:rsidRPr="00EC75EC">
        <w:t>11. suvlasnički dio: 109/10000 etažno vlasništvo (E-11), garaža oznake G2 u nivou I.(prvog) kata, površine 13,27 m2 u nacrtu posebnih dijel</w:t>
      </w:r>
      <w:r>
        <w:t>ova označeno tamnozelenom bojom, u iznosu od 89.769,12 kn.</w:t>
      </w:r>
    </w:p>
    <w:p w:rsidRDefault="00347890" w:rsidP="00347890" w:rsidR="00347890" w:rsidRPr="00EC75EC">
      <w:pPr>
        <w:ind w:left="1968"/>
        <w:jc w:val="both"/>
      </w:pPr>
    </w:p>
    <w:p w:rsidRDefault="00347890" w:rsidP="00347890" w:rsidR="00347890" w:rsidRPr="00EC75EC">
      <w:pPr>
        <w:ind w:left="1418"/>
        <w:jc w:val="both"/>
      </w:pPr>
      <w:r w:rsidRPr="00EC75EC">
        <w:rPr>
          <w:b/>
        </w:rPr>
        <w:t>2)</w:t>
      </w:r>
      <w:r w:rsidRPr="00EC75EC">
        <w:t xml:space="preserve"> z.k.ul. 109234 k.o. Grad Zagreb i to stambena zgrada broj 131A, Sveti Duh (površine 258 m2) i dvorište (površine 512 m2) sagrađeno na k.č.br. 8915/16 i to:</w:t>
      </w:r>
    </w:p>
    <w:p w:rsidRDefault="00347890" w:rsidP="00347890" w:rsidR="00347890" w:rsidRPr="00EC75EC">
      <w:pPr>
        <w:ind w:left="1418"/>
        <w:jc w:val="both"/>
      </w:pPr>
    </w:p>
    <w:p w:rsidRDefault="00347890" w:rsidP="00347890" w:rsidR="00347890" w:rsidRPr="00EC75EC">
      <w:pPr>
        <w:numPr>
          <w:ilvl w:val="0"/>
          <w:numId w:val="29"/>
        </w:numPr>
        <w:jc w:val="both"/>
      </w:pPr>
      <w:r w:rsidRPr="00EC75EC">
        <w:t xml:space="preserve">1. suvlasnički dio: 1053/10000 etažno vlasništvo (E-1), trosobni stan oznake S1 u podrumu, površine zatvorenog prostora 60,38 m2, sastavljen od ulaznog prostora, dvije sobe, kupaonice, dnevnog boravka sa </w:t>
      </w:r>
      <w:proofErr w:type="spellStart"/>
      <w:r w:rsidRPr="00EC75EC">
        <w:t>blagavaonom</w:t>
      </w:r>
      <w:proofErr w:type="spellEnd"/>
      <w:r w:rsidRPr="00EC75EC">
        <w:t xml:space="preserve"> i kuhinje, te dvije natkrivene terase površine 10,62 m2, nenatkrivene terase površine 16,04 m2, prohodnog vrta površine 17,10 m2 i neprohodnog vrta površine 33,80 m2,  spremište u prizemlju oznake SP1 površine 5,75 m2, ukupno površine 143,70 m2, u nacrtu posebnih dijelova označeno zelenom bojom,</w:t>
      </w:r>
      <w:r>
        <w:t xml:space="preserve"> u iznosu od 845.927,36 kn,</w:t>
      </w:r>
    </w:p>
    <w:p w:rsidRDefault="00347890" w:rsidP="00347890" w:rsidR="00347890" w:rsidRPr="00EC75EC">
      <w:pPr>
        <w:numPr>
          <w:ilvl w:val="0"/>
          <w:numId w:val="29"/>
        </w:numPr>
        <w:jc w:val="both"/>
      </w:pPr>
      <w:r w:rsidRPr="00EC75EC">
        <w:t xml:space="preserve">2. suvlasnički dio: 1040/10000 etažno vlasništvo (E-2), trosobni stan oznake S2 u podrumu, površine zatvorenog prostora 59,07 m2, sastavljen od ulaznog prostora, dvije sobe, kupaonice, dnevnog boravka sa </w:t>
      </w:r>
      <w:proofErr w:type="spellStart"/>
      <w:r w:rsidRPr="00EC75EC">
        <w:t>blagavaonom</w:t>
      </w:r>
      <w:proofErr w:type="spellEnd"/>
      <w:r w:rsidRPr="00EC75EC">
        <w:t xml:space="preserve"> i kuhinje, te natkrivene terase površine 8,78 m2, nenatkrivene terase površine 15,70 m2,  i prohodnog vrta površine 22,5 m2, spremište u prizemlju oznake SP2 površine 5,76 m2, ukupno površine 111,81 m2, u nacrtu posebnih dijelova označeno </w:t>
      </w:r>
      <w:proofErr w:type="spellStart"/>
      <w:r w:rsidRPr="00EC75EC">
        <w:t>svijetlopravom</w:t>
      </w:r>
      <w:proofErr w:type="spellEnd"/>
      <w:r w:rsidRPr="00EC75EC">
        <w:t xml:space="preserve"> bojom,</w:t>
      </w:r>
      <w:r>
        <w:t xml:space="preserve"> u iznosu od 793.035,76 kn,</w:t>
      </w:r>
    </w:p>
    <w:p w:rsidRDefault="00347890" w:rsidP="00347890" w:rsidR="00347890" w:rsidRPr="00EC75EC">
      <w:pPr>
        <w:numPr>
          <w:ilvl w:val="0"/>
          <w:numId w:val="29"/>
        </w:numPr>
        <w:jc w:val="both"/>
      </w:pPr>
      <w:r w:rsidRPr="00EC75EC">
        <w:lastRenderedPageBreak/>
        <w:t xml:space="preserve">3. suvlasnički dio: 1764/10000 etažno vlasništvo (E-3), peterosobni stan oznake S3 u prizemlju, površine zatvorenog prostora 102,57 m2, sastavljen od ulaznog prostora, tri sobe, dvije kupaonice, dnevnog boravka, </w:t>
      </w:r>
      <w:proofErr w:type="spellStart"/>
      <w:r w:rsidRPr="00EC75EC">
        <w:t>blagavaonice</w:t>
      </w:r>
      <w:proofErr w:type="spellEnd"/>
      <w:r w:rsidRPr="00EC75EC">
        <w:t xml:space="preserve">, kuhinje, izbe te natkrivene terase površine 5,58 m2, dvije </w:t>
      </w:r>
      <w:proofErr w:type="spellStart"/>
      <w:r w:rsidRPr="00EC75EC">
        <w:t>loggie</w:t>
      </w:r>
      <w:proofErr w:type="spellEnd"/>
      <w:r w:rsidRPr="00EC75EC">
        <w:t xml:space="preserve"> površine 6,62 m2, balkona površine 9,40 m2, nenatkrivene terase površine 16,32 m2, prohodnog vrta površine 19,80 m2 i neprohodnog vrta površine 15,40 m2,  spremište u prizemlju oznake SP10 površine 9,39 m2, ukupno površine 185,08 m2, u nacrtu posebnih dijelova označeno crvenom bojom,</w:t>
      </w:r>
      <w:r>
        <w:t xml:space="preserve"> u iznosu od 1.420.179,08 kn,</w:t>
      </w:r>
    </w:p>
    <w:p w:rsidRDefault="00347890" w:rsidP="00347890" w:rsidR="00347890" w:rsidRPr="00EC75EC">
      <w:pPr>
        <w:numPr>
          <w:ilvl w:val="0"/>
          <w:numId w:val="29"/>
        </w:numPr>
        <w:jc w:val="both"/>
      </w:pPr>
      <w:r w:rsidRPr="00EC75EC">
        <w:t xml:space="preserve">4. suvlasnički dio: 854/10000 etažno vlasništvo (E-4), </w:t>
      </w:r>
      <w:proofErr w:type="spellStart"/>
      <w:r w:rsidRPr="00EC75EC">
        <w:t>dvoipolsobni</w:t>
      </w:r>
      <w:proofErr w:type="spellEnd"/>
      <w:r w:rsidRPr="00EC75EC">
        <w:t xml:space="preserve"> stan oznake S4 na I. katu, površine zatvorenog prostora 52,70 m2, sastavljen od ulaznog prostora, dvije sobe, kupaonice, dnevnog boravka sa </w:t>
      </w:r>
      <w:proofErr w:type="spellStart"/>
      <w:r w:rsidRPr="00EC75EC">
        <w:t>blagavaonom</w:t>
      </w:r>
      <w:proofErr w:type="spellEnd"/>
      <w:r w:rsidRPr="00EC75EC">
        <w:t xml:space="preserve"> i kuhinje, te dvije </w:t>
      </w:r>
      <w:proofErr w:type="spellStart"/>
      <w:r w:rsidRPr="00EC75EC">
        <w:t>loggie</w:t>
      </w:r>
      <w:proofErr w:type="spellEnd"/>
      <w:r w:rsidRPr="00EC75EC">
        <w:t xml:space="preserve"> površine 9,04 m2, spremište u prizemlju oznake SP3 površine 5,72 m2, ukupno površine 67,46 m2, u nacrtu posebnih dijelova označeno plavom bojom,</w:t>
      </w:r>
      <w:r>
        <w:t xml:space="preserve"> u iznosu od 703.041,08 kn,</w:t>
      </w:r>
    </w:p>
    <w:p w:rsidRDefault="00347890" w:rsidP="00347890" w:rsidR="00347890" w:rsidRPr="00EC75EC">
      <w:pPr>
        <w:numPr>
          <w:ilvl w:val="0"/>
          <w:numId w:val="29"/>
        </w:numPr>
        <w:jc w:val="both"/>
      </w:pPr>
      <w:r w:rsidRPr="00EC75EC">
        <w:t xml:space="preserve">5. suvlasnički dio: 607/10000 etažno vlasništvo (E-5), jednoipolsobni stan oznake S5 na I. katu, površine zatvorenog prostora 52,70 m2 sastavljen od ulaznog prostora, sobe, kupaonice, dnevnog boravka sa </w:t>
      </w:r>
      <w:proofErr w:type="spellStart"/>
      <w:r w:rsidRPr="00EC75EC">
        <w:t>blagavaonom</w:t>
      </w:r>
      <w:proofErr w:type="spellEnd"/>
      <w:r w:rsidRPr="00EC75EC">
        <w:t xml:space="preserve"> i kuhinje, te </w:t>
      </w:r>
      <w:proofErr w:type="spellStart"/>
      <w:r w:rsidRPr="00EC75EC">
        <w:t>loggie</w:t>
      </w:r>
      <w:proofErr w:type="spellEnd"/>
      <w:r w:rsidRPr="00EC75EC">
        <w:t xml:space="preserve"> površine 6,43 m2, spremište u prizemlju oznake SP4 površine 5,72 m2, ukupno površine 67,46 m2, u nacrtu posebnih dijelova označeno ljubičastom bojom,</w:t>
      </w:r>
      <w:r>
        <w:t xml:space="preserve"> u iznosu od 499.932,81 kn,</w:t>
      </w:r>
    </w:p>
    <w:p w:rsidRDefault="00347890" w:rsidP="00347890" w:rsidR="00347890" w:rsidRPr="00EC75EC">
      <w:pPr>
        <w:numPr>
          <w:ilvl w:val="0"/>
          <w:numId w:val="29"/>
        </w:numPr>
        <w:jc w:val="both"/>
      </w:pPr>
      <w:r w:rsidRPr="00EC75EC">
        <w:t xml:space="preserve">6. suvlasnički dio: 1257/10000 etažno vlasništvo (E-6), trosobni stan oznake S6 na II. katu, površine zatvorenog prostora 81,43 m2, sastavljen od ulaznog prostora, dvije sobe, kupaonice, dnevnog boravka, </w:t>
      </w:r>
      <w:proofErr w:type="spellStart"/>
      <w:r w:rsidRPr="00EC75EC">
        <w:t>blagavaone</w:t>
      </w:r>
      <w:proofErr w:type="spellEnd"/>
      <w:r w:rsidRPr="00EC75EC">
        <w:t xml:space="preserve">, </w:t>
      </w:r>
      <w:proofErr w:type="spellStart"/>
      <w:r w:rsidRPr="00EC75EC">
        <w:t>Wca</w:t>
      </w:r>
      <w:proofErr w:type="spellEnd"/>
      <w:r w:rsidRPr="00EC75EC">
        <w:t xml:space="preserve">, izbe, predsoblja i kuhinje, te dvije </w:t>
      </w:r>
      <w:proofErr w:type="spellStart"/>
      <w:r w:rsidRPr="00EC75EC">
        <w:t>loggie</w:t>
      </w:r>
      <w:proofErr w:type="spellEnd"/>
      <w:r w:rsidRPr="00EC75EC">
        <w:t xml:space="preserve"> površine 10,82 m2,  spremište u prizemlju oznake SP6 površine 4,32 m2, ukupno površine 96,57 m2, u nacrtu posebnih dijelova označeno narančastom bojom,</w:t>
      </w:r>
      <w:r>
        <w:t xml:space="preserve"> u iznosu od 1.034.262,08 kn,</w:t>
      </w:r>
    </w:p>
    <w:p w:rsidRDefault="00347890" w:rsidP="00347890" w:rsidR="00347890" w:rsidRPr="00EC75EC">
      <w:pPr>
        <w:numPr>
          <w:ilvl w:val="0"/>
          <w:numId w:val="29"/>
        </w:numPr>
        <w:jc w:val="both"/>
      </w:pPr>
      <w:r w:rsidRPr="00EC75EC">
        <w:t xml:space="preserve">7. suvlasnički dio: 997/10000 etažno vlasništvo (E-7), </w:t>
      </w:r>
      <w:proofErr w:type="spellStart"/>
      <w:r w:rsidRPr="00EC75EC">
        <w:t>dvoipolsobni</w:t>
      </w:r>
      <w:proofErr w:type="spellEnd"/>
      <w:r w:rsidRPr="00EC75EC">
        <w:t xml:space="preserve"> stan oznake S7 na II. katu, površine zatvorenog prostora 81,43 m2, sastavljen od ulaznog prostora, dvije sobe, kupaonice, dnevnog boravka,  </w:t>
      </w:r>
      <w:proofErr w:type="spellStart"/>
      <w:r w:rsidRPr="00EC75EC">
        <w:t>blagavaone</w:t>
      </w:r>
      <w:proofErr w:type="spellEnd"/>
      <w:r w:rsidRPr="00EC75EC">
        <w:t xml:space="preserve">, izbe i kuhinje, te dvije </w:t>
      </w:r>
      <w:proofErr w:type="spellStart"/>
      <w:r w:rsidRPr="00EC75EC">
        <w:t>loggie</w:t>
      </w:r>
      <w:proofErr w:type="spellEnd"/>
      <w:r w:rsidRPr="00EC75EC">
        <w:t xml:space="preserve"> površine 6,98 m2,  spremište u prizemlju oznake SP7 površine 4,36 m2, ukupno površine 76,65 m2, u nacrtu posebnih dijelova označeno roza bojom,</w:t>
      </w:r>
      <w:r>
        <w:t xml:space="preserve"> u iznosu od 820.214,60 kn,</w:t>
      </w:r>
    </w:p>
    <w:p w:rsidRDefault="00347890" w:rsidP="00347890" w:rsidR="00347890" w:rsidRPr="00EC75EC">
      <w:pPr>
        <w:numPr>
          <w:ilvl w:val="0"/>
          <w:numId w:val="29"/>
        </w:numPr>
        <w:jc w:val="both"/>
      </w:pPr>
      <w:r w:rsidRPr="00EC75EC">
        <w:t xml:space="preserve">8. suvlasnički dio: 998/10000 etažno vlasništvo (E-8), </w:t>
      </w:r>
      <w:proofErr w:type="spellStart"/>
      <w:r w:rsidRPr="00EC75EC">
        <w:t>dvoipolsobni</w:t>
      </w:r>
      <w:proofErr w:type="spellEnd"/>
      <w:r w:rsidRPr="00EC75EC">
        <w:t xml:space="preserve"> stan oznake S8 u potkrovlju, površine zatvorenog prostora 69,35 m2, sastavljen od ulaznog prostora, dvije sobe, kupaonice, dnevnog boravka, </w:t>
      </w:r>
      <w:proofErr w:type="spellStart"/>
      <w:r w:rsidRPr="00EC75EC">
        <w:t>blagavaone</w:t>
      </w:r>
      <w:proofErr w:type="spellEnd"/>
      <w:r w:rsidRPr="00EC75EC">
        <w:t xml:space="preserve">, kuhinje i tavanskog prostora visine manje od 1 m, te dvije </w:t>
      </w:r>
      <w:proofErr w:type="spellStart"/>
      <w:r w:rsidRPr="00EC75EC">
        <w:t>loggie</w:t>
      </w:r>
      <w:proofErr w:type="spellEnd"/>
      <w:r w:rsidRPr="00EC75EC">
        <w:t xml:space="preserve"> površine 13,22 m2, spremište u prizemlju oznake SP8 površine 4,36 m2, ukupno površine 86,93 m2, u nacrtu posebnih dijelova označeno sivom bojom,</w:t>
      </w:r>
      <w:r>
        <w:t xml:space="preserve"> u iznos od 918.554,64 kn,</w:t>
      </w:r>
    </w:p>
    <w:p w:rsidRDefault="00347890" w:rsidP="00347890" w:rsidR="00347890" w:rsidRPr="00EC75EC">
      <w:pPr>
        <w:numPr>
          <w:ilvl w:val="0"/>
          <w:numId w:val="29"/>
        </w:numPr>
        <w:jc w:val="both"/>
      </w:pPr>
      <w:r w:rsidRPr="00EC75EC">
        <w:t xml:space="preserve">9. suvlasnički dio: 934/10000 etažno vlasništvo (E-9), </w:t>
      </w:r>
      <w:proofErr w:type="spellStart"/>
      <w:r w:rsidRPr="00EC75EC">
        <w:t>dvoipolsobni</w:t>
      </w:r>
      <w:proofErr w:type="spellEnd"/>
      <w:r w:rsidRPr="00EC75EC">
        <w:t xml:space="preserve"> stan oznake S9 u potkrovlju, površine zatvorenog prostora 59,11 m2, sastavljen od ulaznog prostora, dvije sobe, kupaonice, dnevnog boravka, </w:t>
      </w:r>
      <w:proofErr w:type="spellStart"/>
      <w:r w:rsidRPr="00EC75EC">
        <w:t>blagavaone</w:t>
      </w:r>
      <w:proofErr w:type="spellEnd"/>
      <w:r w:rsidRPr="00EC75EC">
        <w:t xml:space="preserve">, kuhinje i izbe, te dvije </w:t>
      </w:r>
      <w:proofErr w:type="spellStart"/>
      <w:r w:rsidRPr="00EC75EC">
        <w:t>loggie</w:t>
      </w:r>
      <w:proofErr w:type="spellEnd"/>
      <w:r w:rsidRPr="00EC75EC">
        <w:t xml:space="preserve"> površine 8,16 m2,  spremište u prizemlju oznake SP9 površine 5,86 m2, ukupno površine 73,13 m2, u </w:t>
      </w:r>
      <w:r w:rsidRPr="00EC75EC">
        <w:lastRenderedPageBreak/>
        <w:t>nacrtu posebnih dijelova označeno smeđom bojom,</w:t>
      </w:r>
      <w:r>
        <w:t xml:space="preserve"> u iznosu od 768.676,30 kn,</w:t>
      </w:r>
    </w:p>
    <w:p w:rsidRDefault="00347890" w:rsidP="00347890" w:rsidR="00347890" w:rsidRPr="00EC75EC">
      <w:pPr>
        <w:numPr>
          <w:ilvl w:val="0"/>
          <w:numId w:val="29"/>
        </w:numPr>
        <w:jc w:val="both"/>
      </w:pPr>
      <w:r w:rsidRPr="00EC75EC">
        <w:t xml:space="preserve">10. suvlasnički dio: 125/10000 etažno vlasništvo (E-10), garaža oznake G1 u nivou </w:t>
      </w:r>
      <w:proofErr w:type="spellStart"/>
      <w:r w:rsidRPr="00EC75EC">
        <w:t>I.katu</w:t>
      </w:r>
      <w:proofErr w:type="spellEnd"/>
      <w:r w:rsidRPr="00EC75EC">
        <w:t>, površine 15,21 m2, u nacrtu posebnih dijelova označeno svijetlosmeđom bojom,</w:t>
      </w:r>
      <w:r>
        <w:t xml:space="preserve"> u iznosu od 102.963,83 kn,</w:t>
      </w:r>
    </w:p>
    <w:p w:rsidRDefault="00347890" w:rsidP="00347890" w:rsidR="00347890" w:rsidRPr="00EC75EC">
      <w:pPr>
        <w:numPr>
          <w:ilvl w:val="0"/>
          <w:numId w:val="29"/>
        </w:numPr>
        <w:jc w:val="both"/>
      </w:pPr>
      <w:r w:rsidRPr="00EC75EC">
        <w:t xml:space="preserve"> 11. suvlasnički dio: 121/10000 etažno vlasništvo (E-11), garaža oznake G2 u nivou </w:t>
      </w:r>
      <w:proofErr w:type="spellStart"/>
      <w:r w:rsidRPr="00EC75EC">
        <w:t>I.kata</w:t>
      </w:r>
      <w:proofErr w:type="spellEnd"/>
      <w:r w:rsidRPr="00EC75EC">
        <w:t>, površine 14,68 m2, u nacrtu posebnih dijelova označeno tamnoplavom bojom,</w:t>
      </w:r>
      <w:r>
        <w:t xml:space="preserve"> u iznosu od 99.355,02 kn,</w:t>
      </w:r>
    </w:p>
    <w:p w:rsidRDefault="00347890" w:rsidP="00347890" w:rsidR="00347890" w:rsidRPr="00EC75EC">
      <w:pPr>
        <w:numPr>
          <w:ilvl w:val="0"/>
          <w:numId w:val="29"/>
        </w:numPr>
        <w:jc w:val="both"/>
      </w:pPr>
      <w:r w:rsidRPr="00EC75EC">
        <w:t xml:space="preserve">12. suvlasnički dio: 124/10000 etažno vlasništvo (E-12), garaža oznake G3 u nivou </w:t>
      </w:r>
      <w:proofErr w:type="spellStart"/>
      <w:r w:rsidRPr="00EC75EC">
        <w:t>I.kata</w:t>
      </w:r>
      <w:proofErr w:type="spellEnd"/>
      <w:r w:rsidRPr="00EC75EC">
        <w:t>, površine 15,03 m2, u nacrtu posebnih dijelova označeno tamnozelenom bojom,</w:t>
      </w:r>
      <w:r>
        <w:t xml:space="preserve"> u iznosu od 101.723,30 kn,</w:t>
      </w:r>
    </w:p>
    <w:p w:rsidRDefault="00347890" w:rsidP="00347890" w:rsidR="00347890" w:rsidRPr="00EC75EC">
      <w:pPr>
        <w:numPr>
          <w:ilvl w:val="0"/>
          <w:numId w:val="29"/>
        </w:numPr>
        <w:jc w:val="both"/>
      </w:pPr>
      <w:r w:rsidRPr="00EC75EC">
        <w:t xml:space="preserve">13. suvlasnički dio: 126/10000 etažno vlasništvo (E-13), garaža oznake G4 u nivou </w:t>
      </w:r>
      <w:proofErr w:type="spellStart"/>
      <w:r w:rsidRPr="00EC75EC">
        <w:t>I.kata</w:t>
      </w:r>
      <w:proofErr w:type="spellEnd"/>
      <w:r w:rsidRPr="00EC75EC">
        <w:t>, površine 15,29 m2, u nacrtu posebnih dijelova označeno tamnosivom bojom,</w:t>
      </w:r>
      <w:r>
        <w:t xml:space="preserve"> u iznosu od 103.414,93 kn.</w:t>
      </w:r>
    </w:p>
    <w:p w:rsidRDefault="00347890" w:rsidP="00347890" w:rsidR="00347890" w:rsidRPr="00EC75EC">
      <w:pPr>
        <w:ind w:left="1968"/>
        <w:jc w:val="both"/>
      </w:pPr>
    </w:p>
    <w:p w:rsidRDefault="00347890" w:rsidP="00347890" w:rsidR="00347890" w:rsidRPr="00EC75EC">
      <w:pPr>
        <w:ind w:left="1418"/>
        <w:jc w:val="both"/>
      </w:pPr>
      <w:r w:rsidRPr="00EC75EC">
        <w:rPr>
          <w:b/>
        </w:rPr>
        <w:t xml:space="preserve">3) </w:t>
      </w:r>
      <w:r w:rsidRPr="00EC75EC">
        <w:t>z.k.ul. 8888 k.o. Grad Zagreb i to stambena zgrada broj 131B i dvorište Sveti Duh (površine 757 m2) sagrađeno na k.č.br. 8915/15 i to:</w:t>
      </w:r>
    </w:p>
    <w:p w:rsidRDefault="00347890" w:rsidP="00347890" w:rsidR="00347890" w:rsidRPr="00EC75EC">
      <w:pPr>
        <w:ind w:left="1418"/>
        <w:jc w:val="both"/>
        <w:rPr>
          <w:b/>
        </w:rPr>
      </w:pPr>
    </w:p>
    <w:p w:rsidRDefault="00347890" w:rsidP="00347890" w:rsidR="00347890" w:rsidRPr="00EC75EC">
      <w:pPr>
        <w:numPr>
          <w:ilvl w:val="0"/>
          <w:numId w:val="29"/>
        </w:numPr>
        <w:jc w:val="both"/>
      </w:pPr>
      <w:r w:rsidRPr="00EC75EC">
        <w:t xml:space="preserve">1. suvlasnički dio: 1134/10000 etažno vlasništvo (E-1), trosobni stan oznake S1 u podrumu, površine zatvorenog prostora 59,86 m2, sastavljen od ulaznog prostora, dvije sobe, kupaonice, dnevnog boravka sa </w:t>
      </w:r>
      <w:proofErr w:type="spellStart"/>
      <w:r w:rsidRPr="00EC75EC">
        <w:t>blagavaonom</w:t>
      </w:r>
      <w:proofErr w:type="spellEnd"/>
      <w:r w:rsidRPr="00EC75EC">
        <w:t xml:space="preserve"> i kuhinje, te dvije natkrivene terase površine 11,02 m2, nenatkrivene terase površine 41,15 m2, prohodnog vrta površine 75,21 m2 i neprohodnog vrta površine 138,24 m2, spremište u prizemlju oznake SP1 površine 5,67 m2, ukupno površine 331,15 m2, u nacrtu posebnih dijelova označeno ljubičastom bojom,</w:t>
      </w:r>
      <w:r>
        <w:t xml:space="preserve"> u iznosu od 964.032,47 kn,</w:t>
      </w:r>
    </w:p>
    <w:p w:rsidRDefault="00347890" w:rsidP="00347890" w:rsidR="00347890" w:rsidRPr="00EC75EC">
      <w:pPr>
        <w:numPr>
          <w:ilvl w:val="0"/>
          <w:numId w:val="29"/>
        </w:numPr>
        <w:jc w:val="both"/>
      </w:pPr>
      <w:r w:rsidRPr="00EC75EC">
        <w:t xml:space="preserve">2. suvlasnički dio: 1037/10000 etažno vlasništvo (E-2), trosobni stan oznake S2 u podrumu, površine zatvorenog prostora 59 m2, sastavljen od ulaznog prostora, dvije sobe, kupaonice, dnevnog boravka sa </w:t>
      </w:r>
      <w:proofErr w:type="spellStart"/>
      <w:r w:rsidRPr="00EC75EC">
        <w:t>blagavaonom</w:t>
      </w:r>
      <w:proofErr w:type="spellEnd"/>
      <w:r w:rsidRPr="00EC75EC">
        <w:t xml:space="preserve"> i kuhinje, te dvije natkrivene terase površine 8,00 m2, nenatkrivene terase površine 26,05 m2, prohodnog vrta površine 57,71 m2 i neprohodnog vrta površine 53,44 m2  spremište u prizemlju oznake SP2 površine 5,67 m2, ukupno površine 209,87 m2, u nacrtu posebnih dijelova označeno plavom bojom,</w:t>
      </w:r>
      <w:r>
        <w:t xml:space="preserve"> u iznosu od 808.838,04 kn,</w:t>
      </w:r>
    </w:p>
    <w:p w:rsidRDefault="00347890" w:rsidP="00347890" w:rsidR="00347890" w:rsidRPr="00EC75EC">
      <w:pPr>
        <w:numPr>
          <w:ilvl w:val="0"/>
          <w:numId w:val="29"/>
        </w:numPr>
        <w:jc w:val="both"/>
      </w:pPr>
      <w:r w:rsidRPr="00EC75EC">
        <w:t xml:space="preserve">3. suvlasnički dio: 1706/10000 etažno vlasništvo (E-3), peterosobni stan oznake S3 u prizemlju, površine zatvorenog prostora 102,65 m2, sastavljen od ulaznog prostora, tri sobe, dvije kupaonice, dnevnog boravka, </w:t>
      </w:r>
      <w:proofErr w:type="spellStart"/>
      <w:r w:rsidRPr="00EC75EC">
        <w:t>blagavaonice</w:t>
      </w:r>
      <w:proofErr w:type="spellEnd"/>
      <w:r w:rsidRPr="00EC75EC">
        <w:t xml:space="preserve">, kuhinje i izbe te natkrivene terase površine 5,38 m2, dvije </w:t>
      </w:r>
      <w:proofErr w:type="spellStart"/>
      <w:r w:rsidRPr="00EC75EC">
        <w:t>loggie</w:t>
      </w:r>
      <w:proofErr w:type="spellEnd"/>
      <w:r w:rsidRPr="00EC75EC">
        <w:t xml:space="preserve"> površine 6,74 m2, balkona površine 12,2 m2, nenatkrivene terase površine 18,48 m2, prohodnog vrta površine 13,77 m2 i neprohodnog vrta površine 36,54 m2,  spremišta u prizemlju oznake SP10 površine 9,51 m2, ukupno površine 213,71 m2, u nacrtu posebnih dijelova označeno svijetloplavom bojom,</w:t>
      </w:r>
      <w:r>
        <w:t xml:space="preserve"> u iznosu od 1.286.435,75 kn,</w:t>
      </w:r>
    </w:p>
    <w:p w:rsidRDefault="00347890" w:rsidP="00347890" w:rsidR="00347890" w:rsidRPr="00EC75EC">
      <w:pPr>
        <w:numPr>
          <w:ilvl w:val="0"/>
          <w:numId w:val="29"/>
        </w:numPr>
        <w:jc w:val="both"/>
      </w:pPr>
      <w:r w:rsidRPr="00EC75EC">
        <w:t xml:space="preserve"> 4. suvlasnički dio: 866/10000 etažno vlasništvo (E-4), </w:t>
      </w:r>
      <w:proofErr w:type="spellStart"/>
      <w:r w:rsidRPr="00EC75EC">
        <w:t>dvoipolsobni</w:t>
      </w:r>
      <w:proofErr w:type="spellEnd"/>
      <w:r w:rsidRPr="00EC75EC">
        <w:t xml:space="preserve"> stan oznake S4 na I. katu, površine zatvorenog prostora 53,87 m2, sastavljen od ulaznog prostora, dvije sobe, kupaonice, dnevnog boravka s </w:t>
      </w:r>
      <w:proofErr w:type="spellStart"/>
      <w:r w:rsidRPr="00EC75EC">
        <w:t>blagavaonom</w:t>
      </w:r>
      <w:proofErr w:type="spellEnd"/>
      <w:r w:rsidRPr="00EC75EC">
        <w:t xml:space="preserve">  i kuhinje, te dvije </w:t>
      </w:r>
      <w:proofErr w:type="spellStart"/>
      <w:r w:rsidRPr="00EC75EC">
        <w:t>loggie</w:t>
      </w:r>
      <w:proofErr w:type="spellEnd"/>
      <w:r w:rsidRPr="00EC75EC">
        <w:t xml:space="preserve"> površine 9,77 m2,  spremište u prizemlju oznake SP3 površine 5,67 m2, ukupno površine 69,31 m2, u </w:t>
      </w:r>
      <w:r w:rsidRPr="00EC75EC">
        <w:lastRenderedPageBreak/>
        <w:t>nacrtu posebnih dijelova označeno zelenom bojom,</w:t>
      </w:r>
      <w:r>
        <w:t xml:space="preserve"> u iznosu od 635.870,22 kn,</w:t>
      </w:r>
    </w:p>
    <w:p w:rsidRDefault="00347890" w:rsidP="00347890" w:rsidR="00347890" w:rsidRPr="00EC75EC">
      <w:pPr>
        <w:numPr>
          <w:ilvl w:val="0"/>
          <w:numId w:val="29"/>
        </w:numPr>
        <w:jc w:val="both"/>
      </w:pPr>
      <w:r w:rsidRPr="00EC75EC">
        <w:t xml:space="preserve">5. suvlasnički dio: 598/10000 etažno vlasništvo (E-5), jednoipolsobni stan oznake S5 na I. katu, površine zatvorenog prostora 36,64 m2, sastavljen od ulaznog prostora, sobe, kupaonice, dnevnog boravka s </w:t>
      </w:r>
      <w:proofErr w:type="spellStart"/>
      <w:r w:rsidRPr="00EC75EC">
        <w:t>blagavaonom</w:t>
      </w:r>
      <w:proofErr w:type="spellEnd"/>
      <w:r w:rsidRPr="00EC75EC">
        <w:t xml:space="preserve"> i kuhinje, te </w:t>
      </w:r>
      <w:proofErr w:type="spellStart"/>
      <w:r w:rsidRPr="00EC75EC">
        <w:t>loggie</w:t>
      </w:r>
      <w:proofErr w:type="spellEnd"/>
      <w:r w:rsidRPr="00EC75EC">
        <w:t xml:space="preserve"> površine 6,43 m2, spremište u prizemlju oznake SP4 površine 5,59 m2, ukupno površine 48,66 m2, u nacrtu posebnih dijelova označeno smeđom bojom,</w:t>
      </w:r>
      <w:r>
        <w:t xml:space="preserve"> u iznosu od 439.469,33 kn,</w:t>
      </w:r>
    </w:p>
    <w:p w:rsidRDefault="00347890" w:rsidP="00347890" w:rsidR="00347890" w:rsidRPr="00EC75EC">
      <w:pPr>
        <w:numPr>
          <w:ilvl w:val="0"/>
          <w:numId w:val="29"/>
        </w:numPr>
        <w:jc w:val="both"/>
      </w:pPr>
      <w:r w:rsidRPr="00EC75EC">
        <w:t xml:space="preserve">6. suvlasnički dio: 1246/10000 etažno vlasništvo (E-6), trosobni stan oznake S6 na II. katu, površine zatvorenog prostora 81,43 m2, sastavljen od ulaznog prostora, dvije sobe, kupaonice, dnevnog boravka, </w:t>
      </w:r>
      <w:proofErr w:type="spellStart"/>
      <w:r w:rsidRPr="00EC75EC">
        <w:t>blagavaone</w:t>
      </w:r>
      <w:proofErr w:type="spellEnd"/>
      <w:r w:rsidRPr="00EC75EC">
        <w:t xml:space="preserve">, WC-a, izbe, predsoblja i kuhinje, te dvije </w:t>
      </w:r>
      <w:proofErr w:type="spellStart"/>
      <w:r w:rsidRPr="00EC75EC">
        <w:t>loggie</w:t>
      </w:r>
      <w:proofErr w:type="spellEnd"/>
      <w:r w:rsidRPr="00EC75EC">
        <w:t xml:space="preserve"> površine 11,65 m2, spremište u prizemlju oznake SP6 površine 4,21 m2, ukupno površine 97,29 m2, u nacrtu posebnih dijelova označeno </w:t>
      </w:r>
      <w:proofErr w:type="spellStart"/>
      <w:r w:rsidRPr="00EC75EC">
        <w:t>naranđastom</w:t>
      </w:r>
      <w:proofErr w:type="spellEnd"/>
      <w:r w:rsidRPr="00EC75EC">
        <w:t xml:space="preserve"> bojom,</w:t>
      </w:r>
      <w:r>
        <w:t xml:space="preserve"> u iznosu od 916.272,70 kn,</w:t>
      </w:r>
    </w:p>
    <w:p w:rsidRDefault="00347890" w:rsidP="00347890" w:rsidR="00347890" w:rsidRPr="00EC75EC">
      <w:pPr>
        <w:numPr>
          <w:ilvl w:val="0"/>
          <w:numId w:val="29"/>
        </w:numPr>
        <w:jc w:val="both"/>
      </w:pPr>
      <w:r w:rsidRPr="00EC75EC">
        <w:t xml:space="preserve">7. suvlasnički dio: 1010/10000 etažno vlasništvo (E-7), </w:t>
      </w:r>
      <w:proofErr w:type="spellStart"/>
      <w:r w:rsidRPr="00EC75EC">
        <w:t>dvoipolsobni</w:t>
      </w:r>
      <w:proofErr w:type="spellEnd"/>
      <w:r w:rsidRPr="00EC75EC">
        <w:t xml:space="preserve"> stan oznake S7 na II. katu, površine zatvorenog prostora 66,02 m2, sastavljen od ulaznog prostora, dvije sobe, kupaonice, dnevnog boravka s </w:t>
      </w:r>
      <w:proofErr w:type="spellStart"/>
      <w:r w:rsidRPr="00EC75EC">
        <w:t>blagavaonom</w:t>
      </w:r>
      <w:proofErr w:type="spellEnd"/>
      <w:r w:rsidRPr="00EC75EC">
        <w:t xml:space="preserve">, izbe i kuhinje, te dvije </w:t>
      </w:r>
      <w:proofErr w:type="spellStart"/>
      <w:r w:rsidRPr="00EC75EC">
        <w:t>loggie</w:t>
      </w:r>
      <w:proofErr w:type="spellEnd"/>
      <w:r w:rsidRPr="00EC75EC">
        <w:t xml:space="preserve"> površine 8,86 m2,  spremište u prizemlju oznake SP7 površine 4,3 m2, ukupne površine 79,18 m2, u nacrtu posebnih dijelova označeno tamnoljubičastom bojom,</w:t>
      </w:r>
      <w:r>
        <w:t xml:space="preserve"> u iznosu od 742.907,71 kn,</w:t>
      </w:r>
    </w:p>
    <w:p w:rsidRDefault="00347890" w:rsidP="00347890" w:rsidR="00347890" w:rsidRPr="00EC75EC">
      <w:pPr>
        <w:numPr>
          <w:ilvl w:val="0"/>
          <w:numId w:val="29"/>
        </w:numPr>
        <w:jc w:val="both"/>
      </w:pPr>
      <w:r w:rsidRPr="00EC75EC">
        <w:t xml:space="preserve">9. suvlasnički dio: 491/10000 etažno vlasništvo (E-9), jednosobni stan oznake S9 u potkrovlju, površine zatvorenog prostora 32,62 m2, sastavljen od kupaonice, dnevnog boravka, kuhinje i izbe, te </w:t>
      </w:r>
      <w:proofErr w:type="spellStart"/>
      <w:r w:rsidRPr="00EC75EC">
        <w:t>loggie</w:t>
      </w:r>
      <w:proofErr w:type="spellEnd"/>
      <w:r w:rsidRPr="00EC75EC">
        <w:t xml:space="preserve"> površine 0,64 m2,  spremište u prizemlju oznake SP9 površine 6,49 m2, ukupno površine 39,75 m2, u nacrtu posebnih dijelova označeno crvenom bojom,</w:t>
      </w:r>
      <w:r>
        <w:t xml:space="preserve"> u iznosu od 360.928,83 kn,</w:t>
      </w:r>
    </w:p>
    <w:p w:rsidRDefault="00347890" w:rsidP="00347890" w:rsidR="00347890" w:rsidRPr="00EC75EC">
      <w:pPr>
        <w:numPr>
          <w:ilvl w:val="0"/>
          <w:numId w:val="29"/>
        </w:numPr>
        <w:jc w:val="both"/>
      </w:pPr>
      <w:r w:rsidRPr="00EC75EC">
        <w:t xml:space="preserve">10. suvlasnički dio: 125/10000 etažno vlasništvo (E-10), garaža oznake G1 u nivou </w:t>
      </w:r>
      <w:proofErr w:type="spellStart"/>
      <w:r w:rsidRPr="00EC75EC">
        <w:t>I.kata</w:t>
      </w:r>
      <w:proofErr w:type="spellEnd"/>
      <w:r w:rsidRPr="00EC75EC">
        <w:t>, površine 15,45 m2, u nacrtu posebnih dijelova označeno svijetlosmeđom bojom,</w:t>
      </w:r>
      <w:r>
        <w:t xml:space="preserve"> u iznosu od 92.044,30 kn, </w:t>
      </w:r>
    </w:p>
    <w:p w:rsidRDefault="00347890" w:rsidP="00347890" w:rsidR="00347890" w:rsidRPr="00EC75EC">
      <w:pPr>
        <w:numPr>
          <w:ilvl w:val="0"/>
          <w:numId w:val="29"/>
        </w:numPr>
        <w:jc w:val="both"/>
      </w:pPr>
      <w:r w:rsidRPr="00EC75EC">
        <w:t xml:space="preserve">11. suvlasnički dio: 125/10000 etažno vlasništvo (E-11), garaža oznake G2 u nivou </w:t>
      </w:r>
      <w:proofErr w:type="spellStart"/>
      <w:r w:rsidRPr="00EC75EC">
        <w:t>I.kata</w:t>
      </w:r>
      <w:proofErr w:type="spellEnd"/>
      <w:r w:rsidRPr="00EC75EC">
        <w:t>, površine 15,41 m2, u nacrtu posebnih dijelova označeno svijetlozelenom bojom,</w:t>
      </w:r>
      <w:r>
        <w:t xml:space="preserve"> u iznosu od 91.845,71 kn,</w:t>
      </w:r>
    </w:p>
    <w:p w:rsidRDefault="00347890" w:rsidP="00347890" w:rsidR="00347890" w:rsidRPr="00EC75EC">
      <w:pPr>
        <w:numPr>
          <w:ilvl w:val="0"/>
          <w:numId w:val="29"/>
        </w:numPr>
        <w:jc w:val="both"/>
      </w:pPr>
      <w:r w:rsidRPr="00EC75EC">
        <w:t xml:space="preserve">13. suvlasnički dio: 125/10000 etažno vlasništvo (E-13), garaža oznake G4 u nivou </w:t>
      </w:r>
      <w:proofErr w:type="spellStart"/>
      <w:r w:rsidRPr="00EC75EC">
        <w:t>I.kata</w:t>
      </w:r>
      <w:proofErr w:type="spellEnd"/>
      <w:r w:rsidRPr="00EC75EC">
        <w:t>, površine 15,37 m2, u nacrtu posebnih dijelova označeno sivom bojom,</w:t>
      </w:r>
      <w:r>
        <w:t xml:space="preserve"> u iznosu do 91.547,84 kn.</w:t>
      </w:r>
    </w:p>
    <w:p w:rsidRDefault="00347890" w:rsidP="00347890" w:rsidR="00347890" w:rsidRPr="00EC75EC">
      <w:pPr>
        <w:ind w:left="1968"/>
        <w:jc w:val="both"/>
      </w:pPr>
    </w:p>
    <w:p w:rsidRDefault="00347890" w:rsidP="00347890" w:rsidR="00347890" w:rsidRPr="00EC75EC">
      <w:pPr>
        <w:jc w:val="both"/>
      </w:pPr>
      <w:r w:rsidRPr="00EC75EC">
        <w:tab/>
      </w:r>
      <w:r w:rsidRPr="00EC75EC">
        <w:tab/>
      </w:r>
      <w:r w:rsidRPr="00347890">
        <w:rPr>
          <w:b/>
        </w:rPr>
        <w:t>4</w:t>
      </w:r>
      <w:r w:rsidRPr="00EC75EC">
        <w:t xml:space="preserve">) z.k.ul. 110005 k.o. Grad Zagreb, stambena zgrada broj 131C, Sveti Duh sa </w:t>
      </w:r>
      <w:r w:rsidRPr="00EC75EC">
        <w:tab/>
      </w:r>
      <w:r w:rsidRPr="00EC75EC">
        <w:tab/>
        <w:t>269 m2  i dvorište sa 393 m2 sagrađeno na k.č.br 8915/14 i to:</w:t>
      </w:r>
    </w:p>
    <w:p w:rsidRDefault="00347890" w:rsidP="00347890" w:rsidR="00347890" w:rsidRPr="00EC75EC">
      <w:pPr>
        <w:numPr>
          <w:ilvl w:val="0"/>
          <w:numId w:val="29"/>
        </w:numPr>
        <w:jc w:val="both"/>
      </w:pPr>
      <w:r w:rsidRPr="00EC75EC">
        <w:t xml:space="preserve">1. suvlasnički dio: 1145/10000 etažno vlasništvo (E-1), trosobni stan oznake S1 u podrumu, površine zatvorenog prostora 62,91 m2, sastavljen od ulaznog prostora, dvije sobe, kupaonice, dnevnog boravka sa </w:t>
      </w:r>
      <w:proofErr w:type="spellStart"/>
      <w:r w:rsidRPr="00EC75EC">
        <w:t>blagavaonom</w:t>
      </w:r>
      <w:proofErr w:type="spellEnd"/>
      <w:r w:rsidRPr="00EC75EC">
        <w:t xml:space="preserve"> i kuhinje, te dvije natkrivene terase površine 8,79 m2, nenatkrivene terase površine 31,61 m2, prohodnog vrta površine 66,33 m2 i neprohodnog vrta površine 64,46 m2, spremište u prizemlju oznake SP1 površine 5,67 m2, ukupno površine 245,62 m2, u nacrtu posebnih dijelova označeno crvenom bojom,</w:t>
      </w:r>
      <w:r>
        <w:t xml:space="preserve"> u iznosu od 897.407,10 kn,</w:t>
      </w:r>
    </w:p>
    <w:p w:rsidRDefault="00347890" w:rsidP="00347890" w:rsidR="00347890" w:rsidRPr="00EC75EC">
      <w:pPr>
        <w:numPr>
          <w:ilvl w:val="0"/>
          <w:numId w:val="29"/>
        </w:numPr>
        <w:jc w:val="both"/>
      </w:pPr>
      <w:r w:rsidRPr="00EC75EC">
        <w:t xml:space="preserve">2. suvlasnički dio: 1017/10000 etažno vlasništvo (E-2), trosobni stan oznake S2 u podrumu, površine zatvorenog prostora 57,18 m2, sastavljen </w:t>
      </w:r>
      <w:r w:rsidRPr="00EC75EC">
        <w:lastRenderedPageBreak/>
        <w:t xml:space="preserve">od ulaznog prostora, dvije sobe, kupaonice, dnevnog boravka sa </w:t>
      </w:r>
      <w:proofErr w:type="spellStart"/>
      <w:r w:rsidRPr="00EC75EC">
        <w:t>blagavaonom</w:t>
      </w:r>
      <w:proofErr w:type="spellEnd"/>
      <w:r w:rsidRPr="00EC75EC">
        <w:t xml:space="preserve"> i kuhinje, te natkrivene terase površine 7,62 m2, nenatkrivene terase površine 26,66 m2, prohodnog vrta površine 56,73 m2 i neprohodnog vrta površine 47,71 m2, spremište u prizemlju oznake SP2 površine 5,67 m2, ukupno površine 201,57 m2, u nacrtu posebnih dijelova označeno zelenom bojom,</w:t>
      </w:r>
      <w:r>
        <w:t xml:space="preserve"> u iznosu od 784.809,22 kn,</w:t>
      </w:r>
    </w:p>
    <w:p w:rsidRDefault="00347890" w:rsidP="00347890" w:rsidR="00347890" w:rsidRPr="00EC75EC">
      <w:pPr>
        <w:numPr>
          <w:ilvl w:val="0"/>
          <w:numId w:val="29"/>
        </w:numPr>
        <w:jc w:val="both"/>
      </w:pPr>
      <w:r w:rsidRPr="00EC75EC">
        <w:t xml:space="preserve">3. suvlasnički dio: 1665/10000 etažno vlasništvo (E-3), peterosobni stan oznake S3 u prizemlju, površine zatvorenog prostora 100,53 m2, sastavljen od ulaznog prostora, tri sobe, dvije kupaonice, dnevnog boravka, </w:t>
      </w:r>
      <w:proofErr w:type="spellStart"/>
      <w:r w:rsidRPr="00EC75EC">
        <w:t>blagavaonice</w:t>
      </w:r>
      <w:proofErr w:type="spellEnd"/>
      <w:r w:rsidRPr="00EC75EC">
        <w:t xml:space="preserve">, kuhinje, izbe te natkrivene terase površine 6,09 m2, dvije </w:t>
      </w:r>
      <w:proofErr w:type="spellStart"/>
      <w:r w:rsidRPr="00EC75EC">
        <w:t>loggie</w:t>
      </w:r>
      <w:proofErr w:type="spellEnd"/>
      <w:r w:rsidRPr="00EC75EC">
        <w:t xml:space="preserve"> površine 6,70 m2, balkona površine 12,49 m2, nenatkrivene terase površine 9,20 m2, prohodnog vrta površine 10,40 m2 i neprohodnog vrta površine 7,10 m2, spremište u prizemlju oznake SP10 površine 9,64 m2, ukupno površine 162,15 m2, u nacrtu posebnih dijelova označeno </w:t>
      </w:r>
      <w:proofErr w:type="spellStart"/>
      <w:r w:rsidRPr="00EC75EC">
        <w:t>smeđožutom</w:t>
      </w:r>
      <w:proofErr w:type="spellEnd"/>
      <w:r w:rsidRPr="00EC75EC">
        <w:t xml:space="preserve"> bojom,</w:t>
      </w:r>
      <w:r>
        <w:t xml:space="preserve"> u iznosu od 1.213.356,35 kn,</w:t>
      </w:r>
    </w:p>
    <w:p w:rsidRDefault="00347890" w:rsidP="00347890" w:rsidR="00347890" w:rsidRPr="00EC75EC">
      <w:pPr>
        <w:numPr>
          <w:ilvl w:val="0"/>
          <w:numId w:val="29"/>
        </w:numPr>
        <w:jc w:val="both"/>
      </w:pPr>
      <w:r w:rsidRPr="00EC75EC">
        <w:t xml:space="preserve"> 4. suvlasnički dio: 865/10000 etažno vlasništvo (E-4), </w:t>
      </w:r>
      <w:proofErr w:type="spellStart"/>
      <w:r w:rsidRPr="00EC75EC">
        <w:t>dvoipolsobni</w:t>
      </w:r>
      <w:proofErr w:type="spellEnd"/>
      <w:r w:rsidRPr="00EC75EC">
        <w:t xml:space="preserve"> stan oznake S4 na I. katu, površine zatvorenog prostora 54,13 m2, sastavljen od ulaznog prostora, dvije sobe, kupaonice, dnevnog boravka sa </w:t>
      </w:r>
      <w:proofErr w:type="spellStart"/>
      <w:r w:rsidRPr="00EC75EC">
        <w:t>blagavaonom</w:t>
      </w:r>
      <w:proofErr w:type="spellEnd"/>
      <w:r w:rsidRPr="00EC75EC">
        <w:t xml:space="preserve"> i kuhinje, te dvije </w:t>
      </w:r>
      <w:proofErr w:type="spellStart"/>
      <w:r w:rsidRPr="00EC75EC">
        <w:t>loggie</w:t>
      </w:r>
      <w:proofErr w:type="spellEnd"/>
      <w:r w:rsidRPr="00EC75EC">
        <w:t xml:space="preserve"> površine 8,94 m2, spremište u prizemlju oznake SP3 površine 5,67 m2, ukupno površine 68,74 m2, u nacrtu posebnih dijelova označeno svijetloplavom bojom,</w:t>
      </w:r>
      <w:r>
        <w:t xml:space="preserve"> u iznosu od 632.295,68 kn,</w:t>
      </w:r>
    </w:p>
    <w:p w:rsidRDefault="00347890" w:rsidP="00347890" w:rsidR="00347890" w:rsidRPr="00EC75EC">
      <w:pPr>
        <w:numPr>
          <w:ilvl w:val="0"/>
          <w:numId w:val="29"/>
        </w:numPr>
        <w:jc w:val="both"/>
      </w:pPr>
      <w:r w:rsidRPr="00EC75EC">
        <w:t xml:space="preserve">5. suvlasnički dio: 621/10000 etažno vlasništvo (E-5), jednoipolsobni stan oznake S5 na I. katu, površine zatvorenog prostora 36,82 m2, sastavljen od ulaznog prostora, sobe, kupaonice, dnevnog boravka sa </w:t>
      </w:r>
      <w:proofErr w:type="spellStart"/>
      <w:r w:rsidRPr="00EC75EC">
        <w:t>blagavaonom</w:t>
      </w:r>
      <w:proofErr w:type="spellEnd"/>
      <w:r w:rsidRPr="00EC75EC">
        <w:t xml:space="preserve"> i kuhinje, te </w:t>
      </w:r>
      <w:proofErr w:type="spellStart"/>
      <w:r w:rsidRPr="00EC75EC">
        <w:t>loggie</w:t>
      </w:r>
      <w:proofErr w:type="spellEnd"/>
      <w:r w:rsidRPr="00EC75EC">
        <w:t xml:space="preserve"> površine 8,14 m2, spremište u prizemlju oznake SP4 površine 5,59 m2, ukupno površine 50,55 m2, u nacrtu posebnih dijelova označeno plavom bojom,</w:t>
      </w:r>
      <w:r>
        <w:t xml:space="preserve"> u iznosu od 453.966,06 kn,</w:t>
      </w:r>
    </w:p>
    <w:p w:rsidRDefault="00347890" w:rsidP="00347890" w:rsidR="00347890" w:rsidRPr="00EC75EC">
      <w:pPr>
        <w:numPr>
          <w:ilvl w:val="0"/>
          <w:numId w:val="29"/>
        </w:numPr>
        <w:jc w:val="both"/>
      </w:pPr>
      <w:r w:rsidRPr="00EC75EC">
        <w:t xml:space="preserve"> 6. suvlasnički dio: 1238/10000 etažno vlasništvo (E-6), trosobni stan oznake S6 na II. katu, površine zatvorenog prostora 80,37 m2, sastavljen od ulaznog prostora, dvije sobe, kupaonice, dnevnog boravka, </w:t>
      </w:r>
      <w:proofErr w:type="spellStart"/>
      <w:r w:rsidRPr="00EC75EC">
        <w:t>blagavaone</w:t>
      </w:r>
      <w:proofErr w:type="spellEnd"/>
      <w:r w:rsidRPr="00EC75EC">
        <w:t xml:space="preserve">, </w:t>
      </w:r>
      <w:proofErr w:type="spellStart"/>
      <w:r w:rsidRPr="00EC75EC">
        <w:t>Wc</w:t>
      </w:r>
      <w:proofErr w:type="spellEnd"/>
      <w:r w:rsidRPr="00EC75EC">
        <w:t xml:space="preserve">-a, izbe, predsoblja i kuhinje, te dvije </w:t>
      </w:r>
      <w:proofErr w:type="spellStart"/>
      <w:r w:rsidRPr="00EC75EC">
        <w:t>loggie</w:t>
      </w:r>
      <w:proofErr w:type="spellEnd"/>
      <w:r w:rsidRPr="00EC75EC">
        <w:t xml:space="preserve"> površine 11,51 m2, spremište u prizemlju oznake SP6 površine 4,11 m2, ukupno površine 96,04 m2, u nacrtu posebnih dijelova označeno ljubičastom bojom,</w:t>
      </w:r>
      <w:r>
        <w:t xml:space="preserve"> u iznosu od 904.556,17 kn,</w:t>
      </w:r>
    </w:p>
    <w:p w:rsidRDefault="00347890" w:rsidP="00347890" w:rsidR="00347890" w:rsidRPr="00EC75EC">
      <w:pPr>
        <w:numPr>
          <w:ilvl w:val="0"/>
          <w:numId w:val="29"/>
        </w:numPr>
        <w:jc w:val="both"/>
      </w:pPr>
      <w:r w:rsidRPr="00EC75EC">
        <w:t xml:space="preserve">7. suvlasnički dio: 970/10000 etažno vlasništvo (E-7), </w:t>
      </w:r>
      <w:proofErr w:type="spellStart"/>
      <w:r w:rsidRPr="00EC75EC">
        <w:t>dvoipolsobni</w:t>
      </w:r>
      <w:proofErr w:type="spellEnd"/>
      <w:r w:rsidRPr="00EC75EC">
        <w:t xml:space="preserve"> stan oznake S7 na II. katu, površine zatvorenog prostora 62,63 m2, sastavljen od ulaznog prostora, dvije sobe, kupaonice, dnevnog boravka,   </w:t>
      </w:r>
      <w:proofErr w:type="spellStart"/>
      <w:r w:rsidRPr="00EC75EC">
        <w:t>blagavaone</w:t>
      </w:r>
      <w:proofErr w:type="spellEnd"/>
      <w:r w:rsidRPr="00EC75EC">
        <w:t xml:space="preserve">, izbe i kuhinje, te dvije </w:t>
      </w:r>
      <w:proofErr w:type="spellStart"/>
      <w:r w:rsidRPr="00EC75EC">
        <w:t>loggie</w:t>
      </w:r>
      <w:proofErr w:type="spellEnd"/>
      <w:r w:rsidRPr="00EC75EC">
        <w:t xml:space="preserve"> površine 8,84 m2, spremište u prizemlju oznake SP7 površine 4,30 m2, ukupno površine 75,77 m2 u nacrtu posebnih dijelova označeno sivom bojom,</w:t>
      </w:r>
      <w:r>
        <w:t xml:space="preserve"> u iznosu od 709.048,91 kn,</w:t>
      </w:r>
    </w:p>
    <w:p w:rsidRDefault="00347890" w:rsidP="00347890" w:rsidR="00347890" w:rsidRPr="00EC75EC">
      <w:pPr>
        <w:numPr>
          <w:ilvl w:val="0"/>
          <w:numId w:val="29"/>
        </w:numPr>
        <w:jc w:val="both"/>
      </w:pPr>
      <w:r w:rsidRPr="00EC75EC">
        <w:t xml:space="preserve">8. suvlasnički dio: 1052/10000 etažno vlasništvo (E-8), </w:t>
      </w:r>
      <w:proofErr w:type="spellStart"/>
      <w:r w:rsidRPr="00EC75EC">
        <w:t>dvoipolsobni</w:t>
      </w:r>
      <w:proofErr w:type="spellEnd"/>
      <w:r w:rsidRPr="00EC75EC">
        <w:t xml:space="preserve"> stan oznake S8 u potkrovlju, površine zatvorenog prostora 69,30 m2, sastavljen od ulaznog prostora, dvije sobe, kupaonice, dnevnog boravka,   </w:t>
      </w:r>
      <w:proofErr w:type="spellStart"/>
      <w:r w:rsidRPr="00EC75EC">
        <w:t>blagavaone</w:t>
      </w:r>
      <w:proofErr w:type="spellEnd"/>
      <w:r w:rsidRPr="00EC75EC">
        <w:t xml:space="preserve">, kuhinje i tavanskog prostora visine manje od 1 m,  te </w:t>
      </w:r>
      <w:proofErr w:type="spellStart"/>
      <w:r w:rsidRPr="00EC75EC">
        <w:t>loggie</w:t>
      </w:r>
      <w:proofErr w:type="spellEnd"/>
      <w:r w:rsidRPr="00EC75EC">
        <w:t xml:space="preserve"> površine 19,54 m2, spremište u prizemlju oznake SP8 površine 4,12 m2, ukupno površine 92,96 m2, u nacrtu posebnih dijelova označeno svijetlosivom bojom,</w:t>
      </w:r>
      <w:r>
        <w:t xml:space="preserve"> u iznosu od 854.115,50 kn,</w:t>
      </w:r>
    </w:p>
    <w:p w:rsidRDefault="00347890" w:rsidP="00347890" w:rsidR="00347890" w:rsidRPr="00EC75EC">
      <w:pPr>
        <w:numPr>
          <w:ilvl w:val="0"/>
          <w:numId w:val="29"/>
        </w:numPr>
        <w:jc w:val="both"/>
      </w:pPr>
      <w:r w:rsidRPr="00EC75EC">
        <w:lastRenderedPageBreak/>
        <w:t xml:space="preserve">9. suvlasnički dio: 929/10000 etažno vlasništvo (E-9), </w:t>
      </w:r>
      <w:proofErr w:type="spellStart"/>
      <w:r w:rsidRPr="00EC75EC">
        <w:t>dvoipolsobni</w:t>
      </w:r>
      <w:proofErr w:type="spellEnd"/>
      <w:r w:rsidRPr="00EC75EC">
        <w:t xml:space="preserve"> stan oznake S9 u potkrovlju, površine zatvorenog prostora 57,03 m2, sastavljen od ulaznog prostora, dvije sobe, kupaonice, dnevnog boravka,   </w:t>
      </w:r>
      <w:proofErr w:type="spellStart"/>
      <w:r w:rsidRPr="00EC75EC">
        <w:t>blagavaone</w:t>
      </w:r>
      <w:proofErr w:type="spellEnd"/>
      <w:r w:rsidRPr="00EC75EC">
        <w:t xml:space="preserve">, kuhinje i izbe, te dvije </w:t>
      </w:r>
      <w:proofErr w:type="spellStart"/>
      <w:r w:rsidRPr="00EC75EC">
        <w:t>loggie</w:t>
      </w:r>
      <w:proofErr w:type="spellEnd"/>
      <w:r w:rsidRPr="00EC75EC">
        <w:t xml:space="preserve"> površine 10,78 m2, spremište u prizemlju oznake SP9 površine 6,49 m2, ukupno površine 74,30 m2, u nacrtu posebnih dijelova označeno tamnozelenom bojom,</w:t>
      </w:r>
      <w:r>
        <w:t xml:space="preserve"> u iznosu od 678.863,94 kn,</w:t>
      </w:r>
    </w:p>
    <w:p w:rsidRDefault="00347890" w:rsidP="00347890" w:rsidR="00347890" w:rsidRPr="00EC75EC">
      <w:pPr>
        <w:numPr>
          <w:ilvl w:val="0"/>
          <w:numId w:val="29"/>
        </w:numPr>
        <w:jc w:val="both"/>
      </w:pPr>
      <w:r w:rsidRPr="00EC75EC">
        <w:t xml:space="preserve">10. suvlasnički dio: 126/10000 etažno vlasništvo (E-10), garaža oznake G4 u nivou </w:t>
      </w:r>
      <w:proofErr w:type="spellStart"/>
      <w:r w:rsidRPr="00EC75EC">
        <w:t>I.kata</w:t>
      </w:r>
      <w:proofErr w:type="spellEnd"/>
      <w:r w:rsidRPr="00EC75EC">
        <w:t>, površine 15,45 m2, u nacrtu posebnih dijelova označeno svijetlosmeđom bojom,</w:t>
      </w:r>
      <w:r>
        <w:t xml:space="preserve"> u iznosu od 92.044,30 kn,</w:t>
      </w:r>
    </w:p>
    <w:p w:rsidRDefault="00347890" w:rsidP="00347890" w:rsidR="00347890" w:rsidRPr="00EC75EC">
      <w:pPr>
        <w:numPr>
          <w:ilvl w:val="0"/>
          <w:numId w:val="29"/>
        </w:numPr>
        <w:jc w:val="both"/>
      </w:pPr>
      <w:r w:rsidRPr="00EC75EC">
        <w:t xml:space="preserve">11. suvlasnički dio: 120/10000 etažno vlasništvo (E-11), garaža oznake G3 u nivou </w:t>
      </w:r>
      <w:proofErr w:type="spellStart"/>
      <w:r w:rsidRPr="00EC75EC">
        <w:t>I.kata</w:t>
      </w:r>
      <w:proofErr w:type="spellEnd"/>
      <w:r w:rsidRPr="00EC75EC">
        <w:t>, površine 14,68 m2, u nacrtu posebnih dijelova označeno ljubičastom bojom,</w:t>
      </w:r>
      <w:r>
        <w:t xml:space="preserve"> u iznosu od 87.476,84 kn,</w:t>
      </w:r>
    </w:p>
    <w:p w:rsidRDefault="00347890" w:rsidP="00347890" w:rsidR="00347890" w:rsidRPr="00EC75EC">
      <w:pPr>
        <w:numPr>
          <w:ilvl w:val="0"/>
          <w:numId w:val="29"/>
        </w:numPr>
        <w:jc w:val="both"/>
      </w:pPr>
      <w:r w:rsidRPr="00EC75EC">
        <w:t xml:space="preserve">12. suvlasnički dio: 127/10000 etažno vlasništvo (E-12), garaža oznake G2 u nivou </w:t>
      </w:r>
      <w:proofErr w:type="spellStart"/>
      <w:r w:rsidRPr="00EC75EC">
        <w:t>I.kata</w:t>
      </w:r>
      <w:proofErr w:type="spellEnd"/>
      <w:r w:rsidRPr="00EC75EC">
        <w:t>, površine 15,54 m2, u nacrtu posebnih dijelova označeno roza bojom,</w:t>
      </w:r>
      <w:r>
        <w:t xml:space="preserve"> u iznosu od 92.540,76 kn,</w:t>
      </w:r>
    </w:p>
    <w:p w:rsidRDefault="00347890" w:rsidP="00347890" w:rsidR="00347890" w:rsidRPr="00EC75EC">
      <w:pPr>
        <w:numPr>
          <w:ilvl w:val="0"/>
          <w:numId w:val="29"/>
        </w:numPr>
        <w:jc w:val="both"/>
      </w:pPr>
      <w:r w:rsidRPr="00EC75EC">
        <w:t xml:space="preserve">13. suvlasnički dio: 125/10000 etažno vlasništvo (E-13), garaža oznake G1 u nivou </w:t>
      </w:r>
      <w:proofErr w:type="spellStart"/>
      <w:r w:rsidRPr="00EC75EC">
        <w:t>I.kata</w:t>
      </w:r>
      <w:proofErr w:type="spellEnd"/>
      <w:r w:rsidRPr="00EC75EC">
        <w:t>, površine 15,38 m2, u nacrtu posebnih dijel</w:t>
      </w:r>
      <w:r>
        <w:t>ova označeno tamnožutom bojom, u iznosu od 91.647,13 kn,</w:t>
      </w:r>
    </w:p>
    <w:p w:rsidRDefault="00ED3C5B" w:rsidP="0086578D" w:rsidR="00ED3C5B">
      <w:pPr>
        <w:ind w:left="1968"/>
        <w:jc w:val="both"/>
      </w:pPr>
    </w:p>
    <w:p w:rsidRDefault="004657F7" w:rsidP="0086578D" w:rsidR="004657F7">
      <w:pPr>
        <w:pStyle w:val="Odlomakpopisa"/>
        <w:numPr>
          <w:ilvl w:val="0"/>
          <w:numId w:val="24"/>
        </w:numPr>
        <w:jc w:val="both"/>
      </w:pPr>
      <w:r>
        <w:t>Nekretnin</w:t>
      </w:r>
      <w:r w:rsidR="0086578D">
        <w:t>e</w:t>
      </w:r>
      <w:r>
        <w:t xml:space="preserve"> iz točke I. ovog zaključka bit će prodavan</w:t>
      </w:r>
      <w:r w:rsidR="0086578D">
        <w:t>e</w:t>
      </w:r>
      <w:r>
        <w:t xml:space="preserve"> elektroničkom javnom dražbom koju će provesti Financijska agencija, (daljnjem tekstu Agencija) (čl. 247. st. 4. Stečajnog zakona – Narodne novine 71/15, dalje:SZ).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 OZ-a).</w:t>
      </w:r>
    </w:p>
    <w:p w:rsidRDefault="004657F7" w:rsidP="004657F7" w:rsidR="004657F7">
      <w:pPr>
        <w:ind w:firstLine="708"/>
        <w:jc w:val="both"/>
      </w:pPr>
    </w:p>
    <w:p w:rsidRDefault="004657F7" w:rsidP="0086578D" w:rsidR="004657F7">
      <w:pPr>
        <w:numPr>
          <w:ilvl w:val="0"/>
          <w:numId w:val="24"/>
        </w:numPr>
        <w:contextualSpacing/>
        <w:jc w:val="both"/>
      </w:pPr>
      <w:r>
        <w:t>Uvjeti prodaje (čl. 98. Ovršnog zakona – Narodne novine broj 112/12, 25/13, 93/14, 55/16, dalje:OZ):</w:t>
      </w:r>
    </w:p>
    <w:p w:rsidRDefault="00347890" w:rsidP="00347890" w:rsidR="00347890">
      <w:pPr>
        <w:ind w:left="1608"/>
        <w:contextualSpacing/>
        <w:jc w:val="both"/>
      </w:pPr>
    </w:p>
    <w:p w:rsidRDefault="004657F7" w:rsidP="0086578D" w:rsidR="001136CD">
      <w:pPr>
        <w:pStyle w:val="Odlomakpopisa"/>
        <w:numPr>
          <w:ilvl w:val="1"/>
          <w:numId w:val="24"/>
        </w:numPr>
        <w:jc w:val="both"/>
      </w:pPr>
      <w:r>
        <w:t>Prodaj</w:t>
      </w:r>
      <w:r w:rsidR="0086578D">
        <w:t>u</w:t>
      </w:r>
      <w:r>
        <w:t xml:space="preserve"> se nekretnin</w:t>
      </w:r>
      <w:r w:rsidR="007C5245">
        <w:t>e</w:t>
      </w:r>
      <w:r>
        <w:t xml:space="preserve"> stečajnog dužnika</w:t>
      </w:r>
      <w:r w:rsidR="007C6625">
        <w:t xml:space="preserve"> </w:t>
      </w:r>
      <w:r w:rsidR="001136CD">
        <w:t xml:space="preserve">i to: </w:t>
      </w:r>
    </w:p>
    <w:p w:rsidRDefault="001136CD" w:rsidP="001136CD" w:rsidR="001136CD">
      <w:pPr>
        <w:pStyle w:val="Odlomakpopisa"/>
        <w:ind w:left="1968"/>
        <w:jc w:val="both"/>
      </w:pPr>
    </w:p>
    <w:p w:rsidRDefault="00347890" w:rsidP="00347890" w:rsidR="00347890" w:rsidRPr="00EC75EC">
      <w:pPr>
        <w:ind w:left="1425"/>
        <w:jc w:val="both"/>
      </w:pPr>
      <w:r>
        <w:rPr>
          <w:b/>
        </w:rPr>
        <w:t>A</w:t>
      </w:r>
      <w:r w:rsidRPr="00EC75EC">
        <w:rPr>
          <w:b/>
        </w:rPr>
        <w:t>)</w:t>
      </w:r>
      <w:r w:rsidRPr="00EC75EC">
        <w:t xml:space="preserve"> z.k.ul. 15705 k.o. Grad Zagreb i to stambena zgrada broj 131 Sveti Duh (površine 260 m2) i dvorište (površine 525 m2) sagrađene na k.č.br. 8915/17 i to:</w:t>
      </w:r>
    </w:p>
    <w:p w:rsidRDefault="000A7C38" w:rsidP="000A7C38" w:rsidR="00347890">
      <w:pPr>
        <w:ind w:left="1968"/>
        <w:jc w:val="both"/>
      </w:pPr>
      <w:r>
        <w:t xml:space="preserve">1.1.) </w:t>
      </w:r>
      <w:r w:rsidR="00347890" w:rsidRPr="00EC75EC">
        <w:t xml:space="preserve">1. suvlasnički dio: 1106/10000 etažno vlasništvo (E-1), trosobni stan oznake S1 u podrumu, površine zatvorenog prostora 59,69 m2 sastavljen od ulaznog prostora, dvije sobe, kupaonice, dnevnog boravka sa </w:t>
      </w:r>
      <w:proofErr w:type="spellStart"/>
      <w:r w:rsidR="00347890" w:rsidRPr="00EC75EC">
        <w:t>blagavaonom</w:t>
      </w:r>
      <w:proofErr w:type="spellEnd"/>
      <w:r w:rsidR="00347890" w:rsidRPr="00EC75EC">
        <w:t xml:space="preserve"> i kuhinje, te dvije natkrivene terase površine 10,79 m2, nenatkrivene terase površine 31,59 m2, prohodnog vrta površine 18,63 m2 i neprohodnog  vrta površine 166,56 m2, spremište u prizemlju oznake SP1 površine 5,62 m2, ukupne površine 292,88 m2 u nacrtu posebnih dijelova označeno svijetloplavom bojom,</w:t>
      </w:r>
      <w:r w:rsidR="00347890">
        <w:t xml:space="preserve"> po utvrđenoj vrijednosti od 1.033.134,32 kn,</w:t>
      </w:r>
      <w:r w:rsidR="0069082B">
        <w:t xml:space="preserve"> te se ne može prodati:</w:t>
      </w:r>
    </w:p>
    <w:p w:rsidRDefault="0069082B" w:rsidP="000A7C38" w:rsidR="0069082B">
      <w:pPr>
        <w:ind w:left="1968"/>
        <w:jc w:val="both"/>
      </w:pPr>
    </w:p>
    <w:p w:rsidRDefault="0069082B" w:rsidP="0069082B" w:rsidR="0069082B">
      <w:pPr>
        <w:pStyle w:val="Odlomakpopisa"/>
        <w:ind w:left="1608"/>
        <w:jc w:val="both"/>
      </w:pPr>
    </w:p>
    <w:p w:rsidRDefault="0069082B" w:rsidP="0069082B" w:rsidR="0069082B">
      <w:pPr>
        <w:pStyle w:val="Odlomakpopisa"/>
        <w:numPr>
          <w:ilvl w:val="0"/>
          <w:numId w:val="20"/>
        </w:numPr>
        <w:jc w:val="both"/>
      </w:pPr>
      <w:r>
        <w:lastRenderedPageBreak/>
        <w:t>na prvoj dražbi ispod tri četvrtine utvrđene vrijednosti nekretnine odnosno ispod 774.850,74 kn</w:t>
      </w:r>
    </w:p>
    <w:p w:rsidRDefault="0069082B" w:rsidP="0069082B" w:rsidR="0069082B">
      <w:pPr>
        <w:numPr>
          <w:ilvl w:val="0"/>
          <w:numId w:val="20"/>
        </w:numPr>
        <w:contextualSpacing/>
        <w:jc w:val="both"/>
      </w:pPr>
      <w:r>
        <w:t>na drugoj dražbi ispod jedne polovine utvrđene vrijednosti nekretnine odnosno ispod 516.567,16 kn</w:t>
      </w:r>
    </w:p>
    <w:p w:rsidRDefault="0069082B" w:rsidP="0069082B" w:rsidR="0069082B">
      <w:pPr>
        <w:numPr>
          <w:ilvl w:val="0"/>
          <w:numId w:val="20"/>
        </w:numPr>
        <w:contextualSpacing/>
        <w:jc w:val="both"/>
      </w:pPr>
      <w:r>
        <w:t>na trećoj dražbi ispod jedne četvrtine utvrđene vrijednosti nekretnine odnosno ispod 258.283,58 kn,</w:t>
      </w:r>
    </w:p>
    <w:p w:rsidRDefault="0069082B" w:rsidP="0069082B" w:rsidR="0069082B">
      <w:pPr>
        <w:numPr>
          <w:ilvl w:val="0"/>
          <w:numId w:val="20"/>
        </w:numPr>
        <w:contextualSpacing/>
        <w:jc w:val="both"/>
      </w:pPr>
      <w:r>
        <w:t>na četvrtoj dražbi nekretnina se prodaje po početnoj cijeni od 1,00 kune</w:t>
      </w:r>
    </w:p>
    <w:p w:rsidRDefault="0069082B" w:rsidP="0069082B" w:rsidR="0069082B">
      <w:pPr>
        <w:ind w:left="1134"/>
        <w:contextualSpacing/>
        <w:jc w:val="both"/>
      </w:pPr>
      <w:r>
        <w:tab/>
        <w:t>(čl.247. st. 5. i 6. SZ-a).</w:t>
      </w:r>
    </w:p>
    <w:p w:rsidRDefault="0093601B" w:rsidP="000A7C38" w:rsidR="0093601B" w:rsidRPr="00EC75EC">
      <w:pPr>
        <w:ind w:left="1968"/>
        <w:jc w:val="both"/>
      </w:pPr>
    </w:p>
    <w:p w:rsidRDefault="000A7C38" w:rsidP="0069082B" w:rsidR="0069082B">
      <w:pPr>
        <w:ind w:left="1968"/>
        <w:jc w:val="both"/>
      </w:pPr>
      <w:r>
        <w:t xml:space="preserve">1.2.) </w:t>
      </w:r>
      <w:r w:rsidR="00347890" w:rsidRPr="00EC75EC">
        <w:t xml:space="preserve">2. suvlasnički dio: 1025/10000 etažno vlasništvo (E-2), trosobni stan oznake S2 u podrumu, površine zatvorenog prostora 59,09 m2 sastavljen od ulaznog prostora, dvije sobe, kupaonice, dnevnog boravka sa </w:t>
      </w:r>
      <w:proofErr w:type="spellStart"/>
      <w:r w:rsidR="00347890" w:rsidRPr="00EC75EC">
        <w:t>blagavaonom</w:t>
      </w:r>
      <w:proofErr w:type="spellEnd"/>
      <w:r w:rsidR="00347890" w:rsidRPr="00EC75EC">
        <w:t xml:space="preserve"> i kuhinje, te natkrivene terase površine 8,00 m2 nenatkrivene terase površine 14,88 m2, prohodnog vrta površine 19,82 m2 i neprohodnog  vrta površine 75,10 m2, spremište u prizemlju oznake SP2 površine 5,58 m2, ukupne površine 182,47 m2 u nacrtu posebnih dijelova označeno zelenom bojom,</w:t>
      </w:r>
      <w:r w:rsidR="00347890">
        <w:t xml:space="preserve"> po utvrđenoj vrijednosti od 869.384,62 kn,</w:t>
      </w:r>
      <w:r w:rsidR="0069082B">
        <w:t xml:space="preserve"> te se ne može prodati:</w:t>
      </w:r>
    </w:p>
    <w:p w:rsidRDefault="0069082B" w:rsidP="0069082B" w:rsidR="0069082B">
      <w:pPr>
        <w:ind w:left="1968"/>
        <w:jc w:val="both"/>
      </w:pPr>
    </w:p>
    <w:p w:rsidRDefault="0069082B" w:rsidP="0069082B" w:rsidR="0069082B">
      <w:pPr>
        <w:pStyle w:val="Odlomakpopisa"/>
        <w:numPr>
          <w:ilvl w:val="0"/>
          <w:numId w:val="20"/>
        </w:numPr>
        <w:jc w:val="both"/>
      </w:pPr>
      <w:r>
        <w:t>na prvoj dražbi ispod tri četvrtine utvrđene vrijednosti nekretnine odnosno ispod 652.038,47 kn</w:t>
      </w:r>
    </w:p>
    <w:p w:rsidRDefault="0069082B" w:rsidP="0069082B" w:rsidR="0069082B">
      <w:pPr>
        <w:numPr>
          <w:ilvl w:val="0"/>
          <w:numId w:val="20"/>
        </w:numPr>
        <w:contextualSpacing/>
        <w:jc w:val="both"/>
      </w:pPr>
      <w:r>
        <w:t>na drugoj dražbi ispod jedne polovine utvrđene vrijednosti nekretnine odnosno ispod 434.692,31 kn</w:t>
      </w:r>
    </w:p>
    <w:p w:rsidRDefault="0069082B" w:rsidP="0069082B" w:rsidR="0069082B">
      <w:pPr>
        <w:numPr>
          <w:ilvl w:val="0"/>
          <w:numId w:val="20"/>
        </w:numPr>
        <w:contextualSpacing/>
        <w:jc w:val="both"/>
      </w:pPr>
      <w:r>
        <w:t>na trećoj dražbi ispod jedne četvrtine utvrđene vrijednosti nekretnine odnosno ispod 217.346,16 kn,</w:t>
      </w:r>
    </w:p>
    <w:p w:rsidRDefault="0069082B" w:rsidP="0069082B" w:rsidR="0069082B">
      <w:pPr>
        <w:numPr>
          <w:ilvl w:val="0"/>
          <w:numId w:val="20"/>
        </w:numPr>
        <w:contextualSpacing/>
        <w:jc w:val="both"/>
      </w:pPr>
      <w:r>
        <w:t>na četvrtoj dražbi nekretnina se prodaje po početnoj cijeni od 1,00 kune</w:t>
      </w:r>
    </w:p>
    <w:p w:rsidRDefault="0069082B" w:rsidP="0069082B" w:rsidR="0069082B">
      <w:pPr>
        <w:ind w:left="1134"/>
        <w:contextualSpacing/>
        <w:jc w:val="both"/>
      </w:pPr>
      <w:r>
        <w:tab/>
        <w:t>(čl.247. st. 5. i 6. SZ-a),</w:t>
      </w:r>
    </w:p>
    <w:p w:rsidRDefault="0069082B" w:rsidP="000A7C38" w:rsidR="0093601B" w:rsidRPr="00EC75EC">
      <w:pPr>
        <w:ind w:left="1968"/>
        <w:jc w:val="both"/>
      </w:pPr>
      <w:r>
        <w:t xml:space="preserve"> </w:t>
      </w:r>
    </w:p>
    <w:p w:rsidRDefault="000A7C38" w:rsidP="000A7C38" w:rsidR="00347890">
      <w:pPr>
        <w:ind w:left="1968"/>
        <w:jc w:val="both"/>
      </w:pPr>
      <w:r>
        <w:t xml:space="preserve">1.3.) </w:t>
      </w:r>
      <w:r w:rsidR="00347890" w:rsidRPr="00EC75EC">
        <w:t xml:space="preserve">4. suvlasnički dio: 869/10000 etažno vlasništvo (E-4), </w:t>
      </w:r>
      <w:proofErr w:type="spellStart"/>
      <w:r w:rsidR="00347890" w:rsidRPr="00EC75EC">
        <w:t>dvoipolsobni</w:t>
      </w:r>
      <w:proofErr w:type="spellEnd"/>
      <w:r w:rsidR="00347890" w:rsidRPr="00EC75EC">
        <w:t xml:space="preserve"> stan oznake S4 na I. (prvom) katu, površine zatvorenog prostora 53,83 m2, sastavljen od ulaznog prostora, dvije sobe, kupaonice, dnevnog boravka sa </w:t>
      </w:r>
      <w:proofErr w:type="spellStart"/>
      <w:r w:rsidR="00347890" w:rsidRPr="00EC75EC">
        <w:t>blagavaonicom</w:t>
      </w:r>
      <w:proofErr w:type="spellEnd"/>
      <w:r w:rsidR="00347890" w:rsidRPr="00EC75EC">
        <w:t xml:space="preserve"> i kuhinje, te dvije </w:t>
      </w:r>
      <w:proofErr w:type="spellStart"/>
      <w:r w:rsidR="00347890" w:rsidRPr="00EC75EC">
        <w:t>loggie</w:t>
      </w:r>
      <w:proofErr w:type="spellEnd"/>
      <w:r w:rsidR="00347890" w:rsidRPr="00EC75EC">
        <w:t xml:space="preserve"> površine 8,67 m2,  spremište u prizemlju oznake SP3 površine 5,62 m2, ukupne površine 68,12 m2 u nacrtu posebnih dijelova označeno ljubičastom bojom,</w:t>
      </w:r>
      <w:r w:rsidR="00347890">
        <w:t xml:space="preserve"> po utvrđenoj vrijednosti od 712.063,11 kn,</w:t>
      </w:r>
      <w:r w:rsidR="0069082B">
        <w:t xml:space="preserve"> te se ne može prodati:</w:t>
      </w:r>
    </w:p>
    <w:p w:rsidRDefault="0069082B" w:rsidP="0069082B" w:rsidR="0069082B">
      <w:pPr>
        <w:pStyle w:val="Odlomakpopisa"/>
        <w:ind w:left="1608"/>
        <w:jc w:val="both"/>
      </w:pPr>
    </w:p>
    <w:p w:rsidRDefault="0069082B" w:rsidP="0069082B" w:rsidR="0069082B">
      <w:pPr>
        <w:pStyle w:val="Odlomakpopisa"/>
        <w:numPr>
          <w:ilvl w:val="0"/>
          <w:numId w:val="20"/>
        </w:numPr>
        <w:jc w:val="both"/>
      </w:pPr>
      <w:r>
        <w:t>na prvoj dražbi ispod tri četvrtine utvrđene vrijednosti nekretnine odnosno ispod 534.047,33 kn</w:t>
      </w:r>
    </w:p>
    <w:p w:rsidRDefault="0069082B" w:rsidP="0069082B" w:rsidR="0069082B">
      <w:pPr>
        <w:numPr>
          <w:ilvl w:val="0"/>
          <w:numId w:val="20"/>
        </w:numPr>
        <w:contextualSpacing/>
        <w:jc w:val="both"/>
      </w:pPr>
      <w:r>
        <w:t>na drugoj dražbi ispod jedne polovine utvrđene vrijednosti nekretnine odnosno ispod 356.031,56 kn</w:t>
      </w:r>
    </w:p>
    <w:p w:rsidRDefault="0069082B" w:rsidP="0069082B" w:rsidR="0069082B">
      <w:pPr>
        <w:numPr>
          <w:ilvl w:val="0"/>
          <w:numId w:val="20"/>
        </w:numPr>
        <w:contextualSpacing/>
        <w:jc w:val="both"/>
      </w:pPr>
      <w:r>
        <w:t>na trećoj dražbi ispod jedne četvrtine utvrđene vrijednosti nekretnine odnosno ispod 178.015,78 kn,</w:t>
      </w:r>
    </w:p>
    <w:p w:rsidRDefault="0069082B" w:rsidP="0069082B" w:rsidR="0069082B">
      <w:pPr>
        <w:numPr>
          <w:ilvl w:val="0"/>
          <w:numId w:val="20"/>
        </w:numPr>
        <w:contextualSpacing/>
        <w:jc w:val="both"/>
      </w:pPr>
      <w:r>
        <w:t>na četvrtoj dražbi nekretnina se prodaje po početnoj cijeni od 1,00 kune</w:t>
      </w:r>
    </w:p>
    <w:p w:rsidRDefault="0069082B" w:rsidP="0069082B" w:rsidR="0069082B">
      <w:pPr>
        <w:ind w:left="1134"/>
        <w:contextualSpacing/>
        <w:jc w:val="both"/>
      </w:pPr>
      <w:r>
        <w:tab/>
        <w:t>(čl.247. st. 5. i 6. SZ-a).</w:t>
      </w:r>
    </w:p>
    <w:p w:rsidRDefault="0093601B" w:rsidP="000A7C38" w:rsidR="0093601B" w:rsidRPr="00EC75EC">
      <w:pPr>
        <w:ind w:left="1968"/>
        <w:jc w:val="both"/>
      </w:pPr>
    </w:p>
    <w:p w:rsidRDefault="000A7C38" w:rsidP="000A7C38" w:rsidR="00347890">
      <w:pPr>
        <w:ind w:left="1968"/>
        <w:jc w:val="both"/>
      </w:pPr>
      <w:r>
        <w:t xml:space="preserve">1.4.) </w:t>
      </w:r>
      <w:r w:rsidR="00347890" w:rsidRPr="00EC75EC">
        <w:t xml:space="preserve">5. suvlasnički dio: 600/10000 etažno vlasništvo (E-5), jednoipolsobni stan oznake S5 na I. (prvom) katu, površine zatvorenog prostora 37,12 m2, sastavljen od ulaznog prostora, sobe, kupaonice, dnevnog boravka sa </w:t>
      </w:r>
      <w:proofErr w:type="spellStart"/>
      <w:r w:rsidR="00347890" w:rsidRPr="00EC75EC">
        <w:t>blagavaonicom</w:t>
      </w:r>
      <w:proofErr w:type="spellEnd"/>
      <w:r w:rsidR="00347890" w:rsidRPr="00EC75EC">
        <w:t xml:space="preserve"> i kuhinje, te </w:t>
      </w:r>
      <w:proofErr w:type="spellStart"/>
      <w:r w:rsidR="00347890" w:rsidRPr="00EC75EC">
        <w:t>loggie</w:t>
      </w:r>
      <w:proofErr w:type="spellEnd"/>
      <w:r w:rsidR="00347890" w:rsidRPr="00EC75EC">
        <w:t xml:space="preserve"> površine 5,02 m2, spremište u prizemlju oznake SP4 površine 5,58 m2, ukupne površine </w:t>
      </w:r>
      <w:r w:rsidR="00347890" w:rsidRPr="00EC75EC">
        <w:lastRenderedPageBreak/>
        <w:t>68,08 m2 u nacrtu posebnih dijelova označeno plavom bojom,</w:t>
      </w:r>
      <w:r w:rsidR="00347890">
        <w:t xml:space="preserve"> po utvrđenoj vrijednosti od 492.602,42 kn,</w:t>
      </w:r>
      <w:r w:rsidR="0069082B">
        <w:t xml:space="preserve"> te se ne može prodati:</w:t>
      </w:r>
    </w:p>
    <w:p w:rsidRDefault="0069082B" w:rsidP="0069082B" w:rsidR="0069082B">
      <w:pPr>
        <w:pStyle w:val="Odlomakpopisa"/>
        <w:ind w:left="1608"/>
        <w:jc w:val="both"/>
      </w:pPr>
    </w:p>
    <w:p w:rsidRDefault="0069082B" w:rsidP="0069082B" w:rsidR="0069082B">
      <w:pPr>
        <w:pStyle w:val="Odlomakpopisa"/>
        <w:numPr>
          <w:ilvl w:val="0"/>
          <w:numId w:val="20"/>
        </w:numPr>
        <w:jc w:val="both"/>
      </w:pPr>
      <w:r>
        <w:t>na prvoj dražbi ispod tri četvrtine utvrđene vrijednosti nekretnine odnosno ispod 369.451,82kn</w:t>
      </w:r>
    </w:p>
    <w:p w:rsidRDefault="0069082B" w:rsidP="0069082B" w:rsidR="0069082B">
      <w:pPr>
        <w:numPr>
          <w:ilvl w:val="0"/>
          <w:numId w:val="20"/>
        </w:numPr>
        <w:contextualSpacing/>
        <w:jc w:val="both"/>
      </w:pPr>
      <w:r>
        <w:t>na drugoj dražbi ispod jedne polovine utvrđene vrijednosti nekretnine odnosno ispod 246.301,21 kn</w:t>
      </w:r>
    </w:p>
    <w:p w:rsidRDefault="0069082B" w:rsidP="0069082B" w:rsidR="0069082B">
      <w:pPr>
        <w:numPr>
          <w:ilvl w:val="0"/>
          <w:numId w:val="20"/>
        </w:numPr>
        <w:contextualSpacing/>
        <w:jc w:val="both"/>
      </w:pPr>
      <w:r>
        <w:t>na trećoj dražbi ispod jedne četvrtine utvrđene vrijednosti nekretnine odnosno ispod 123.150,61 kn,</w:t>
      </w:r>
    </w:p>
    <w:p w:rsidRDefault="0069082B" w:rsidP="0069082B" w:rsidR="0069082B">
      <w:pPr>
        <w:numPr>
          <w:ilvl w:val="0"/>
          <w:numId w:val="20"/>
        </w:numPr>
        <w:contextualSpacing/>
        <w:jc w:val="both"/>
      </w:pPr>
      <w:r>
        <w:t>na četvrtoj dražbi nekretnina se prodaje po početnoj cijeni od 1,00 kune</w:t>
      </w:r>
    </w:p>
    <w:p w:rsidRDefault="0069082B" w:rsidP="0069082B" w:rsidR="0069082B">
      <w:pPr>
        <w:ind w:left="1134"/>
        <w:contextualSpacing/>
        <w:jc w:val="both"/>
      </w:pPr>
      <w:r>
        <w:tab/>
        <w:t>(čl.247. st. 5. i 6. SZ-a).</w:t>
      </w:r>
    </w:p>
    <w:p w:rsidRDefault="0093601B" w:rsidP="000A7C38" w:rsidR="0093601B" w:rsidRPr="00EC75EC">
      <w:pPr>
        <w:ind w:left="1968"/>
        <w:jc w:val="both"/>
      </w:pPr>
    </w:p>
    <w:p w:rsidRDefault="0093601B" w:rsidP="0093601B" w:rsidR="00347890">
      <w:pPr>
        <w:ind w:left="1968"/>
        <w:jc w:val="both"/>
      </w:pPr>
      <w:r>
        <w:t xml:space="preserve">1.5.) </w:t>
      </w:r>
      <w:r w:rsidR="00347890" w:rsidRPr="00EC75EC">
        <w:t xml:space="preserve">7. suvlasnički dio: 1006/10000 etažno vlasništvo (E-7), </w:t>
      </w:r>
      <w:proofErr w:type="spellStart"/>
      <w:r w:rsidR="00347890" w:rsidRPr="00EC75EC">
        <w:t>dvoipolsobni</w:t>
      </w:r>
      <w:proofErr w:type="spellEnd"/>
      <w:r w:rsidR="00347890" w:rsidRPr="00EC75EC">
        <w:t xml:space="preserve"> stan oznake S7 na II. (drugom) katu, površine zatvorenog prostora 65,46 m2, sastavljen od ulaznog prostora, dvije sobe, kupaonice, dnevnog boravka, </w:t>
      </w:r>
      <w:proofErr w:type="spellStart"/>
      <w:r w:rsidR="00347890" w:rsidRPr="00EC75EC">
        <w:t>blagavaone</w:t>
      </w:r>
      <w:proofErr w:type="spellEnd"/>
      <w:r w:rsidR="00347890" w:rsidRPr="00EC75EC">
        <w:t xml:space="preserve">, izbe i kuhinje, te dvije </w:t>
      </w:r>
      <w:proofErr w:type="spellStart"/>
      <w:r w:rsidR="00347890" w:rsidRPr="00EC75EC">
        <w:t>loggie</w:t>
      </w:r>
      <w:proofErr w:type="spellEnd"/>
      <w:r w:rsidR="00347890" w:rsidRPr="00EC75EC">
        <w:t xml:space="preserve"> površine 7,33 m2,  spremište u prizemlju oznake SP7 površine 4,42 m2, ukupne površine 77,21 m2. u nacrtu posebnih dijelova označeno narančastom bojom,</w:t>
      </w:r>
      <w:r w:rsidR="00347890">
        <w:t xml:space="preserve"> po utvrđenoj vrijednosti od 825.176,71 kn,</w:t>
      </w:r>
      <w:r w:rsidR="0069082B">
        <w:t xml:space="preserve"> te se ne može prodati:</w:t>
      </w:r>
    </w:p>
    <w:p w:rsidRDefault="0069082B" w:rsidP="0069082B" w:rsidR="0069082B">
      <w:pPr>
        <w:pStyle w:val="Odlomakpopisa"/>
        <w:ind w:left="1608"/>
        <w:jc w:val="both"/>
      </w:pPr>
    </w:p>
    <w:p w:rsidRDefault="0069082B" w:rsidP="0069082B" w:rsidR="0069082B">
      <w:pPr>
        <w:pStyle w:val="Odlomakpopisa"/>
        <w:numPr>
          <w:ilvl w:val="0"/>
          <w:numId w:val="20"/>
        </w:numPr>
        <w:jc w:val="both"/>
      </w:pPr>
      <w:r>
        <w:t>na prvoj dražbi ispod tri četvrtine utvrđene vrijednosti nekretnine odnosno ispod 618.882,54 kn</w:t>
      </w:r>
    </w:p>
    <w:p w:rsidRDefault="0069082B" w:rsidP="0069082B" w:rsidR="0069082B">
      <w:pPr>
        <w:numPr>
          <w:ilvl w:val="0"/>
          <w:numId w:val="20"/>
        </w:numPr>
        <w:contextualSpacing/>
        <w:jc w:val="both"/>
      </w:pPr>
      <w:r>
        <w:t>na drugoj dražbi ispod jedne polovine utvrđene vrijednosti nekretnine odnosno ispod 412.588,36 kn</w:t>
      </w:r>
    </w:p>
    <w:p w:rsidRDefault="0069082B" w:rsidP="0069082B" w:rsidR="0069082B">
      <w:pPr>
        <w:numPr>
          <w:ilvl w:val="0"/>
          <w:numId w:val="20"/>
        </w:numPr>
        <w:contextualSpacing/>
        <w:jc w:val="both"/>
      </w:pPr>
      <w:r>
        <w:t>na trećoj dražbi ispod jedne četvrtine utvrđene vrijednosti nekretnine odnosno ispod 206.294,18 kn,</w:t>
      </w:r>
    </w:p>
    <w:p w:rsidRDefault="0069082B" w:rsidP="0069082B" w:rsidR="0069082B">
      <w:pPr>
        <w:numPr>
          <w:ilvl w:val="0"/>
          <w:numId w:val="20"/>
        </w:numPr>
        <w:contextualSpacing/>
        <w:jc w:val="both"/>
      </w:pPr>
      <w:r>
        <w:t>na četvrtoj dražbi nekretnina se prodaje po početnoj cijeni od 1,00 kune</w:t>
      </w:r>
    </w:p>
    <w:p w:rsidRDefault="0069082B" w:rsidP="0069082B" w:rsidR="0069082B">
      <w:pPr>
        <w:ind w:left="1134"/>
        <w:contextualSpacing/>
        <w:jc w:val="both"/>
      </w:pPr>
      <w:r>
        <w:tab/>
        <w:t>(čl.247. st. 5. i 6. SZ-a).</w:t>
      </w:r>
    </w:p>
    <w:p w:rsidRDefault="0093601B" w:rsidP="0093601B" w:rsidR="0093601B" w:rsidRPr="00EC75EC">
      <w:pPr>
        <w:ind w:left="1968"/>
        <w:jc w:val="both"/>
      </w:pPr>
    </w:p>
    <w:p w:rsidRDefault="0093601B" w:rsidP="0093601B" w:rsidR="00347890">
      <w:pPr>
        <w:ind w:left="1968"/>
        <w:jc w:val="both"/>
      </w:pPr>
      <w:r>
        <w:t xml:space="preserve">1.6.) </w:t>
      </w:r>
      <w:r w:rsidR="00347890" w:rsidRPr="00EC75EC">
        <w:t xml:space="preserve">9. suvlasnički dio: 907/10000 etažno vlasništvo (E-9), </w:t>
      </w:r>
      <w:proofErr w:type="spellStart"/>
      <w:r w:rsidR="00347890" w:rsidRPr="00EC75EC">
        <w:t>dvoipolsobni</w:t>
      </w:r>
      <w:proofErr w:type="spellEnd"/>
      <w:r w:rsidR="00347890" w:rsidRPr="00EC75EC">
        <w:t xml:space="preserve"> stan oznake S9 u potkrovlju, površine zatvorenog prostora 56,57 m2, sastavljen od ulaznog prostora, dvije sobe, kupaonice, dnevnog boravka, </w:t>
      </w:r>
      <w:proofErr w:type="spellStart"/>
      <w:r w:rsidR="00347890" w:rsidRPr="00EC75EC">
        <w:t>blagavaone</w:t>
      </w:r>
      <w:proofErr w:type="spellEnd"/>
      <w:r w:rsidR="00347890" w:rsidRPr="00EC75EC">
        <w:t xml:space="preserve">, kuhinje i izbe, te dvije </w:t>
      </w:r>
      <w:proofErr w:type="spellStart"/>
      <w:r w:rsidR="00347890" w:rsidRPr="00EC75EC">
        <w:t>loggie</w:t>
      </w:r>
      <w:proofErr w:type="spellEnd"/>
      <w:r w:rsidR="00347890" w:rsidRPr="00EC75EC">
        <w:t xml:space="preserve"> površine 8,01 m2,  spremište u prizemlju oznake SP9 površine 6,46 m2, ukupne površine 71,22 m2, u nacrtu posebnih dijelova označeno sivom bojom,</w:t>
      </w:r>
      <w:r w:rsidR="00347890">
        <w:t xml:space="preserve"> po utvrđenoj vrijednosti od 742.174,11 kn,</w:t>
      </w:r>
      <w:r w:rsidR="0069082B">
        <w:t xml:space="preserve"> te se ne može prodati:</w:t>
      </w:r>
    </w:p>
    <w:p w:rsidRDefault="0069082B" w:rsidP="0069082B" w:rsidR="0069082B">
      <w:pPr>
        <w:pStyle w:val="Odlomakpopisa"/>
        <w:ind w:left="1608"/>
        <w:jc w:val="both"/>
      </w:pPr>
    </w:p>
    <w:p w:rsidRDefault="0069082B" w:rsidP="0069082B" w:rsidR="0069082B">
      <w:pPr>
        <w:pStyle w:val="Odlomakpopisa"/>
        <w:numPr>
          <w:ilvl w:val="0"/>
          <w:numId w:val="20"/>
        </w:numPr>
        <w:jc w:val="both"/>
      </w:pPr>
      <w:r>
        <w:t>na prvoj dražbi ispod tri četvrtine utvrđene vrijednosti nekretnine odnosno ispod 556.630,58 kn</w:t>
      </w:r>
    </w:p>
    <w:p w:rsidRDefault="0069082B" w:rsidP="0069082B" w:rsidR="0069082B">
      <w:pPr>
        <w:numPr>
          <w:ilvl w:val="0"/>
          <w:numId w:val="20"/>
        </w:numPr>
        <w:contextualSpacing/>
        <w:jc w:val="both"/>
      </w:pPr>
      <w:r>
        <w:t>na drugoj dražbi ispod jedne polovine utvrđene vrijednosti nekretnine odnosno ispod 371.087,06 kn</w:t>
      </w:r>
    </w:p>
    <w:p w:rsidRDefault="0069082B" w:rsidP="0069082B" w:rsidR="0069082B">
      <w:pPr>
        <w:numPr>
          <w:ilvl w:val="0"/>
          <w:numId w:val="20"/>
        </w:numPr>
        <w:contextualSpacing/>
        <w:jc w:val="both"/>
      </w:pPr>
      <w:r>
        <w:t>na trećoj dražbi ispod jedne četvrtine utvrđene vrijednosti nekretnine odnosno ispod 185.543,53 kn,</w:t>
      </w:r>
    </w:p>
    <w:p w:rsidRDefault="0069082B" w:rsidP="0069082B" w:rsidR="0069082B">
      <w:pPr>
        <w:numPr>
          <w:ilvl w:val="0"/>
          <w:numId w:val="20"/>
        </w:numPr>
        <w:contextualSpacing/>
        <w:jc w:val="both"/>
      </w:pPr>
      <w:r>
        <w:t>na četvrtoj dražbi nekretnina se prodaje po početnoj cijeni od 1,00 kune</w:t>
      </w:r>
    </w:p>
    <w:p w:rsidRDefault="0069082B" w:rsidP="0069082B" w:rsidR="0069082B">
      <w:pPr>
        <w:ind w:left="1134"/>
        <w:contextualSpacing/>
        <w:jc w:val="both"/>
      </w:pPr>
      <w:r>
        <w:tab/>
        <w:t>(čl.247. st. 5. i 6. SZ-a).</w:t>
      </w:r>
    </w:p>
    <w:p w:rsidRDefault="0093601B" w:rsidP="0093601B" w:rsidR="0093601B" w:rsidRPr="00EC75EC">
      <w:pPr>
        <w:ind w:left="1968"/>
        <w:jc w:val="both"/>
      </w:pPr>
    </w:p>
    <w:p w:rsidRDefault="0093601B" w:rsidP="0093601B" w:rsidR="00347890">
      <w:pPr>
        <w:ind w:left="1968"/>
        <w:jc w:val="both"/>
      </w:pPr>
      <w:r>
        <w:t xml:space="preserve">1.7.) </w:t>
      </w:r>
      <w:r w:rsidR="00347890" w:rsidRPr="00EC75EC">
        <w:t>11. suvlasnički dio: 109/10000 etažno vlasništvo (E-11), garaža oznake G2 u nivou I.(prvog) kata, površine 13,27 m2 u nacrtu posebnih dijel</w:t>
      </w:r>
      <w:r w:rsidR="00347890">
        <w:t>ova označeno tamnozelenom bojom, po utvrđe</w:t>
      </w:r>
      <w:r w:rsidR="0069082B">
        <w:t>noj vrijednosti od 89.769,12 kn, te se  ne može prodati:</w:t>
      </w:r>
    </w:p>
    <w:p w:rsidRDefault="0069082B" w:rsidP="0069082B" w:rsidR="0069082B">
      <w:pPr>
        <w:pStyle w:val="Odlomakpopisa"/>
        <w:ind w:left="1608"/>
        <w:jc w:val="both"/>
      </w:pPr>
    </w:p>
    <w:p w:rsidRDefault="0069082B" w:rsidP="0069082B" w:rsidR="0069082B">
      <w:pPr>
        <w:pStyle w:val="Odlomakpopisa"/>
        <w:numPr>
          <w:ilvl w:val="0"/>
          <w:numId w:val="20"/>
        </w:numPr>
        <w:jc w:val="both"/>
      </w:pPr>
      <w:r>
        <w:t>na prvoj dražbi ispod tri četvrtine utvrđene vrijednosti nekretnine odnosno ispod 67.326,84 kn</w:t>
      </w:r>
    </w:p>
    <w:p w:rsidRDefault="0069082B" w:rsidP="0069082B" w:rsidR="0069082B">
      <w:pPr>
        <w:numPr>
          <w:ilvl w:val="0"/>
          <w:numId w:val="20"/>
        </w:numPr>
        <w:contextualSpacing/>
        <w:jc w:val="both"/>
      </w:pPr>
      <w:r>
        <w:t>na drugoj dražbi ispod jedne polovine utvrđene vrijednosti nekretnine odnosno ispod 44.884,56 kn</w:t>
      </w:r>
    </w:p>
    <w:p w:rsidRDefault="0069082B" w:rsidP="0069082B" w:rsidR="0069082B">
      <w:pPr>
        <w:numPr>
          <w:ilvl w:val="0"/>
          <w:numId w:val="20"/>
        </w:numPr>
        <w:contextualSpacing/>
        <w:jc w:val="both"/>
      </w:pPr>
      <w:r>
        <w:t>na trećoj dražbi ispod jedne četvrtine utvrđene vrijednosti nekretnine odnosno ispod 22.442,28 kn,</w:t>
      </w:r>
    </w:p>
    <w:p w:rsidRDefault="0069082B" w:rsidP="0069082B" w:rsidR="0069082B">
      <w:pPr>
        <w:numPr>
          <w:ilvl w:val="0"/>
          <w:numId w:val="20"/>
        </w:numPr>
        <w:contextualSpacing/>
        <w:jc w:val="both"/>
      </w:pPr>
      <w:r>
        <w:t>na četvrtoj dražbi nekretnina se prodaje po početnoj cijeni od 1,00 kune</w:t>
      </w:r>
    </w:p>
    <w:p w:rsidRDefault="0069082B" w:rsidP="0069082B" w:rsidR="0069082B" w:rsidRPr="00EC75EC">
      <w:pPr>
        <w:ind w:left="1134"/>
        <w:contextualSpacing/>
        <w:jc w:val="both"/>
      </w:pPr>
      <w:r>
        <w:tab/>
        <w:t>(čl.247. st. 5. i 6. SZ-a).</w:t>
      </w:r>
    </w:p>
    <w:p w:rsidRDefault="00347890" w:rsidP="00347890" w:rsidR="00347890" w:rsidRPr="00EC75EC">
      <w:pPr>
        <w:ind w:left="1968"/>
        <w:jc w:val="both"/>
      </w:pPr>
    </w:p>
    <w:p w:rsidRDefault="000A7C38" w:rsidP="00347890" w:rsidR="00347890" w:rsidRPr="00EC75EC">
      <w:pPr>
        <w:ind w:left="1418"/>
        <w:jc w:val="both"/>
      </w:pPr>
      <w:r>
        <w:rPr>
          <w:b/>
        </w:rPr>
        <w:t>B</w:t>
      </w:r>
      <w:r w:rsidR="00347890" w:rsidRPr="00EC75EC">
        <w:rPr>
          <w:b/>
        </w:rPr>
        <w:t>)</w:t>
      </w:r>
      <w:r w:rsidR="00347890" w:rsidRPr="00EC75EC">
        <w:t xml:space="preserve"> z.k.ul. 109234 k.o. Grad Zagreb i to stambena zgrada broj 131A, Sveti Duh (površine 258 m2) i dvorište (površine 512 m2) sagrađeno na k.č.br. 8915/16 i to:</w:t>
      </w:r>
    </w:p>
    <w:p w:rsidRDefault="00347890" w:rsidP="00347890" w:rsidR="00347890" w:rsidRPr="00EC75EC">
      <w:pPr>
        <w:ind w:left="1418"/>
        <w:jc w:val="both"/>
      </w:pPr>
    </w:p>
    <w:p w:rsidRDefault="0093601B" w:rsidP="0093601B" w:rsidR="00347890">
      <w:pPr>
        <w:ind w:left="1968"/>
        <w:jc w:val="both"/>
      </w:pPr>
      <w:r>
        <w:t xml:space="preserve">1.1.) </w:t>
      </w:r>
      <w:r w:rsidR="00347890" w:rsidRPr="00EC75EC">
        <w:t xml:space="preserve">1. suvlasnički dio: 1053/10000 etažno vlasništvo (E-1), trosobni stan oznake S1 u podrumu, površine zatvorenog prostora 60,38 m2, sastavljen od ulaznog prostora, dvije sobe, kupaonice, dnevnog boravka sa </w:t>
      </w:r>
      <w:proofErr w:type="spellStart"/>
      <w:r w:rsidR="00347890" w:rsidRPr="00EC75EC">
        <w:t>blagavaonom</w:t>
      </w:r>
      <w:proofErr w:type="spellEnd"/>
      <w:r w:rsidR="00347890" w:rsidRPr="00EC75EC">
        <w:t xml:space="preserve"> i kuhinje, te dvije natkrivene terase površine 10,62 m2, nenatkrivene terase površine 16,04 m2, prohodnog vrta površine 17,10 m2 i neprohodnog vrta površine 33,80 m2,  spremište u prizemlju oznake SP1 površine 5,75 m2, ukupno površine 143,70 m2, u nacrtu posebnih dijelova označeno zelenom bojom,</w:t>
      </w:r>
      <w:r w:rsidR="00347890">
        <w:t xml:space="preserve"> po utvrđenoj vrijednosti od 845.927,36 kn,</w:t>
      </w:r>
      <w:r w:rsidR="0069082B">
        <w:t xml:space="preserve"> te se ne može prodati:</w:t>
      </w:r>
    </w:p>
    <w:p w:rsidRDefault="0069082B" w:rsidP="0069082B" w:rsidR="0069082B">
      <w:pPr>
        <w:pStyle w:val="Odlomakpopisa"/>
        <w:ind w:left="1608"/>
        <w:jc w:val="both"/>
      </w:pPr>
    </w:p>
    <w:p w:rsidRDefault="0069082B" w:rsidP="0069082B" w:rsidR="0069082B">
      <w:pPr>
        <w:pStyle w:val="Odlomakpopisa"/>
        <w:numPr>
          <w:ilvl w:val="0"/>
          <w:numId w:val="18"/>
        </w:numPr>
        <w:jc w:val="both"/>
      </w:pPr>
      <w:r>
        <w:t>na prvoj dražbi ispod tri četvrtine utvrđene vrijednosti nekretnine odnosno ispod 634.445,52 kn</w:t>
      </w:r>
    </w:p>
    <w:p w:rsidRDefault="0069082B" w:rsidP="0069082B" w:rsidR="0069082B">
      <w:pPr>
        <w:numPr>
          <w:ilvl w:val="0"/>
          <w:numId w:val="18"/>
        </w:numPr>
        <w:contextualSpacing/>
        <w:jc w:val="both"/>
      </w:pPr>
      <w:r>
        <w:t>na drugoj dražbi ispod jedne polovine utvrđene vrijednosti nekretnine odnosno ispod 422.963,68 kn</w:t>
      </w:r>
    </w:p>
    <w:p w:rsidRDefault="0069082B" w:rsidP="0069082B" w:rsidR="0069082B">
      <w:pPr>
        <w:numPr>
          <w:ilvl w:val="0"/>
          <w:numId w:val="18"/>
        </w:numPr>
        <w:contextualSpacing/>
        <w:jc w:val="both"/>
      </w:pPr>
      <w:r>
        <w:t>na trećoj dražbi ispod jedne četvrtine utvrđene vrijednosti nekretnine odnosno ispod 211.481,84 kn,</w:t>
      </w:r>
    </w:p>
    <w:p w:rsidRDefault="0069082B" w:rsidP="0069082B" w:rsidR="0069082B">
      <w:pPr>
        <w:numPr>
          <w:ilvl w:val="0"/>
          <w:numId w:val="18"/>
        </w:numPr>
        <w:contextualSpacing/>
        <w:jc w:val="both"/>
      </w:pPr>
      <w:r>
        <w:t>na četvrtoj dražbi nekretnina se prodaje po početnoj cijeni od 1,00 kune</w:t>
      </w:r>
    </w:p>
    <w:p w:rsidRDefault="0069082B" w:rsidP="0069082B" w:rsidR="0069082B">
      <w:pPr>
        <w:ind w:left="1134"/>
        <w:contextualSpacing/>
        <w:jc w:val="both"/>
      </w:pPr>
      <w:r>
        <w:tab/>
        <w:t>(čl.247. st. 5. i 6. SZ-a).</w:t>
      </w:r>
    </w:p>
    <w:p w:rsidRDefault="0093601B" w:rsidP="0093601B" w:rsidR="0093601B" w:rsidRPr="00EC75EC">
      <w:pPr>
        <w:ind w:left="1968"/>
        <w:jc w:val="both"/>
      </w:pPr>
    </w:p>
    <w:p w:rsidRDefault="0093601B" w:rsidP="0093601B" w:rsidR="00347890">
      <w:pPr>
        <w:ind w:left="1968"/>
        <w:jc w:val="both"/>
      </w:pPr>
      <w:r>
        <w:t xml:space="preserve">1.2.) </w:t>
      </w:r>
      <w:r w:rsidR="00347890" w:rsidRPr="00EC75EC">
        <w:t xml:space="preserve">2. suvlasnički dio: 1040/10000 etažno vlasništvo (E-2), trosobni stan oznake S2 u podrumu, površine zatvorenog prostora 59,07 m2, sastavljen od ulaznog prostora, dvije sobe, kupaonice, dnevnog boravka sa </w:t>
      </w:r>
      <w:proofErr w:type="spellStart"/>
      <w:r w:rsidR="00347890" w:rsidRPr="00EC75EC">
        <w:t>blagavaonom</w:t>
      </w:r>
      <w:proofErr w:type="spellEnd"/>
      <w:r w:rsidR="00347890" w:rsidRPr="00EC75EC">
        <w:t xml:space="preserve"> i kuhinje, te natkrivene terase površine 8,78 m2, nenatkrivene terase površine 15,70 m2,  i prohodnog vrta površine 22,5 m2, spremište u prizemlju oznake SP2 površine 5,76 m2, ukupno površine 111,81 m2, u nacrtu posebnih dijelova označeno </w:t>
      </w:r>
      <w:proofErr w:type="spellStart"/>
      <w:r w:rsidR="00347890" w:rsidRPr="00EC75EC">
        <w:t>svijetlopravom</w:t>
      </w:r>
      <w:proofErr w:type="spellEnd"/>
      <w:r w:rsidR="00347890" w:rsidRPr="00EC75EC">
        <w:t xml:space="preserve"> bojom,</w:t>
      </w:r>
      <w:r w:rsidR="00347890">
        <w:t xml:space="preserve"> po utvrđenoj vrijednosti od 793.035,76 kn,</w:t>
      </w:r>
      <w:r w:rsidR="0069082B">
        <w:t xml:space="preserve"> te se  ne može prodati:</w:t>
      </w:r>
    </w:p>
    <w:p w:rsidRDefault="0069082B" w:rsidP="0069082B" w:rsidR="0069082B">
      <w:pPr>
        <w:pStyle w:val="Odlomakpopisa"/>
        <w:ind w:left="1608"/>
        <w:jc w:val="both"/>
      </w:pPr>
    </w:p>
    <w:p w:rsidRDefault="0069082B" w:rsidP="0069082B" w:rsidR="0069082B">
      <w:pPr>
        <w:pStyle w:val="Odlomakpopisa"/>
        <w:numPr>
          <w:ilvl w:val="0"/>
          <w:numId w:val="18"/>
        </w:numPr>
        <w:jc w:val="both"/>
      </w:pPr>
      <w:r>
        <w:t>na prvoj dražbi ispod tri četvrtine utvrđene vrijednosti nekretnine odnosno ispod 594.776,82 kn</w:t>
      </w:r>
    </w:p>
    <w:p w:rsidRDefault="0069082B" w:rsidP="0069082B" w:rsidR="0069082B">
      <w:pPr>
        <w:numPr>
          <w:ilvl w:val="0"/>
          <w:numId w:val="18"/>
        </w:numPr>
        <w:contextualSpacing/>
        <w:jc w:val="both"/>
      </w:pPr>
      <w:r>
        <w:t>na drugoj dražbi ispod jedne polovine utvrđene vrijednosti nekretnine odnosno ispod 396.517,88 kn</w:t>
      </w:r>
    </w:p>
    <w:p w:rsidRDefault="0069082B" w:rsidP="0069082B" w:rsidR="0069082B">
      <w:pPr>
        <w:numPr>
          <w:ilvl w:val="0"/>
          <w:numId w:val="18"/>
        </w:numPr>
        <w:contextualSpacing/>
        <w:jc w:val="both"/>
      </w:pPr>
      <w:r>
        <w:t>na trećoj dražbi ispod jedne četvrtine utvrđene vrijednosti nekretnine odnosno ispod 198.258,94 kn,</w:t>
      </w:r>
    </w:p>
    <w:p w:rsidRDefault="0069082B" w:rsidP="0069082B" w:rsidR="0069082B">
      <w:pPr>
        <w:numPr>
          <w:ilvl w:val="0"/>
          <w:numId w:val="18"/>
        </w:numPr>
        <w:contextualSpacing/>
        <w:jc w:val="both"/>
      </w:pPr>
      <w:r>
        <w:t>na četvrtoj dražbi nekretnina se prodaje po početnoj cijeni od 1,00 kune</w:t>
      </w:r>
    </w:p>
    <w:p w:rsidRDefault="0069082B" w:rsidP="0069082B" w:rsidR="0069082B">
      <w:pPr>
        <w:ind w:left="1134"/>
        <w:contextualSpacing/>
        <w:jc w:val="both"/>
      </w:pPr>
      <w:r>
        <w:tab/>
        <w:t>(čl.247. st. 5. i 6. SZ-a).</w:t>
      </w:r>
    </w:p>
    <w:p w:rsidRDefault="0093601B" w:rsidP="0093601B" w:rsidR="0093601B" w:rsidRPr="00EC75EC">
      <w:pPr>
        <w:ind w:left="1968"/>
        <w:jc w:val="both"/>
      </w:pPr>
    </w:p>
    <w:p w:rsidRDefault="0093601B" w:rsidP="0093601B" w:rsidR="00347890">
      <w:pPr>
        <w:ind w:left="1968"/>
        <w:jc w:val="both"/>
      </w:pPr>
      <w:r>
        <w:t xml:space="preserve">1.3.) </w:t>
      </w:r>
      <w:r w:rsidR="00347890" w:rsidRPr="00EC75EC">
        <w:t xml:space="preserve">3. suvlasnički dio: 1764/10000 etažno vlasništvo (E-3), peterosobni stan oznake S3 u prizemlju, površine zatvorenog prostora 102,57 m2, sastavljen od ulaznog prostora, tri sobe, dvije kupaonice, dnevnog boravka, </w:t>
      </w:r>
      <w:proofErr w:type="spellStart"/>
      <w:r w:rsidR="00347890" w:rsidRPr="00EC75EC">
        <w:t>blagavaonice</w:t>
      </w:r>
      <w:proofErr w:type="spellEnd"/>
      <w:r w:rsidR="00347890" w:rsidRPr="00EC75EC">
        <w:t xml:space="preserve">, kuhinje, izbe te natkrivene terase površine 5,58 m2, dvije </w:t>
      </w:r>
      <w:proofErr w:type="spellStart"/>
      <w:r w:rsidR="00347890" w:rsidRPr="00EC75EC">
        <w:t>loggie</w:t>
      </w:r>
      <w:proofErr w:type="spellEnd"/>
      <w:r w:rsidR="00347890" w:rsidRPr="00EC75EC">
        <w:t xml:space="preserve"> površine 6,62 m2, balkona površine 9,40 m2, nenatkrivene terase površine 16,32 m2, prohodnog vrta površine 19,80 m2 i neprohodnog vrta površine 15,40 m2,  spremište u prizemlju oznake SP10 površine 9,39 m2, ukupno površine 185,08 m2, u nacrtu posebnih dijelova označeno crvenom bojom,</w:t>
      </w:r>
      <w:r w:rsidR="00347890">
        <w:t xml:space="preserve"> po utvrđenoj vrijednosti od 1.420.179,08 kn,</w:t>
      </w:r>
      <w:r w:rsidR="0069082B">
        <w:t xml:space="preserve"> te s e ne može prodati:</w:t>
      </w:r>
    </w:p>
    <w:p w:rsidRDefault="0069082B" w:rsidP="0069082B" w:rsidR="0069082B">
      <w:pPr>
        <w:pStyle w:val="Odlomakpopisa"/>
        <w:ind w:left="1608"/>
        <w:jc w:val="both"/>
      </w:pPr>
    </w:p>
    <w:p w:rsidRDefault="0069082B" w:rsidP="0069082B" w:rsidR="0069082B">
      <w:pPr>
        <w:pStyle w:val="Odlomakpopisa"/>
        <w:numPr>
          <w:ilvl w:val="0"/>
          <w:numId w:val="18"/>
        </w:numPr>
        <w:jc w:val="both"/>
      </w:pPr>
      <w:r>
        <w:t>na prvoj dražbi ispod tri četvrtine utvrđene vrijednosti nekretnine odnosno ispod 1.065.134,31 kn</w:t>
      </w:r>
    </w:p>
    <w:p w:rsidRDefault="0069082B" w:rsidP="0069082B" w:rsidR="0069082B">
      <w:pPr>
        <w:numPr>
          <w:ilvl w:val="0"/>
          <w:numId w:val="18"/>
        </w:numPr>
        <w:contextualSpacing/>
        <w:jc w:val="both"/>
      </w:pPr>
      <w:r>
        <w:t>na drugoj dražbi ispod jedne polovine utvrđene vrijednosti nekretnine odnosno ispod 710.089,54 kn</w:t>
      </w:r>
    </w:p>
    <w:p w:rsidRDefault="0069082B" w:rsidP="0069082B" w:rsidR="0069082B">
      <w:pPr>
        <w:numPr>
          <w:ilvl w:val="0"/>
          <w:numId w:val="18"/>
        </w:numPr>
        <w:contextualSpacing/>
        <w:jc w:val="both"/>
      </w:pPr>
      <w:r>
        <w:t>na trećoj dražbi ispod jedne četvrtine utvrđene vrijednosti nekretnine odnosno ispod 355.044,77 kn,</w:t>
      </w:r>
    </w:p>
    <w:p w:rsidRDefault="0069082B" w:rsidP="0069082B" w:rsidR="0069082B">
      <w:pPr>
        <w:numPr>
          <w:ilvl w:val="0"/>
          <w:numId w:val="18"/>
        </w:numPr>
        <w:contextualSpacing/>
        <w:jc w:val="both"/>
      </w:pPr>
      <w:r>
        <w:t>na četvrtoj dražbi nekretnina se prodaje po početnoj cijeni od 1,00 kune</w:t>
      </w:r>
    </w:p>
    <w:p w:rsidRDefault="0069082B" w:rsidP="0069082B" w:rsidR="0069082B">
      <w:pPr>
        <w:ind w:left="1134"/>
        <w:contextualSpacing/>
        <w:jc w:val="both"/>
      </w:pPr>
      <w:r>
        <w:tab/>
        <w:t>(čl.247. st. 5. i 6. SZ-a).</w:t>
      </w:r>
    </w:p>
    <w:p w:rsidRDefault="0093601B" w:rsidP="0093601B" w:rsidR="0093601B" w:rsidRPr="00EC75EC">
      <w:pPr>
        <w:ind w:left="1968"/>
        <w:jc w:val="both"/>
      </w:pPr>
    </w:p>
    <w:p w:rsidRDefault="0093601B" w:rsidP="0093601B" w:rsidR="00347890">
      <w:pPr>
        <w:ind w:left="1968"/>
        <w:jc w:val="both"/>
      </w:pPr>
      <w:r>
        <w:t xml:space="preserve">1.4.) </w:t>
      </w:r>
      <w:r w:rsidR="00347890" w:rsidRPr="00EC75EC">
        <w:t xml:space="preserve">4. suvlasnički dio: 854/10000 etažno vlasništvo (E-4), </w:t>
      </w:r>
      <w:proofErr w:type="spellStart"/>
      <w:r w:rsidR="00347890" w:rsidRPr="00EC75EC">
        <w:t>dvoipolsobni</w:t>
      </w:r>
      <w:proofErr w:type="spellEnd"/>
      <w:r w:rsidR="00347890" w:rsidRPr="00EC75EC">
        <w:t xml:space="preserve"> stan oznake S4 na I. katu, površine zatvorenog prostora 52,70 m2, sastavljen od ulaznog prostora, dvije sobe, kupaonice, dnevnog boravka sa </w:t>
      </w:r>
      <w:proofErr w:type="spellStart"/>
      <w:r w:rsidR="00347890" w:rsidRPr="00EC75EC">
        <w:t>blagavaonom</w:t>
      </w:r>
      <w:proofErr w:type="spellEnd"/>
      <w:r w:rsidR="00347890" w:rsidRPr="00EC75EC">
        <w:t xml:space="preserve"> i kuhinje, te dvije </w:t>
      </w:r>
      <w:proofErr w:type="spellStart"/>
      <w:r w:rsidR="00347890" w:rsidRPr="00EC75EC">
        <w:t>loggie</w:t>
      </w:r>
      <w:proofErr w:type="spellEnd"/>
      <w:r w:rsidR="00347890" w:rsidRPr="00EC75EC">
        <w:t xml:space="preserve"> površine 9,04 m2, spremište u prizemlju oznake SP3 površine 5,72 m2, ukupno površine 67,46 m2, u nacrtu posebnih dijelova označeno plavom bojom,</w:t>
      </w:r>
      <w:r w:rsidR="00347890">
        <w:t xml:space="preserve"> po utvrđenoj vrijednosti od 703.041,08 kn,</w:t>
      </w:r>
      <w:r w:rsidR="0069082B">
        <w:t xml:space="preserve"> te se ne može prodati:</w:t>
      </w:r>
    </w:p>
    <w:p w:rsidRDefault="0069082B" w:rsidP="0069082B" w:rsidR="0069082B">
      <w:pPr>
        <w:pStyle w:val="Odlomakpopisa"/>
        <w:ind w:left="1608"/>
        <w:jc w:val="both"/>
      </w:pPr>
    </w:p>
    <w:p w:rsidRDefault="0069082B" w:rsidP="0069082B" w:rsidR="0069082B">
      <w:pPr>
        <w:pStyle w:val="Odlomakpopisa"/>
        <w:numPr>
          <w:ilvl w:val="0"/>
          <w:numId w:val="18"/>
        </w:numPr>
        <w:jc w:val="both"/>
      </w:pPr>
      <w:r>
        <w:t>na prvoj dražbi ispod tri četvrtine utvrđene vrijednosti nekretnine odnosno ispod 527.280,81 kn</w:t>
      </w:r>
    </w:p>
    <w:p w:rsidRDefault="0069082B" w:rsidP="0069082B" w:rsidR="0069082B">
      <w:pPr>
        <w:numPr>
          <w:ilvl w:val="0"/>
          <w:numId w:val="18"/>
        </w:numPr>
        <w:contextualSpacing/>
        <w:jc w:val="both"/>
      </w:pPr>
      <w:r>
        <w:t>na drugoj dražbi ispod jedne polovine utvrđene vrijednosti nekretnine odnosno ispod 351.520,54 kn</w:t>
      </w:r>
    </w:p>
    <w:p w:rsidRDefault="0069082B" w:rsidP="0069082B" w:rsidR="0069082B">
      <w:pPr>
        <w:numPr>
          <w:ilvl w:val="0"/>
          <w:numId w:val="18"/>
        </w:numPr>
        <w:contextualSpacing/>
        <w:jc w:val="both"/>
      </w:pPr>
      <w:r>
        <w:t>na trećoj dražbi ispod jedne četvrtine utvrđene vrijednosti nekretnine odnosno ispod 175.760,27 kn,</w:t>
      </w:r>
    </w:p>
    <w:p w:rsidRDefault="0069082B" w:rsidP="0069082B" w:rsidR="0069082B">
      <w:pPr>
        <w:numPr>
          <w:ilvl w:val="0"/>
          <w:numId w:val="18"/>
        </w:numPr>
        <w:contextualSpacing/>
        <w:jc w:val="both"/>
      </w:pPr>
      <w:r>
        <w:t>na četvrtoj dražbi nekretnina se prodaje po početnoj cijeni od 1,00 kune</w:t>
      </w:r>
    </w:p>
    <w:p w:rsidRDefault="0069082B" w:rsidP="0069082B" w:rsidR="0069082B">
      <w:pPr>
        <w:ind w:left="1134"/>
        <w:contextualSpacing/>
        <w:jc w:val="both"/>
      </w:pPr>
      <w:r>
        <w:tab/>
        <w:t>(čl.247. st. 5. i 6. SZ-a).</w:t>
      </w:r>
    </w:p>
    <w:p w:rsidRDefault="0093601B" w:rsidP="0093601B" w:rsidR="0093601B" w:rsidRPr="00EC75EC">
      <w:pPr>
        <w:ind w:left="1968"/>
        <w:jc w:val="both"/>
      </w:pPr>
    </w:p>
    <w:p w:rsidRDefault="0093601B" w:rsidP="0093601B" w:rsidR="00347890">
      <w:pPr>
        <w:ind w:left="1968"/>
        <w:jc w:val="both"/>
      </w:pPr>
      <w:r>
        <w:t xml:space="preserve">1.5.) </w:t>
      </w:r>
      <w:r w:rsidR="00347890" w:rsidRPr="00EC75EC">
        <w:t xml:space="preserve">5. suvlasnički dio: 607/10000 etažno vlasništvo (E-5), jednoipolsobni stan oznake S5 na I. katu, površine zatvorenog prostora 52,70 m2 sastavljen od ulaznog prostora, sobe, kupaonice, dnevnog boravka sa </w:t>
      </w:r>
      <w:proofErr w:type="spellStart"/>
      <w:r w:rsidR="00347890" w:rsidRPr="00EC75EC">
        <w:t>blagavaonom</w:t>
      </w:r>
      <w:proofErr w:type="spellEnd"/>
      <w:r w:rsidR="00347890" w:rsidRPr="00EC75EC">
        <w:t xml:space="preserve"> i kuhinje, te </w:t>
      </w:r>
      <w:proofErr w:type="spellStart"/>
      <w:r w:rsidR="00347890" w:rsidRPr="00EC75EC">
        <w:t>loggie</w:t>
      </w:r>
      <w:proofErr w:type="spellEnd"/>
      <w:r w:rsidR="00347890" w:rsidRPr="00EC75EC">
        <w:t xml:space="preserve"> površine 6,43 m2, spremište u prizemlju oznake SP4 površine 5,72 m2, ukupno površine 67,46 m2, u nacrtu posebnih dijelova označeno ljubičastom bojom,</w:t>
      </w:r>
      <w:r w:rsidR="00347890">
        <w:t xml:space="preserve"> po utvrđenoj vrijednosti od 499.932,81 kn,</w:t>
      </w:r>
      <w:r w:rsidR="0069082B">
        <w:t xml:space="preserve"> te se ne može prodati:</w:t>
      </w:r>
    </w:p>
    <w:p w:rsidRDefault="0069082B" w:rsidP="0069082B" w:rsidR="0069082B">
      <w:pPr>
        <w:pStyle w:val="Odlomakpopisa"/>
        <w:ind w:left="1608"/>
        <w:jc w:val="both"/>
      </w:pPr>
    </w:p>
    <w:p w:rsidRDefault="0069082B" w:rsidP="0069082B" w:rsidR="0069082B">
      <w:pPr>
        <w:pStyle w:val="Odlomakpopisa"/>
        <w:numPr>
          <w:ilvl w:val="0"/>
          <w:numId w:val="18"/>
        </w:numPr>
        <w:jc w:val="both"/>
      </w:pPr>
      <w:r>
        <w:t>na prvoj dražbi ispod tri četvrtine utvrđene vrijednosti nekretnine odnosno ispod 374.949,61 kn</w:t>
      </w:r>
    </w:p>
    <w:p w:rsidRDefault="0069082B" w:rsidP="0069082B" w:rsidR="0069082B">
      <w:pPr>
        <w:numPr>
          <w:ilvl w:val="0"/>
          <w:numId w:val="18"/>
        </w:numPr>
        <w:contextualSpacing/>
        <w:jc w:val="both"/>
      </w:pPr>
      <w:r>
        <w:t>na drugoj dražbi ispod jedne polovine utvrđene vrijednosti nekretnine odnosno ispod 249.966,41 kn</w:t>
      </w:r>
    </w:p>
    <w:p w:rsidRDefault="0069082B" w:rsidP="0069082B" w:rsidR="0069082B">
      <w:pPr>
        <w:numPr>
          <w:ilvl w:val="0"/>
          <w:numId w:val="18"/>
        </w:numPr>
        <w:contextualSpacing/>
        <w:jc w:val="both"/>
      </w:pPr>
      <w:r>
        <w:lastRenderedPageBreak/>
        <w:t>na trećoj dražbi ispod jedne četvrtine utvrđene vrijednosti nekretnine odnosno ispod 124.983,20 kn,</w:t>
      </w:r>
    </w:p>
    <w:p w:rsidRDefault="0069082B" w:rsidP="0069082B" w:rsidR="0069082B">
      <w:pPr>
        <w:numPr>
          <w:ilvl w:val="0"/>
          <w:numId w:val="18"/>
        </w:numPr>
        <w:contextualSpacing/>
        <w:jc w:val="both"/>
      </w:pPr>
      <w:r>
        <w:t>na četvrtoj dražbi nekretnina se prodaje po početnoj cijeni od 1,00 kune</w:t>
      </w:r>
    </w:p>
    <w:p w:rsidRDefault="0069082B" w:rsidP="0069082B" w:rsidR="0069082B">
      <w:pPr>
        <w:ind w:left="1134"/>
        <w:contextualSpacing/>
        <w:jc w:val="both"/>
      </w:pPr>
      <w:r>
        <w:tab/>
        <w:t>(čl.247. st. 5. i 6. SZ-a).</w:t>
      </w:r>
    </w:p>
    <w:p w:rsidRDefault="0093601B" w:rsidP="0093601B" w:rsidR="0093601B" w:rsidRPr="00EC75EC">
      <w:pPr>
        <w:ind w:left="1968"/>
        <w:jc w:val="both"/>
      </w:pPr>
    </w:p>
    <w:p w:rsidRDefault="0093601B" w:rsidP="0093601B" w:rsidR="00347890">
      <w:pPr>
        <w:ind w:left="1968"/>
        <w:jc w:val="both"/>
      </w:pPr>
      <w:r>
        <w:t xml:space="preserve">1.6.) </w:t>
      </w:r>
      <w:r w:rsidR="00347890" w:rsidRPr="00EC75EC">
        <w:t xml:space="preserve">6. suvlasnički dio: 1257/10000 etažno vlasništvo (E-6), trosobni stan oznake S6 na II. katu, površine zatvorenog prostora 81,43 m2, sastavljen od ulaznog prostora, dvije sobe, kupaonice, dnevnog boravka, </w:t>
      </w:r>
      <w:proofErr w:type="spellStart"/>
      <w:r w:rsidR="00347890" w:rsidRPr="00EC75EC">
        <w:t>blagavaone</w:t>
      </w:r>
      <w:proofErr w:type="spellEnd"/>
      <w:r w:rsidR="00347890" w:rsidRPr="00EC75EC">
        <w:t xml:space="preserve">, </w:t>
      </w:r>
      <w:proofErr w:type="spellStart"/>
      <w:r w:rsidR="00347890" w:rsidRPr="00EC75EC">
        <w:t>Wca</w:t>
      </w:r>
      <w:proofErr w:type="spellEnd"/>
      <w:r w:rsidR="00347890" w:rsidRPr="00EC75EC">
        <w:t xml:space="preserve">, izbe, predsoblja i kuhinje, te dvije </w:t>
      </w:r>
      <w:proofErr w:type="spellStart"/>
      <w:r w:rsidR="00347890" w:rsidRPr="00EC75EC">
        <w:t>loggie</w:t>
      </w:r>
      <w:proofErr w:type="spellEnd"/>
      <w:r w:rsidR="00347890" w:rsidRPr="00EC75EC">
        <w:t xml:space="preserve"> površine 10,82 m2,  spremište u prizemlju oznake SP6 površine 4,32 m2, ukupno površine 96,57 m2, u nacrtu posebnih dijelova označeno narančastom bojom,</w:t>
      </w:r>
      <w:r w:rsidR="00347890">
        <w:t xml:space="preserve"> po utvrđenoj vrijednosti od 1.034.262,08 kn,</w:t>
      </w:r>
      <w:r w:rsidR="0069082B">
        <w:t xml:space="preserve"> te se ne može prodati:</w:t>
      </w:r>
    </w:p>
    <w:p w:rsidRDefault="0069082B" w:rsidP="0069082B" w:rsidR="0069082B">
      <w:pPr>
        <w:pStyle w:val="Odlomakpopisa"/>
        <w:ind w:left="1608"/>
        <w:jc w:val="both"/>
      </w:pPr>
    </w:p>
    <w:p w:rsidRDefault="0069082B" w:rsidP="0069082B" w:rsidR="0069082B">
      <w:pPr>
        <w:pStyle w:val="Odlomakpopisa"/>
        <w:numPr>
          <w:ilvl w:val="0"/>
          <w:numId w:val="18"/>
        </w:numPr>
        <w:jc w:val="both"/>
      </w:pPr>
      <w:r>
        <w:t xml:space="preserve">na prvoj dražbi ispod tri četvrtine utvrđene vrijednosti nekretnine odnosno ispod </w:t>
      </w:r>
      <w:r w:rsidR="0032757E">
        <w:t>775.696,56</w:t>
      </w:r>
      <w:r>
        <w:t xml:space="preserve"> kn</w:t>
      </w:r>
    </w:p>
    <w:p w:rsidRDefault="0069082B" w:rsidP="0069082B" w:rsidR="0069082B">
      <w:pPr>
        <w:numPr>
          <w:ilvl w:val="0"/>
          <w:numId w:val="18"/>
        </w:numPr>
        <w:contextualSpacing/>
        <w:jc w:val="both"/>
      </w:pPr>
      <w:r>
        <w:t xml:space="preserve">na drugoj dražbi ispod jedne polovine utvrđene vrijednosti nekretnine odnosno ispod </w:t>
      </w:r>
      <w:r w:rsidR="0032757E">
        <w:t>517.131,04</w:t>
      </w:r>
      <w:r>
        <w:t xml:space="preserve"> kn</w:t>
      </w:r>
    </w:p>
    <w:p w:rsidRDefault="0069082B" w:rsidP="0069082B" w:rsidR="0069082B">
      <w:pPr>
        <w:numPr>
          <w:ilvl w:val="0"/>
          <w:numId w:val="18"/>
        </w:numPr>
        <w:contextualSpacing/>
        <w:jc w:val="both"/>
      </w:pPr>
      <w:r>
        <w:t xml:space="preserve">na trećoj dražbi ispod jedne četvrtine utvrđene vrijednosti nekretnine odnosno ispod </w:t>
      </w:r>
      <w:r w:rsidR="0032757E">
        <w:t>25</w:t>
      </w:r>
      <w:r w:rsidR="00DD1F53">
        <w:t>8</w:t>
      </w:r>
      <w:bookmarkStart w:name="_GoBack" w:id="0"/>
      <w:bookmarkEnd w:id="0"/>
      <w:r w:rsidR="0032757E">
        <w:t>.565,52</w:t>
      </w:r>
      <w:r>
        <w:t xml:space="preserve"> kn,</w:t>
      </w:r>
    </w:p>
    <w:p w:rsidRDefault="0069082B" w:rsidP="0069082B" w:rsidR="0069082B">
      <w:pPr>
        <w:numPr>
          <w:ilvl w:val="0"/>
          <w:numId w:val="18"/>
        </w:numPr>
        <w:contextualSpacing/>
        <w:jc w:val="both"/>
      </w:pPr>
      <w:r>
        <w:t>na četvrtoj dražbi nekretnina se prodaje po početnoj cijeni od 1,00 kune</w:t>
      </w:r>
    </w:p>
    <w:p w:rsidRDefault="0032757E" w:rsidP="0069082B" w:rsidR="0069082B">
      <w:pPr>
        <w:ind w:left="1134"/>
        <w:contextualSpacing/>
        <w:jc w:val="both"/>
      </w:pPr>
      <w:r>
        <w:tab/>
        <w:t>(čl.247. st. 5. i 6. SZ-a).</w:t>
      </w:r>
    </w:p>
    <w:p w:rsidRDefault="0093601B" w:rsidP="0093601B" w:rsidR="0093601B" w:rsidRPr="00EC75EC">
      <w:pPr>
        <w:ind w:left="1968"/>
        <w:jc w:val="both"/>
      </w:pPr>
    </w:p>
    <w:p w:rsidRDefault="0093601B" w:rsidP="0093601B" w:rsidR="00347890">
      <w:pPr>
        <w:ind w:left="1968"/>
        <w:jc w:val="both"/>
      </w:pPr>
      <w:r>
        <w:t xml:space="preserve">1.7.) </w:t>
      </w:r>
      <w:r w:rsidR="00347890" w:rsidRPr="00EC75EC">
        <w:t xml:space="preserve">7. suvlasnički dio: 997/10000 etažno vlasništvo (E-7), </w:t>
      </w:r>
      <w:proofErr w:type="spellStart"/>
      <w:r w:rsidR="00347890" w:rsidRPr="00EC75EC">
        <w:t>dvoipolsobni</w:t>
      </w:r>
      <w:proofErr w:type="spellEnd"/>
      <w:r w:rsidR="00347890" w:rsidRPr="00EC75EC">
        <w:t xml:space="preserve"> stan oznake S7 na II. katu, površine zatvorenog prostora 81,43 m2, sastavljen od ulaznog prostora, dvije sobe, kupaonice, dnevnog boravka,  </w:t>
      </w:r>
      <w:proofErr w:type="spellStart"/>
      <w:r w:rsidR="00347890" w:rsidRPr="00EC75EC">
        <w:t>blagavaone</w:t>
      </w:r>
      <w:proofErr w:type="spellEnd"/>
      <w:r w:rsidR="00347890" w:rsidRPr="00EC75EC">
        <w:t xml:space="preserve">, izbe i kuhinje, te dvije </w:t>
      </w:r>
      <w:proofErr w:type="spellStart"/>
      <w:r w:rsidR="00347890" w:rsidRPr="00EC75EC">
        <w:t>loggie</w:t>
      </w:r>
      <w:proofErr w:type="spellEnd"/>
      <w:r w:rsidR="00347890" w:rsidRPr="00EC75EC">
        <w:t xml:space="preserve"> površine 6,98 m2,  spremište u prizemlju oznake SP7 površine 4,36 m2, ukupno površine 76,65 m2, u nacrtu posebnih dijelova označeno roza bojom,</w:t>
      </w:r>
      <w:r w:rsidR="00347890">
        <w:t xml:space="preserve"> po utvrđenoj vrijednosti od 820.214,60 kn,</w:t>
      </w:r>
      <w:r w:rsidR="0032757E">
        <w:t xml:space="preserve"> te se ne može prodati:</w:t>
      </w:r>
    </w:p>
    <w:p w:rsidRDefault="0032757E" w:rsidP="0032757E" w:rsidR="0032757E">
      <w:pPr>
        <w:pStyle w:val="Odlomakpopisa"/>
        <w:ind w:left="1608"/>
        <w:jc w:val="both"/>
      </w:pPr>
    </w:p>
    <w:p w:rsidRDefault="0032757E" w:rsidP="0032757E" w:rsidR="0032757E">
      <w:pPr>
        <w:pStyle w:val="Odlomakpopisa"/>
        <w:numPr>
          <w:ilvl w:val="0"/>
          <w:numId w:val="18"/>
        </w:numPr>
        <w:jc w:val="both"/>
      </w:pPr>
      <w:r>
        <w:t>na prvoj dražbi ispod tri četvrtine utvrđene vrijednosti nekretnine odnosno ispod 615.160,95 kn</w:t>
      </w:r>
    </w:p>
    <w:p w:rsidRDefault="0032757E" w:rsidP="0032757E" w:rsidR="0032757E">
      <w:pPr>
        <w:numPr>
          <w:ilvl w:val="0"/>
          <w:numId w:val="18"/>
        </w:numPr>
        <w:contextualSpacing/>
        <w:jc w:val="both"/>
      </w:pPr>
      <w:r>
        <w:t>na drugoj dražbi ispod jedne polovine utvrđene vrijednosti nekretnine odnosno ispod 410.107,30 kn</w:t>
      </w:r>
    </w:p>
    <w:p w:rsidRDefault="0032757E" w:rsidP="0032757E" w:rsidR="0032757E">
      <w:pPr>
        <w:numPr>
          <w:ilvl w:val="0"/>
          <w:numId w:val="18"/>
        </w:numPr>
        <w:contextualSpacing/>
        <w:jc w:val="both"/>
      </w:pPr>
      <w:r>
        <w:t>na trećoj dražbi ispod jedne četvrtine utvrđene vrijednosti nekretnine odnosno ispod 205.053,65 kn,</w:t>
      </w:r>
    </w:p>
    <w:p w:rsidRDefault="0032757E" w:rsidP="0032757E" w:rsidR="0032757E">
      <w:pPr>
        <w:numPr>
          <w:ilvl w:val="0"/>
          <w:numId w:val="18"/>
        </w:numPr>
        <w:contextualSpacing/>
        <w:jc w:val="both"/>
      </w:pPr>
      <w:r>
        <w:t>na četvrtoj dražbi nekretnina se prodaje po početnoj cijeni od 1,00 kune</w:t>
      </w:r>
    </w:p>
    <w:p w:rsidRDefault="0032757E" w:rsidP="0032757E" w:rsidR="0032757E">
      <w:pPr>
        <w:ind w:left="1134"/>
        <w:contextualSpacing/>
        <w:jc w:val="both"/>
      </w:pPr>
      <w:r>
        <w:tab/>
        <w:t>(čl.247. st. 5. i 6. SZ-a).</w:t>
      </w:r>
    </w:p>
    <w:p w:rsidRDefault="0093601B" w:rsidP="0093601B" w:rsidR="0093601B" w:rsidRPr="00EC75EC">
      <w:pPr>
        <w:ind w:left="1968"/>
        <w:jc w:val="both"/>
      </w:pPr>
    </w:p>
    <w:p w:rsidRDefault="0093601B" w:rsidP="0093601B" w:rsidR="00347890">
      <w:pPr>
        <w:ind w:left="1968"/>
        <w:jc w:val="both"/>
      </w:pPr>
      <w:r>
        <w:t xml:space="preserve">1.8.) </w:t>
      </w:r>
      <w:r w:rsidR="00347890" w:rsidRPr="00EC75EC">
        <w:t xml:space="preserve">8. suvlasnički dio: 998/10000 etažno vlasništvo (E-8), </w:t>
      </w:r>
      <w:proofErr w:type="spellStart"/>
      <w:r w:rsidR="00347890" w:rsidRPr="00EC75EC">
        <w:t>dvoipolsobni</w:t>
      </w:r>
      <w:proofErr w:type="spellEnd"/>
      <w:r w:rsidR="00347890" w:rsidRPr="00EC75EC">
        <w:t xml:space="preserve"> stan oznake S8 u potkrovlju, površine zatvorenog prostora 69,35 m2, sastavljen od ulaznog prostora, dvije sobe, kupaonice, dnevnog boravka, </w:t>
      </w:r>
      <w:proofErr w:type="spellStart"/>
      <w:r w:rsidR="00347890" w:rsidRPr="00EC75EC">
        <w:t>blagavaone</w:t>
      </w:r>
      <w:proofErr w:type="spellEnd"/>
      <w:r w:rsidR="00347890" w:rsidRPr="00EC75EC">
        <w:t xml:space="preserve">, kuhinje i tavanskog prostora visine manje od 1 m, te dvije </w:t>
      </w:r>
      <w:proofErr w:type="spellStart"/>
      <w:r w:rsidR="00347890" w:rsidRPr="00EC75EC">
        <w:t>loggie</w:t>
      </w:r>
      <w:proofErr w:type="spellEnd"/>
      <w:r w:rsidR="00347890" w:rsidRPr="00EC75EC">
        <w:t xml:space="preserve"> površine 13,22 m2, spremište u prizemlju oznake SP8 površine 4,36 m2, ukupno površine 86,93 m2, u nacrtu posebnih dijelova označeno sivom bojom,</w:t>
      </w:r>
      <w:r w:rsidR="00347890">
        <w:t xml:space="preserve"> </w:t>
      </w:r>
      <w:r w:rsidR="000A7C38">
        <w:t xml:space="preserve">po utvrđenoj vrijednosti od </w:t>
      </w:r>
      <w:r w:rsidR="00347890">
        <w:t>918.554,64 kn,</w:t>
      </w:r>
      <w:r w:rsidR="0032757E">
        <w:t xml:space="preserve"> te se ne može prodati:</w:t>
      </w:r>
    </w:p>
    <w:p w:rsidRDefault="0032757E" w:rsidP="0032757E" w:rsidR="0032757E">
      <w:pPr>
        <w:pStyle w:val="Odlomakpopisa"/>
        <w:ind w:left="1608"/>
        <w:jc w:val="both"/>
      </w:pPr>
    </w:p>
    <w:p w:rsidRDefault="0032757E" w:rsidP="0032757E" w:rsidR="0032757E">
      <w:pPr>
        <w:pStyle w:val="Odlomakpopisa"/>
        <w:numPr>
          <w:ilvl w:val="0"/>
          <w:numId w:val="18"/>
        </w:numPr>
        <w:jc w:val="both"/>
      </w:pPr>
      <w:r>
        <w:lastRenderedPageBreak/>
        <w:t>na prvoj dražbi ispod tri četvrtine utvrđene vrijednosti nekretnine odnosno ispod 688.915,98 kn</w:t>
      </w:r>
    </w:p>
    <w:p w:rsidRDefault="0032757E" w:rsidP="0032757E" w:rsidR="0032757E">
      <w:pPr>
        <w:numPr>
          <w:ilvl w:val="0"/>
          <w:numId w:val="18"/>
        </w:numPr>
        <w:contextualSpacing/>
        <w:jc w:val="both"/>
      </w:pPr>
      <w:r>
        <w:t>na drugoj dražbi ispod jedne polovine utvrđene vrijednosti nekretnine odnosno ispod 459.277,32 kn</w:t>
      </w:r>
    </w:p>
    <w:p w:rsidRDefault="0032757E" w:rsidP="0032757E" w:rsidR="0032757E">
      <w:pPr>
        <w:numPr>
          <w:ilvl w:val="0"/>
          <w:numId w:val="18"/>
        </w:numPr>
        <w:contextualSpacing/>
        <w:jc w:val="both"/>
      </w:pPr>
      <w:r>
        <w:t>na trećoj dražbi ispod jedne četvrtine utvrđene vrijednosti nekretnine odnosno ispod 229.638,66 kn,</w:t>
      </w:r>
    </w:p>
    <w:p w:rsidRDefault="0032757E" w:rsidP="0032757E" w:rsidR="0032757E">
      <w:pPr>
        <w:numPr>
          <w:ilvl w:val="0"/>
          <w:numId w:val="18"/>
        </w:numPr>
        <w:contextualSpacing/>
        <w:jc w:val="both"/>
      </w:pPr>
      <w:r>
        <w:t>na četvrtoj dražbi nekretnina se prodaje po početnoj cijeni od 1,00 kune</w:t>
      </w:r>
    </w:p>
    <w:p w:rsidRDefault="0032757E" w:rsidP="0032757E" w:rsidR="0032757E">
      <w:pPr>
        <w:ind w:left="1134"/>
        <w:contextualSpacing/>
        <w:jc w:val="both"/>
      </w:pPr>
      <w:r>
        <w:tab/>
        <w:t>(čl.247. st. 5. i 6. SZ-a).</w:t>
      </w:r>
    </w:p>
    <w:p w:rsidRDefault="0093601B" w:rsidP="0093601B" w:rsidR="0093601B" w:rsidRPr="00EC75EC">
      <w:pPr>
        <w:ind w:left="1968"/>
        <w:jc w:val="both"/>
      </w:pPr>
    </w:p>
    <w:p w:rsidRDefault="0093601B" w:rsidP="0093601B" w:rsidR="00347890">
      <w:pPr>
        <w:ind w:left="1968"/>
        <w:jc w:val="both"/>
      </w:pPr>
      <w:r>
        <w:t xml:space="preserve">1.9.) </w:t>
      </w:r>
      <w:r w:rsidR="00347890" w:rsidRPr="00EC75EC">
        <w:t xml:space="preserve">9. suvlasnički dio: 934/10000 etažno vlasništvo (E-9), </w:t>
      </w:r>
      <w:proofErr w:type="spellStart"/>
      <w:r w:rsidR="00347890" w:rsidRPr="00EC75EC">
        <w:t>dvoipolsobni</w:t>
      </w:r>
      <w:proofErr w:type="spellEnd"/>
      <w:r w:rsidR="00347890" w:rsidRPr="00EC75EC">
        <w:t xml:space="preserve"> stan oznake S9 u potkrovlju, površine zatvorenog prostora 59,11 m2, sastavljen od ulaznog prostora, dvije sobe, kupaonice, dnevnog boravka, </w:t>
      </w:r>
      <w:proofErr w:type="spellStart"/>
      <w:r w:rsidR="00347890" w:rsidRPr="00EC75EC">
        <w:t>blagavaone</w:t>
      </w:r>
      <w:proofErr w:type="spellEnd"/>
      <w:r w:rsidR="00347890" w:rsidRPr="00EC75EC">
        <w:t xml:space="preserve">, kuhinje i izbe, te dvije </w:t>
      </w:r>
      <w:proofErr w:type="spellStart"/>
      <w:r w:rsidR="00347890" w:rsidRPr="00EC75EC">
        <w:t>loggie</w:t>
      </w:r>
      <w:proofErr w:type="spellEnd"/>
      <w:r w:rsidR="00347890" w:rsidRPr="00EC75EC">
        <w:t xml:space="preserve"> površine 8,16 m2,  spremište u prizemlju oznake SP9 površine 5,86 m2, ukupno površine 73,13 m2, u nacrtu posebnih dijelova označeno smeđom bojom,</w:t>
      </w:r>
      <w:r w:rsidR="00347890">
        <w:t xml:space="preserve"> </w:t>
      </w:r>
      <w:r w:rsidR="000A7C38">
        <w:t xml:space="preserve">po utvrđenoj vrijednosti od </w:t>
      </w:r>
      <w:r w:rsidR="00347890">
        <w:t>768.676,30 kn,</w:t>
      </w:r>
      <w:r w:rsidR="0032757E">
        <w:t xml:space="preserve"> te se ne može prodati:</w:t>
      </w:r>
    </w:p>
    <w:p w:rsidRDefault="0032757E" w:rsidP="0032757E" w:rsidR="0032757E">
      <w:pPr>
        <w:pStyle w:val="Odlomakpopisa"/>
        <w:ind w:left="1608"/>
        <w:jc w:val="both"/>
      </w:pPr>
    </w:p>
    <w:p w:rsidRDefault="0032757E" w:rsidP="0032757E" w:rsidR="0032757E">
      <w:pPr>
        <w:pStyle w:val="Odlomakpopisa"/>
        <w:numPr>
          <w:ilvl w:val="0"/>
          <w:numId w:val="18"/>
        </w:numPr>
        <w:jc w:val="both"/>
      </w:pPr>
      <w:r>
        <w:t>na prvoj dražbi ispod tri četvrtine utvrđene vrijednosti nekretnine odnosno ispod 576.507,23 kn</w:t>
      </w:r>
    </w:p>
    <w:p w:rsidRDefault="0032757E" w:rsidP="0032757E" w:rsidR="0032757E">
      <w:pPr>
        <w:numPr>
          <w:ilvl w:val="0"/>
          <w:numId w:val="18"/>
        </w:numPr>
        <w:contextualSpacing/>
        <w:jc w:val="both"/>
      </w:pPr>
      <w:r>
        <w:t>na drugoj dražbi ispod jedne polovine utvrđene vrijednosti nekretnine odnosno ispod 384.338,15 kn</w:t>
      </w:r>
    </w:p>
    <w:p w:rsidRDefault="0032757E" w:rsidP="0032757E" w:rsidR="0032757E">
      <w:pPr>
        <w:numPr>
          <w:ilvl w:val="0"/>
          <w:numId w:val="18"/>
        </w:numPr>
        <w:contextualSpacing/>
        <w:jc w:val="both"/>
      </w:pPr>
      <w:r>
        <w:t>na trećoj dražbi ispod jedne četvrtine utvrđene vrijednosti nekretnine odnosno ispod 192.169,08 kn,</w:t>
      </w:r>
    </w:p>
    <w:p w:rsidRDefault="0032757E" w:rsidP="0032757E" w:rsidR="0032757E">
      <w:pPr>
        <w:numPr>
          <w:ilvl w:val="0"/>
          <w:numId w:val="18"/>
        </w:numPr>
        <w:contextualSpacing/>
        <w:jc w:val="both"/>
      </w:pPr>
      <w:r>
        <w:t>na četvrtoj dražbi nekretnina se prodaje po početnoj cijeni od 1,00 kune</w:t>
      </w:r>
    </w:p>
    <w:p w:rsidRDefault="0032757E" w:rsidP="0032757E" w:rsidR="0032757E">
      <w:pPr>
        <w:ind w:left="1134"/>
        <w:contextualSpacing/>
        <w:jc w:val="both"/>
      </w:pPr>
      <w:r>
        <w:tab/>
        <w:t>(čl.247. st. 5. i 6. SZ-a).</w:t>
      </w:r>
    </w:p>
    <w:p w:rsidRDefault="0093601B" w:rsidP="0093601B" w:rsidR="0093601B" w:rsidRPr="00EC75EC">
      <w:pPr>
        <w:ind w:left="1968"/>
        <w:jc w:val="both"/>
      </w:pPr>
    </w:p>
    <w:p w:rsidRDefault="0093601B" w:rsidP="0093601B" w:rsidR="00347890">
      <w:pPr>
        <w:ind w:left="1968"/>
        <w:jc w:val="both"/>
      </w:pPr>
      <w:r>
        <w:t xml:space="preserve">1.10.) </w:t>
      </w:r>
      <w:r w:rsidR="00347890" w:rsidRPr="00EC75EC">
        <w:t xml:space="preserve">10. suvlasnički dio: 125/10000 etažno vlasništvo (E-10), garaža oznake G1 u nivou </w:t>
      </w:r>
      <w:proofErr w:type="spellStart"/>
      <w:r w:rsidR="00347890" w:rsidRPr="00EC75EC">
        <w:t>I.katu</w:t>
      </w:r>
      <w:proofErr w:type="spellEnd"/>
      <w:r w:rsidR="00347890" w:rsidRPr="00EC75EC">
        <w:t>, površine 15,21 m2, u nacrtu posebnih dijelova označeno svijetlosmeđom bojom,</w:t>
      </w:r>
      <w:r w:rsidR="00347890">
        <w:t xml:space="preserve"> </w:t>
      </w:r>
      <w:r w:rsidR="000A7C38">
        <w:t xml:space="preserve">po utvrđenoj vrijednosti od </w:t>
      </w:r>
      <w:r w:rsidR="00347890">
        <w:t>102.963,83 kn,</w:t>
      </w:r>
      <w:r w:rsidR="0032757E">
        <w:t xml:space="preserve"> te se ne može prodati:</w:t>
      </w:r>
    </w:p>
    <w:p w:rsidRDefault="0032757E" w:rsidP="0032757E" w:rsidR="0032757E">
      <w:pPr>
        <w:pStyle w:val="Odlomakpopisa"/>
        <w:ind w:left="1608"/>
        <w:jc w:val="both"/>
      </w:pPr>
    </w:p>
    <w:p w:rsidRDefault="0032757E" w:rsidP="0032757E" w:rsidR="0032757E">
      <w:pPr>
        <w:pStyle w:val="Odlomakpopisa"/>
        <w:numPr>
          <w:ilvl w:val="0"/>
          <w:numId w:val="18"/>
        </w:numPr>
        <w:jc w:val="both"/>
      </w:pPr>
      <w:r>
        <w:t>na prvoj dražbi ispod tri četvrtine utvrđene vrijednosti nekretnine odnosno ispod 77.222,87 kn</w:t>
      </w:r>
    </w:p>
    <w:p w:rsidRDefault="0032757E" w:rsidP="0032757E" w:rsidR="0032757E">
      <w:pPr>
        <w:numPr>
          <w:ilvl w:val="0"/>
          <w:numId w:val="18"/>
        </w:numPr>
        <w:contextualSpacing/>
        <w:jc w:val="both"/>
      </w:pPr>
      <w:r>
        <w:t>na drugoj dražbi ispod jedne polovine utvrđene vrijednosti nekretnine odnosno ispod 51.481,92 kn</w:t>
      </w:r>
    </w:p>
    <w:p w:rsidRDefault="0032757E" w:rsidP="0032757E" w:rsidR="0032757E">
      <w:pPr>
        <w:numPr>
          <w:ilvl w:val="0"/>
          <w:numId w:val="18"/>
        </w:numPr>
        <w:contextualSpacing/>
        <w:jc w:val="both"/>
      </w:pPr>
      <w:r>
        <w:t>na trećoj dražbi ispod jedne četvrtine utvrđene vrijednosti nekretnine odnosno ispod 25.740,96 kn,</w:t>
      </w:r>
    </w:p>
    <w:p w:rsidRDefault="0032757E" w:rsidP="0032757E" w:rsidR="0032757E">
      <w:pPr>
        <w:numPr>
          <w:ilvl w:val="0"/>
          <w:numId w:val="18"/>
        </w:numPr>
        <w:contextualSpacing/>
        <w:jc w:val="both"/>
      </w:pPr>
      <w:r>
        <w:t>na četvrtoj dražbi nekretnina se prodaje po početnoj cijeni od 1,00 kune</w:t>
      </w:r>
    </w:p>
    <w:p w:rsidRDefault="0032757E" w:rsidP="0032757E" w:rsidR="0032757E">
      <w:pPr>
        <w:ind w:left="1134"/>
        <w:contextualSpacing/>
        <w:jc w:val="both"/>
      </w:pPr>
      <w:r>
        <w:tab/>
        <w:t>(čl.247. st. 5. i 6. SZ-a).</w:t>
      </w:r>
    </w:p>
    <w:p w:rsidRDefault="0093601B" w:rsidP="0093601B" w:rsidR="0093601B" w:rsidRPr="00EC75EC">
      <w:pPr>
        <w:ind w:left="1968"/>
        <w:jc w:val="both"/>
      </w:pPr>
    </w:p>
    <w:p w:rsidRDefault="0093601B" w:rsidP="0093601B" w:rsidR="00347890">
      <w:pPr>
        <w:ind w:left="1968"/>
        <w:jc w:val="both"/>
      </w:pPr>
      <w:r>
        <w:t>1.11.)</w:t>
      </w:r>
      <w:r w:rsidR="00347890" w:rsidRPr="00EC75EC">
        <w:t xml:space="preserve"> 11. suvlasnički dio: 121/10000 etažno vlasništvo (E-11), garaža oznake G2 u nivou </w:t>
      </w:r>
      <w:proofErr w:type="spellStart"/>
      <w:r w:rsidR="00347890" w:rsidRPr="00EC75EC">
        <w:t>I.kata</w:t>
      </w:r>
      <w:proofErr w:type="spellEnd"/>
      <w:r w:rsidR="00347890" w:rsidRPr="00EC75EC">
        <w:t>, površine 14,68 m2, u nacrtu posebnih dijelova označeno tamnoplavom bojom,</w:t>
      </w:r>
      <w:r w:rsidR="00347890">
        <w:t xml:space="preserve"> </w:t>
      </w:r>
      <w:r w:rsidR="000A7C38">
        <w:t xml:space="preserve">po utvrđenoj vrijednosti od </w:t>
      </w:r>
      <w:r w:rsidR="00347890">
        <w:t>99.355,02 kn,</w:t>
      </w:r>
      <w:r w:rsidR="0032757E">
        <w:t xml:space="preserve"> te se ne može prodati:</w:t>
      </w:r>
    </w:p>
    <w:p w:rsidRDefault="0032757E" w:rsidP="0032757E" w:rsidR="0032757E">
      <w:pPr>
        <w:pStyle w:val="Odlomakpopisa"/>
        <w:ind w:left="1608"/>
        <w:jc w:val="both"/>
      </w:pPr>
    </w:p>
    <w:p w:rsidRDefault="0032757E" w:rsidP="0032757E" w:rsidR="0032757E">
      <w:pPr>
        <w:pStyle w:val="Odlomakpopisa"/>
        <w:numPr>
          <w:ilvl w:val="0"/>
          <w:numId w:val="18"/>
        </w:numPr>
        <w:jc w:val="both"/>
      </w:pPr>
      <w:r>
        <w:t>na prvoj dražbi ispod tri četvrtine utvrđene vrijednosti nekretnine odnosno ispod 74.516,27 kn</w:t>
      </w:r>
    </w:p>
    <w:p w:rsidRDefault="0032757E" w:rsidP="0032757E" w:rsidR="0032757E">
      <w:pPr>
        <w:numPr>
          <w:ilvl w:val="0"/>
          <w:numId w:val="18"/>
        </w:numPr>
        <w:contextualSpacing/>
        <w:jc w:val="both"/>
      </w:pPr>
      <w:r>
        <w:t>na drugoj dražbi ispod jedne polovine utvrđene vrijednosti nekretnine odnosno ispod 49.677,51 kn</w:t>
      </w:r>
    </w:p>
    <w:p w:rsidRDefault="0032757E" w:rsidP="0032757E" w:rsidR="0032757E">
      <w:pPr>
        <w:numPr>
          <w:ilvl w:val="0"/>
          <w:numId w:val="18"/>
        </w:numPr>
        <w:contextualSpacing/>
        <w:jc w:val="both"/>
      </w:pPr>
      <w:r>
        <w:lastRenderedPageBreak/>
        <w:t>na trećoj dražbi ispod jedne četvrtine utvrđene vrijednosti nekretnine odnosno ispod 24.838,76 kn,</w:t>
      </w:r>
    </w:p>
    <w:p w:rsidRDefault="0032757E" w:rsidP="0032757E" w:rsidR="0032757E">
      <w:pPr>
        <w:numPr>
          <w:ilvl w:val="0"/>
          <w:numId w:val="18"/>
        </w:numPr>
        <w:contextualSpacing/>
        <w:jc w:val="both"/>
      </w:pPr>
      <w:r>
        <w:t>na četvrtoj dražbi nekretnina se prodaje po početnoj cijeni od 1,00 kune</w:t>
      </w:r>
    </w:p>
    <w:p w:rsidRDefault="0032757E" w:rsidP="0032757E" w:rsidR="0032757E">
      <w:pPr>
        <w:ind w:left="1134"/>
        <w:contextualSpacing/>
        <w:jc w:val="both"/>
      </w:pPr>
      <w:r>
        <w:tab/>
        <w:t>(čl.247. st. 5. i 6. SZ-a),</w:t>
      </w:r>
    </w:p>
    <w:p w:rsidRDefault="0093601B" w:rsidP="0093601B" w:rsidR="0093601B" w:rsidRPr="00EC75EC">
      <w:pPr>
        <w:ind w:left="1968"/>
        <w:jc w:val="both"/>
      </w:pPr>
    </w:p>
    <w:p w:rsidRDefault="0093601B" w:rsidP="0093601B" w:rsidR="00347890">
      <w:pPr>
        <w:ind w:left="1968"/>
        <w:jc w:val="both"/>
      </w:pPr>
      <w:r>
        <w:t xml:space="preserve">1.12.) </w:t>
      </w:r>
      <w:r w:rsidR="00347890" w:rsidRPr="00EC75EC">
        <w:t xml:space="preserve">12. suvlasnički dio: 124/10000 etažno vlasništvo (E-12), garaža oznake G3 u nivou </w:t>
      </w:r>
      <w:proofErr w:type="spellStart"/>
      <w:r w:rsidR="00347890" w:rsidRPr="00EC75EC">
        <w:t>I.kata</w:t>
      </w:r>
      <w:proofErr w:type="spellEnd"/>
      <w:r w:rsidR="00347890" w:rsidRPr="00EC75EC">
        <w:t>, površine 15,03 m2, u nacrtu posebnih dijelova označeno tamnozelenom bojom,</w:t>
      </w:r>
      <w:r w:rsidR="00347890">
        <w:t xml:space="preserve"> </w:t>
      </w:r>
      <w:r w:rsidR="000A7C38">
        <w:t xml:space="preserve">po utvrđenoj vrijednosti od </w:t>
      </w:r>
      <w:r w:rsidR="00347890">
        <w:t>101.723,30 kn,</w:t>
      </w:r>
      <w:r w:rsidR="0032757E">
        <w:t xml:space="preserve"> te se ne može prodati:</w:t>
      </w:r>
    </w:p>
    <w:p w:rsidRDefault="0032757E" w:rsidP="0032757E" w:rsidR="0032757E">
      <w:pPr>
        <w:pStyle w:val="Odlomakpopisa"/>
        <w:ind w:left="1608"/>
        <w:jc w:val="both"/>
      </w:pPr>
    </w:p>
    <w:p w:rsidRDefault="0032757E" w:rsidP="0032757E" w:rsidR="0032757E">
      <w:pPr>
        <w:pStyle w:val="Odlomakpopisa"/>
        <w:numPr>
          <w:ilvl w:val="0"/>
          <w:numId w:val="18"/>
        </w:numPr>
        <w:jc w:val="both"/>
      </w:pPr>
      <w:r>
        <w:t>na prvoj dražbi ispod tri četvrtine utvrđene vrijednosti nekretnine odnosno ispod 76.292,48 kn</w:t>
      </w:r>
    </w:p>
    <w:p w:rsidRDefault="0032757E" w:rsidP="0032757E" w:rsidR="0032757E">
      <w:pPr>
        <w:numPr>
          <w:ilvl w:val="0"/>
          <w:numId w:val="18"/>
        </w:numPr>
        <w:contextualSpacing/>
        <w:jc w:val="both"/>
      </w:pPr>
      <w:r>
        <w:t>na drugoj dražbi ispod jedne polovine utvrđene vrijednosti nekretnine odnosno ispod 50.861,65 kn</w:t>
      </w:r>
    </w:p>
    <w:p w:rsidRDefault="0032757E" w:rsidP="0032757E" w:rsidR="0032757E">
      <w:pPr>
        <w:numPr>
          <w:ilvl w:val="0"/>
          <w:numId w:val="18"/>
        </w:numPr>
        <w:contextualSpacing/>
        <w:jc w:val="both"/>
      </w:pPr>
      <w:r>
        <w:t>na trećoj dražbi ispod jedne četvrtine utvrđene vrijednosti nekretnine odnosno ispod 25.430,83 kn,</w:t>
      </w:r>
    </w:p>
    <w:p w:rsidRDefault="0032757E" w:rsidP="0032757E" w:rsidR="0032757E">
      <w:pPr>
        <w:numPr>
          <w:ilvl w:val="0"/>
          <w:numId w:val="18"/>
        </w:numPr>
        <w:contextualSpacing/>
        <w:jc w:val="both"/>
      </w:pPr>
      <w:r>
        <w:t>na četvrtoj dražbi nekretnina se prodaje po početnoj cijeni od 1,00 kune</w:t>
      </w:r>
    </w:p>
    <w:p w:rsidRDefault="0032757E" w:rsidP="0032757E" w:rsidR="0032757E">
      <w:pPr>
        <w:ind w:left="1134"/>
        <w:contextualSpacing/>
        <w:jc w:val="both"/>
      </w:pPr>
      <w:r>
        <w:tab/>
        <w:t>(čl.247. st. 5. i 6. SZ-a).</w:t>
      </w:r>
    </w:p>
    <w:p w:rsidRDefault="0093601B" w:rsidP="0093601B" w:rsidR="0093601B" w:rsidRPr="00EC75EC">
      <w:pPr>
        <w:ind w:left="1968"/>
        <w:jc w:val="both"/>
      </w:pPr>
    </w:p>
    <w:p w:rsidRDefault="0093601B" w:rsidP="0093601B" w:rsidR="00347890" w:rsidRPr="00EC75EC">
      <w:pPr>
        <w:ind w:left="1968"/>
        <w:jc w:val="both"/>
      </w:pPr>
      <w:r>
        <w:t xml:space="preserve">1.13.) </w:t>
      </w:r>
      <w:r w:rsidR="00347890" w:rsidRPr="00EC75EC">
        <w:t xml:space="preserve">13. suvlasnički dio: 126/10000 etažno vlasništvo (E-13), garaža oznake G4 u nivou </w:t>
      </w:r>
      <w:proofErr w:type="spellStart"/>
      <w:r w:rsidR="00347890" w:rsidRPr="00EC75EC">
        <w:t>I.kata</w:t>
      </w:r>
      <w:proofErr w:type="spellEnd"/>
      <w:r w:rsidR="00347890" w:rsidRPr="00EC75EC">
        <w:t>, površine 15,29 m2, u nacrtu posebnih dijelova označeno tamnosivom bojom,</w:t>
      </w:r>
      <w:r w:rsidR="00347890">
        <w:t xml:space="preserve"> </w:t>
      </w:r>
      <w:r w:rsidR="000A7C38">
        <w:t xml:space="preserve">po utvrđenoj vrijednosti od </w:t>
      </w:r>
      <w:r w:rsidR="0032757E">
        <w:t>103.414,93 kn, te se ne može prodati:</w:t>
      </w:r>
    </w:p>
    <w:p w:rsidRDefault="0032757E" w:rsidP="0032757E" w:rsidR="0032757E">
      <w:pPr>
        <w:pStyle w:val="Odlomakpopisa"/>
        <w:ind w:left="1608"/>
        <w:jc w:val="both"/>
      </w:pPr>
    </w:p>
    <w:p w:rsidRDefault="0032757E" w:rsidP="0032757E" w:rsidR="0032757E">
      <w:pPr>
        <w:pStyle w:val="Odlomakpopisa"/>
        <w:numPr>
          <w:ilvl w:val="0"/>
          <w:numId w:val="18"/>
        </w:numPr>
        <w:jc w:val="both"/>
      </w:pPr>
      <w:r>
        <w:t>na prvoj dražbi ispod tri četvrtine utvrđene vrijednosti nekretnine odnosno ispod 77.561,20 kn</w:t>
      </w:r>
    </w:p>
    <w:p w:rsidRDefault="0032757E" w:rsidP="0032757E" w:rsidR="0032757E">
      <w:pPr>
        <w:numPr>
          <w:ilvl w:val="0"/>
          <w:numId w:val="18"/>
        </w:numPr>
        <w:contextualSpacing/>
        <w:jc w:val="both"/>
      </w:pPr>
      <w:r>
        <w:t>na drugoj dražbi ispod jedne polovine utvrđene vrijednosti nekretnine odnosno ispod 51.707,47 kn</w:t>
      </w:r>
    </w:p>
    <w:p w:rsidRDefault="0032757E" w:rsidP="0032757E" w:rsidR="0032757E">
      <w:pPr>
        <w:numPr>
          <w:ilvl w:val="0"/>
          <w:numId w:val="18"/>
        </w:numPr>
        <w:contextualSpacing/>
        <w:jc w:val="both"/>
      </w:pPr>
      <w:r>
        <w:t>na trećoj dražbi ispod jedne četvrtine utvrđene vrijednosti nekretnine odnosno ispod 25.853,73 kn,</w:t>
      </w:r>
    </w:p>
    <w:p w:rsidRDefault="0032757E" w:rsidP="0032757E" w:rsidR="0032757E">
      <w:pPr>
        <w:numPr>
          <w:ilvl w:val="0"/>
          <w:numId w:val="18"/>
        </w:numPr>
        <w:contextualSpacing/>
        <w:jc w:val="both"/>
      </w:pPr>
      <w:r>
        <w:t>na četvrtoj dražbi nekretnina se prodaje po početnoj cijeni od 1,00 kune</w:t>
      </w:r>
    </w:p>
    <w:p w:rsidRDefault="0032757E" w:rsidP="0032757E" w:rsidR="0032757E">
      <w:pPr>
        <w:ind w:left="1134"/>
        <w:contextualSpacing/>
        <w:jc w:val="both"/>
      </w:pPr>
      <w:r>
        <w:tab/>
        <w:t>(čl.247. st. 5. i 6. SZ-a).</w:t>
      </w:r>
    </w:p>
    <w:p w:rsidRDefault="00347890" w:rsidP="00347890" w:rsidR="00347890" w:rsidRPr="00EC75EC">
      <w:pPr>
        <w:ind w:left="1968"/>
        <w:jc w:val="both"/>
      </w:pPr>
    </w:p>
    <w:p w:rsidRDefault="000A7C38" w:rsidP="00347890" w:rsidR="00347890" w:rsidRPr="00EC75EC">
      <w:pPr>
        <w:ind w:left="1418"/>
        <w:jc w:val="both"/>
      </w:pPr>
      <w:r>
        <w:rPr>
          <w:b/>
        </w:rPr>
        <w:t>C</w:t>
      </w:r>
      <w:r w:rsidR="00347890" w:rsidRPr="00EC75EC">
        <w:rPr>
          <w:b/>
        </w:rPr>
        <w:t xml:space="preserve">) </w:t>
      </w:r>
      <w:r w:rsidR="00347890" w:rsidRPr="00EC75EC">
        <w:t>z.k.ul. 8888 k.o. Grad Zagreb i to stambena zgrada broj 131B i dvorište Sveti Duh (površine 757 m2) sagrađeno na k.č.br. 8915/15 i to:</w:t>
      </w:r>
    </w:p>
    <w:p w:rsidRDefault="00347890" w:rsidP="00347890" w:rsidR="00347890" w:rsidRPr="00EC75EC">
      <w:pPr>
        <w:ind w:left="1418"/>
        <w:jc w:val="both"/>
        <w:rPr>
          <w:b/>
        </w:rPr>
      </w:pPr>
    </w:p>
    <w:p w:rsidRDefault="0093601B" w:rsidP="0093601B" w:rsidR="00347890">
      <w:pPr>
        <w:ind w:left="1968"/>
        <w:jc w:val="both"/>
      </w:pPr>
      <w:r>
        <w:t xml:space="preserve">1.1.) </w:t>
      </w:r>
      <w:r w:rsidR="00347890" w:rsidRPr="00EC75EC">
        <w:t xml:space="preserve">1. suvlasnički dio: 1134/10000 etažno vlasništvo (E-1), trosobni stan oznake S1 u podrumu, površine zatvorenog prostora 59,86 m2, sastavljen od ulaznog prostora, dvije sobe, kupaonice, dnevnog boravka sa </w:t>
      </w:r>
      <w:proofErr w:type="spellStart"/>
      <w:r w:rsidR="00347890" w:rsidRPr="00EC75EC">
        <w:t>blagavaonom</w:t>
      </w:r>
      <w:proofErr w:type="spellEnd"/>
      <w:r w:rsidR="00347890" w:rsidRPr="00EC75EC">
        <w:t xml:space="preserve"> i kuhinje, te dvije natkrivene terase površine 11,02 m2, nenatkrivene terase površine 41,15 m2, prohodnog vrta površine 75,21 m2 i neprohodnog vrta površine 138,24 m2, spremište u prizemlju oznake SP1 površine 5,67 m2, ukupno površine 331,15 m2, u nacrtu posebnih dijelova označeno ljubičastom bojom,</w:t>
      </w:r>
      <w:r w:rsidR="00347890">
        <w:t xml:space="preserve"> </w:t>
      </w:r>
      <w:r w:rsidR="000A7C38">
        <w:t xml:space="preserve">po utvrđenoj vrijednosti od </w:t>
      </w:r>
      <w:r w:rsidR="00347890">
        <w:t>964.032,47 kn,</w:t>
      </w:r>
      <w:r w:rsidR="0032757E">
        <w:t xml:space="preserve"> te se ne može prodati:</w:t>
      </w:r>
    </w:p>
    <w:p w:rsidRDefault="0032757E" w:rsidP="0032757E" w:rsidR="0032757E">
      <w:pPr>
        <w:pStyle w:val="Odlomakpopisa"/>
        <w:ind w:left="1608"/>
        <w:jc w:val="both"/>
      </w:pPr>
    </w:p>
    <w:p w:rsidRDefault="0032757E" w:rsidP="0032757E" w:rsidR="0032757E">
      <w:pPr>
        <w:pStyle w:val="Odlomakpopisa"/>
        <w:numPr>
          <w:ilvl w:val="0"/>
          <w:numId w:val="18"/>
        </w:numPr>
        <w:jc w:val="both"/>
      </w:pPr>
      <w:r>
        <w:t>na prvoj dražbi ispod tri četvrtine utvrđene vrijednosti nekretnine odnosno ispod 723.024,35 kn</w:t>
      </w:r>
    </w:p>
    <w:p w:rsidRDefault="0032757E" w:rsidP="0032757E" w:rsidR="0032757E">
      <w:pPr>
        <w:numPr>
          <w:ilvl w:val="0"/>
          <w:numId w:val="18"/>
        </w:numPr>
        <w:contextualSpacing/>
        <w:jc w:val="both"/>
      </w:pPr>
      <w:r>
        <w:t>na drugoj dražbi ispod jedne polovine utvrđene vrijednosti nekretnine odnosno ispod 482.016,24 kn</w:t>
      </w:r>
    </w:p>
    <w:p w:rsidRDefault="0032757E" w:rsidP="0032757E" w:rsidR="0032757E">
      <w:pPr>
        <w:numPr>
          <w:ilvl w:val="0"/>
          <w:numId w:val="18"/>
        </w:numPr>
        <w:contextualSpacing/>
        <w:jc w:val="both"/>
      </w:pPr>
      <w:r>
        <w:lastRenderedPageBreak/>
        <w:t>na trećoj dražbi ispod jedne četvrtine utvrđene vrijednosti nekretnine odnosno ispod 241.008,12 kn,</w:t>
      </w:r>
    </w:p>
    <w:p w:rsidRDefault="0032757E" w:rsidP="0032757E" w:rsidR="0032757E">
      <w:pPr>
        <w:numPr>
          <w:ilvl w:val="0"/>
          <w:numId w:val="18"/>
        </w:numPr>
        <w:contextualSpacing/>
        <w:jc w:val="both"/>
      </w:pPr>
      <w:r>
        <w:t>na četvrtoj dražbi nekretnina se prodaje po početnoj cijeni od 1,00 kune</w:t>
      </w:r>
    </w:p>
    <w:p w:rsidRDefault="0032757E" w:rsidP="0032757E" w:rsidR="0032757E">
      <w:pPr>
        <w:ind w:left="1134"/>
        <w:contextualSpacing/>
        <w:jc w:val="both"/>
      </w:pPr>
      <w:r>
        <w:tab/>
        <w:t>(čl.247. st. 5. i 6. SZ-a).</w:t>
      </w:r>
    </w:p>
    <w:p w:rsidRDefault="0093601B" w:rsidP="0093601B" w:rsidR="0093601B" w:rsidRPr="00EC75EC">
      <w:pPr>
        <w:ind w:left="1968"/>
        <w:jc w:val="both"/>
      </w:pPr>
    </w:p>
    <w:p w:rsidRDefault="0093601B" w:rsidP="0093601B" w:rsidR="00347890">
      <w:pPr>
        <w:ind w:left="1968"/>
        <w:jc w:val="both"/>
      </w:pPr>
      <w:r>
        <w:t xml:space="preserve">1.2.) </w:t>
      </w:r>
      <w:r w:rsidR="00347890" w:rsidRPr="00EC75EC">
        <w:t xml:space="preserve">2. suvlasnički dio: 1037/10000 etažno vlasništvo (E-2), trosobni stan oznake S2 u podrumu, površine zatvorenog prostora 59 m2, sastavljen od ulaznog prostora, dvije sobe, kupaonice, dnevnog boravka sa </w:t>
      </w:r>
      <w:proofErr w:type="spellStart"/>
      <w:r w:rsidR="00347890" w:rsidRPr="00EC75EC">
        <w:t>blagavaonom</w:t>
      </w:r>
      <w:proofErr w:type="spellEnd"/>
      <w:r w:rsidR="00347890" w:rsidRPr="00EC75EC">
        <w:t xml:space="preserve"> i kuhinje, te dvije natkrivene terase površine 8,00 m2, nenatkrivene terase površine 26,05 m2, prohodnog vrta površine 57,71 m2 i neprohodnog vrta površine 53,44 m2  spremište u prizemlju oznake SP2 površine 5,67 m2, ukupno površine 209,87 m2, u nacrtu posebnih dijelova označeno plavom bojom,</w:t>
      </w:r>
      <w:r w:rsidR="00347890">
        <w:t xml:space="preserve"> </w:t>
      </w:r>
      <w:r w:rsidR="000A7C38">
        <w:t xml:space="preserve">po utvrđenoj vrijednosti od </w:t>
      </w:r>
      <w:r w:rsidR="00347890">
        <w:t>808.838,04 kn,</w:t>
      </w:r>
      <w:r w:rsidR="00A16DDB">
        <w:t xml:space="preserve"> te se  ne može prodati:</w:t>
      </w:r>
    </w:p>
    <w:p w:rsidRDefault="00A16DDB" w:rsidP="00A16DDB" w:rsidR="00A16DDB">
      <w:pPr>
        <w:pStyle w:val="Odlomakpopisa"/>
        <w:ind w:left="1608"/>
        <w:jc w:val="both"/>
      </w:pPr>
    </w:p>
    <w:p w:rsidRDefault="00A16DDB" w:rsidP="00A16DDB" w:rsidR="00A16DDB">
      <w:pPr>
        <w:pStyle w:val="Odlomakpopisa"/>
        <w:numPr>
          <w:ilvl w:val="0"/>
          <w:numId w:val="18"/>
        </w:numPr>
        <w:jc w:val="both"/>
      </w:pPr>
      <w:r>
        <w:t>na prvoj dražbi ispod tri četvrtine utvrđene vrijednosti nekretnine odnosno ispod 606.628,53 kn</w:t>
      </w:r>
    </w:p>
    <w:p w:rsidRDefault="00A16DDB" w:rsidP="00A16DDB" w:rsidR="00A16DDB">
      <w:pPr>
        <w:numPr>
          <w:ilvl w:val="0"/>
          <w:numId w:val="18"/>
        </w:numPr>
        <w:contextualSpacing/>
        <w:jc w:val="both"/>
      </w:pPr>
      <w:r>
        <w:t>na drugoj dražbi ispod jedne polovine utvrđene vrijednosti nekretnine odnosno ispod 404.419,02 kn</w:t>
      </w:r>
    </w:p>
    <w:p w:rsidRDefault="00A16DDB" w:rsidP="00A16DDB" w:rsidR="00A16DDB">
      <w:pPr>
        <w:numPr>
          <w:ilvl w:val="0"/>
          <w:numId w:val="18"/>
        </w:numPr>
        <w:contextualSpacing/>
        <w:jc w:val="both"/>
      </w:pPr>
      <w:r>
        <w:t>na trećoj dražbi ispod jedne četvrtine utvrđene vrijednosti nekretnine odnosno ispod 202.209,51 kn,</w:t>
      </w:r>
    </w:p>
    <w:p w:rsidRDefault="00A16DDB" w:rsidP="00A16DDB" w:rsidR="00A16DDB">
      <w:pPr>
        <w:numPr>
          <w:ilvl w:val="0"/>
          <w:numId w:val="18"/>
        </w:numPr>
        <w:contextualSpacing/>
        <w:jc w:val="both"/>
      </w:pPr>
      <w:r>
        <w:t>na četvrtoj dražbi nekretnina se prodaje po početnoj cijeni od 1,00 kune</w:t>
      </w:r>
    </w:p>
    <w:p w:rsidRDefault="00A16DDB" w:rsidP="00A16DDB" w:rsidR="00A16DDB">
      <w:pPr>
        <w:ind w:left="1134"/>
        <w:contextualSpacing/>
        <w:jc w:val="both"/>
      </w:pPr>
      <w:r>
        <w:tab/>
        <w:t>(čl.247. st. 5. i 6. SZ-a).</w:t>
      </w:r>
    </w:p>
    <w:p w:rsidRDefault="0093601B" w:rsidP="0093601B" w:rsidR="0093601B" w:rsidRPr="00EC75EC">
      <w:pPr>
        <w:ind w:left="1968"/>
        <w:jc w:val="both"/>
      </w:pPr>
    </w:p>
    <w:p w:rsidRDefault="0093601B" w:rsidP="0093601B" w:rsidR="00347890">
      <w:pPr>
        <w:ind w:left="1968"/>
        <w:jc w:val="both"/>
      </w:pPr>
      <w:r>
        <w:t xml:space="preserve">1.3.) </w:t>
      </w:r>
      <w:r w:rsidR="00347890" w:rsidRPr="00EC75EC">
        <w:t xml:space="preserve">3. suvlasnički dio: 1706/10000 etažno vlasništvo (E-3), peterosobni stan oznake S3 u prizemlju, površine zatvorenog prostora 102,65 m2, sastavljen od ulaznog prostora, tri sobe, dvije kupaonice, dnevnog boravka, </w:t>
      </w:r>
      <w:proofErr w:type="spellStart"/>
      <w:r w:rsidR="00347890" w:rsidRPr="00EC75EC">
        <w:t>blagavaonice</w:t>
      </w:r>
      <w:proofErr w:type="spellEnd"/>
      <w:r w:rsidR="00347890" w:rsidRPr="00EC75EC">
        <w:t xml:space="preserve">, kuhinje i izbe te natkrivene terase površine 5,38 m2, dvije </w:t>
      </w:r>
      <w:proofErr w:type="spellStart"/>
      <w:r w:rsidR="00347890" w:rsidRPr="00EC75EC">
        <w:t>loggie</w:t>
      </w:r>
      <w:proofErr w:type="spellEnd"/>
      <w:r w:rsidR="00347890" w:rsidRPr="00EC75EC">
        <w:t xml:space="preserve"> površine 6,74 m2, balkona površine 12,2 m2, nenatkrivene terase površine 18,48 m2, prohodnog vrta površine 13,77 m2 i neprohodnog vrta površine 36,54 m2,  spremišta u prizemlju oznake SP10 površine 9,51 m2, ukupno površine 213,71 m2, u nacrtu posebnih dijelova označeno svijetloplavom bojom,</w:t>
      </w:r>
      <w:r w:rsidR="00347890">
        <w:t xml:space="preserve"> </w:t>
      </w:r>
      <w:r w:rsidR="000A7C38">
        <w:t xml:space="preserve">po utvrđenoj vrijednosti od </w:t>
      </w:r>
      <w:r w:rsidR="00347890">
        <w:t>1.286.435,75 kn,</w:t>
      </w:r>
      <w:r w:rsidR="00A16DDB">
        <w:t xml:space="preserve"> te se ne može prodati:</w:t>
      </w:r>
    </w:p>
    <w:p w:rsidRDefault="00A16DDB" w:rsidP="00A16DDB" w:rsidR="00A16DDB">
      <w:pPr>
        <w:pStyle w:val="Odlomakpopisa"/>
        <w:ind w:left="1608"/>
        <w:jc w:val="both"/>
      </w:pPr>
    </w:p>
    <w:p w:rsidRDefault="00A16DDB" w:rsidP="00A16DDB" w:rsidR="00A16DDB">
      <w:pPr>
        <w:pStyle w:val="Odlomakpopisa"/>
        <w:numPr>
          <w:ilvl w:val="0"/>
          <w:numId w:val="18"/>
        </w:numPr>
        <w:jc w:val="both"/>
      </w:pPr>
      <w:r>
        <w:t>na prvoj dražbi ispod tri četvrtine utvrđene vrijednosti nekretnine odnosno ispod 964.826,81 kn</w:t>
      </w:r>
    </w:p>
    <w:p w:rsidRDefault="00A16DDB" w:rsidP="00A16DDB" w:rsidR="00A16DDB">
      <w:pPr>
        <w:numPr>
          <w:ilvl w:val="0"/>
          <w:numId w:val="18"/>
        </w:numPr>
        <w:contextualSpacing/>
        <w:jc w:val="both"/>
      </w:pPr>
      <w:r>
        <w:t>na drugoj dražbi ispod jedne polovine utvrđene vrijednosti nekretnine odnosno ispod 643.217,88 kn</w:t>
      </w:r>
    </w:p>
    <w:p w:rsidRDefault="00A16DDB" w:rsidP="00A16DDB" w:rsidR="00A16DDB">
      <w:pPr>
        <w:numPr>
          <w:ilvl w:val="0"/>
          <w:numId w:val="18"/>
        </w:numPr>
        <w:contextualSpacing/>
        <w:jc w:val="both"/>
      </w:pPr>
      <w:r>
        <w:t>na trećoj dražbi ispod jedne četvrtine utvrđene vrijednosti nekretnine odnosno ispod 321.608,94 kn,</w:t>
      </w:r>
    </w:p>
    <w:p w:rsidRDefault="00A16DDB" w:rsidP="00A16DDB" w:rsidR="00A16DDB">
      <w:pPr>
        <w:numPr>
          <w:ilvl w:val="0"/>
          <w:numId w:val="18"/>
        </w:numPr>
        <w:contextualSpacing/>
        <w:jc w:val="both"/>
      </w:pPr>
      <w:r>
        <w:t>na četvrtoj dražbi nekretnina se prodaje po početnoj cijeni od 1,00 kune</w:t>
      </w:r>
    </w:p>
    <w:p w:rsidRDefault="00A16DDB" w:rsidP="00A16DDB" w:rsidR="00A16DDB">
      <w:pPr>
        <w:ind w:left="1134"/>
        <w:contextualSpacing/>
        <w:jc w:val="both"/>
      </w:pPr>
      <w:r>
        <w:tab/>
        <w:t>(čl.247. st. 5. i 6. SZ-a).</w:t>
      </w:r>
    </w:p>
    <w:p w:rsidRDefault="0093601B" w:rsidP="0093601B" w:rsidR="0093601B" w:rsidRPr="00EC75EC">
      <w:pPr>
        <w:ind w:left="1968"/>
        <w:jc w:val="both"/>
      </w:pPr>
    </w:p>
    <w:p w:rsidRDefault="0093601B" w:rsidP="0093601B" w:rsidR="00347890">
      <w:pPr>
        <w:ind w:left="1968"/>
        <w:jc w:val="both"/>
      </w:pPr>
      <w:r>
        <w:t xml:space="preserve">1.4.) </w:t>
      </w:r>
      <w:r w:rsidR="00347890" w:rsidRPr="00EC75EC">
        <w:t xml:space="preserve"> 4. suvlasnički dio: 866/10000 etažno vlasništvo (E-4), </w:t>
      </w:r>
      <w:proofErr w:type="spellStart"/>
      <w:r w:rsidR="00347890" w:rsidRPr="00EC75EC">
        <w:t>dvoipolsobni</w:t>
      </w:r>
      <w:proofErr w:type="spellEnd"/>
      <w:r w:rsidR="00347890" w:rsidRPr="00EC75EC">
        <w:t xml:space="preserve"> stan oznake S4 na I. katu, površine zatvorenog prostora 53,87 m2, sastavljen od ulaznog prostora, dvije sobe, kupaonice, dnevnog boravka s </w:t>
      </w:r>
      <w:proofErr w:type="spellStart"/>
      <w:r w:rsidR="00347890" w:rsidRPr="00EC75EC">
        <w:t>blagavaonom</w:t>
      </w:r>
      <w:proofErr w:type="spellEnd"/>
      <w:r w:rsidR="00347890" w:rsidRPr="00EC75EC">
        <w:t xml:space="preserve">  i kuhinje, te dvije </w:t>
      </w:r>
      <w:proofErr w:type="spellStart"/>
      <w:r w:rsidR="00347890" w:rsidRPr="00EC75EC">
        <w:t>loggie</w:t>
      </w:r>
      <w:proofErr w:type="spellEnd"/>
      <w:r w:rsidR="00347890" w:rsidRPr="00EC75EC">
        <w:t xml:space="preserve"> površine 9,77 m2,  spremište u prizemlju oznake SP3 površine 5,67 m2, ukupno površine 69,31 m2, u </w:t>
      </w:r>
      <w:r w:rsidR="00347890" w:rsidRPr="00EC75EC">
        <w:lastRenderedPageBreak/>
        <w:t>nacrtu posebnih dijelova označeno zelenom bojom,</w:t>
      </w:r>
      <w:r w:rsidR="00347890">
        <w:t xml:space="preserve"> </w:t>
      </w:r>
      <w:r w:rsidR="000A7C38">
        <w:t xml:space="preserve">po utvrđenoj vrijednosti od </w:t>
      </w:r>
      <w:r w:rsidR="00347890">
        <w:t>635.870,22 kn,</w:t>
      </w:r>
      <w:r w:rsidR="00A16DDB">
        <w:t xml:space="preserve"> te se  ne može prodati:</w:t>
      </w:r>
    </w:p>
    <w:p w:rsidRDefault="00A16DDB" w:rsidP="00A16DDB" w:rsidR="00A16DDB">
      <w:pPr>
        <w:pStyle w:val="Odlomakpopisa"/>
        <w:ind w:left="1608"/>
        <w:jc w:val="both"/>
      </w:pPr>
    </w:p>
    <w:p w:rsidRDefault="00A16DDB" w:rsidP="00A16DDB" w:rsidR="00A16DDB">
      <w:pPr>
        <w:pStyle w:val="Odlomakpopisa"/>
        <w:numPr>
          <w:ilvl w:val="0"/>
          <w:numId w:val="18"/>
        </w:numPr>
        <w:jc w:val="both"/>
      </w:pPr>
      <w:r>
        <w:t>na prvoj dražbi ispod tri četvrtine utvrđene vrijednosti nekretnine odnosno ispod 476.902,67 kn</w:t>
      </w:r>
    </w:p>
    <w:p w:rsidRDefault="00A16DDB" w:rsidP="00A16DDB" w:rsidR="00A16DDB">
      <w:pPr>
        <w:numPr>
          <w:ilvl w:val="0"/>
          <w:numId w:val="18"/>
        </w:numPr>
        <w:contextualSpacing/>
        <w:jc w:val="both"/>
      </w:pPr>
      <w:r>
        <w:t>na drugoj dražbi ispod jedne polovine utvrđene vrijednosti nekretnine odnosno ispod 317.935,11 kn</w:t>
      </w:r>
    </w:p>
    <w:p w:rsidRDefault="00A16DDB" w:rsidP="00A16DDB" w:rsidR="00A16DDB">
      <w:pPr>
        <w:numPr>
          <w:ilvl w:val="0"/>
          <w:numId w:val="18"/>
        </w:numPr>
        <w:contextualSpacing/>
        <w:jc w:val="both"/>
      </w:pPr>
      <w:r>
        <w:t>na trećoj dražbi ispod jedne četvrtine utvrđene vrijednosti nekretnine odnosno ispod 158.967,56 kn,</w:t>
      </w:r>
    </w:p>
    <w:p w:rsidRDefault="00A16DDB" w:rsidP="00A16DDB" w:rsidR="00A16DDB">
      <w:pPr>
        <w:numPr>
          <w:ilvl w:val="0"/>
          <w:numId w:val="18"/>
        </w:numPr>
        <w:contextualSpacing/>
        <w:jc w:val="both"/>
      </w:pPr>
      <w:r>
        <w:t>na četvrtoj dražbi nekretnina se prodaje po početnoj cijeni od 1,00 kune</w:t>
      </w:r>
    </w:p>
    <w:p w:rsidRDefault="00A16DDB" w:rsidP="00A16DDB" w:rsidR="00A16DDB">
      <w:pPr>
        <w:ind w:left="1134"/>
        <w:contextualSpacing/>
        <w:jc w:val="both"/>
      </w:pPr>
      <w:r>
        <w:tab/>
        <w:t>(čl.247. st. 5. i 6. SZ-a).</w:t>
      </w:r>
    </w:p>
    <w:p w:rsidRDefault="0093601B" w:rsidP="0093601B" w:rsidR="0093601B" w:rsidRPr="00EC75EC">
      <w:pPr>
        <w:ind w:left="1968"/>
        <w:jc w:val="both"/>
      </w:pPr>
    </w:p>
    <w:p w:rsidRDefault="0093601B" w:rsidP="0093601B" w:rsidR="00347890">
      <w:pPr>
        <w:ind w:left="1968"/>
        <w:jc w:val="both"/>
      </w:pPr>
      <w:r>
        <w:t xml:space="preserve">1.5.) </w:t>
      </w:r>
      <w:r w:rsidR="00347890" w:rsidRPr="00EC75EC">
        <w:t xml:space="preserve">5. suvlasnički dio: 598/10000 etažno vlasništvo (E-5), jednoipolsobni stan oznake S5 na I. katu, površine zatvorenog prostora 36,64 m2, sastavljen od ulaznog prostora, sobe, kupaonice, dnevnog boravka s </w:t>
      </w:r>
      <w:proofErr w:type="spellStart"/>
      <w:r w:rsidR="00347890" w:rsidRPr="00EC75EC">
        <w:t>blagavaonom</w:t>
      </w:r>
      <w:proofErr w:type="spellEnd"/>
      <w:r w:rsidR="00347890" w:rsidRPr="00EC75EC">
        <w:t xml:space="preserve"> i kuhinje, te </w:t>
      </w:r>
      <w:proofErr w:type="spellStart"/>
      <w:r w:rsidR="00347890" w:rsidRPr="00EC75EC">
        <w:t>loggie</w:t>
      </w:r>
      <w:proofErr w:type="spellEnd"/>
      <w:r w:rsidR="00347890" w:rsidRPr="00EC75EC">
        <w:t xml:space="preserve"> površine 6,43 m2, spremište u prizemlju oznake SP4 površine 5,59 m2, ukupno površine 48,66 m2, u nacrtu posebnih dijelova označeno smeđom bojom,</w:t>
      </w:r>
      <w:r w:rsidR="00347890">
        <w:t xml:space="preserve"> </w:t>
      </w:r>
      <w:r w:rsidR="000A7C38">
        <w:t xml:space="preserve">po utvrđenoj vrijednosti od </w:t>
      </w:r>
      <w:r w:rsidR="00347890">
        <w:t>439.469,33 kn,</w:t>
      </w:r>
      <w:r w:rsidR="00A16DDB">
        <w:t xml:space="preserve"> te se ne može prodati:</w:t>
      </w:r>
    </w:p>
    <w:p w:rsidRDefault="00A16DDB" w:rsidP="00A16DDB" w:rsidR="00A16DDB">
      <w:pPr>
        <w:pStyle w:val="Odlomakpopisa"/>
        <w:ind w:left="1608"/>
        <w:jc w:val="both"/>
      </w:pPr>
    </w:p>
    <w:p w:rsidRDefault="00A16DDB" w:rsidP="00A16DDB" w:rsidR="00A16DDB">
      <w:pPr>
        <w:pStyle w:val="Odlomakpopisa"/>
        <w:numPr>
          <w:ilvl w:val="0"/>
          <w:numId w:val="18"/>
        </w:numPr>
        <w:jc w:val="both"/>
      </w:pPr>
      <w:r>
        <w:t>na prvoj dražbi ispod tri četvrtine utvrđene vrijednosti nekretnine odnosno ispod 329.602,00 kn</w:t>
      </w:r>
    </w:p>
    <w:p w:rsidRDefault="00A16DDB" w:rsidP="00A16DDB" w:rsidR="00A16DDB">
      <w:pPr>
        <w:numPr>
          <w:ilvl w:val="0"/>
          <w:numId w:val="18"/>
        </w:numPr>
        <w:contextualSpacing/>
        <w:jc w:val="both"/>
      </w:pPr>
      <w:r>
        <w:t>na drugoj dražbi ispod jedne polovine utvrđene vrijednosti nekretnine odnosno ispod 219.734,67 kn</w:t>
      </w:r>
    </w:p>
    <w:p w:rsidRDefault="00A16DDB" w:rsidP="00A16DDB" w:rsidR="00A16DDB">
      <w:pPr>
        <w:numPr>
          <w:ilvl w:val="0"/>
          <w:numId w:val="18"/>
        </w:numPr>
        <w:contextualSpacing/>
        <w:jc w:val="both"/>
      </w:pPr>
      <w:r>
        <w:t>na trećoj dražbi ispod jedne četvrtine utvrđene vrijednosti nekretnine odnosno ispod 109.867,33 kn,</w:t>
      </w:r>
    </w:p>
    <w:p w:rsidRDefault="00A16DDB" w:rsidP="00A16DDB" w:rsidR="00A16DDB">
      <w:pPr>
        <w:numPr>
          <w:ilvl w:val="0"/>
          <w:numId w:val="18"/>
        </w:numPr>
        <w:contextualSpacing/>
        <w:jc w:val="both"/>
      </w:pPr>
      <w:r>
        <w:t>na četvrtoj dražbi nekretnina se prodaje po početnoj cijeni od 1,00 kune</w:t>
      </w:r>
    </w:p>
    <w:p w:rsidRDefault="00A16DDB" w:rsidP="00A16DDB" w:rsidR="00A16DDB">
      <w:pPr>
        <w:ind w:left="1134"/>
        <w:contextualSpacing/>
        <w:jc w:val="both"/>
      </w:pPr>
      <w:r>
        <w:tab/>
        <w:t>(čl.247. st. 5. i 6. SZ-a).</w:t>
      </w:r>
    </w:p>
    <w:p w:rsidRDefault="0093601B" w:rsidP="0093601B" w:rsidR="0093601B" w:rsidRPr="00EC75EC">
      <w:pPr>
        <w:ind w:left="1968"/>
        <w:jc w:val="both"/>
      </w:pPr>
    </w:p>
    <w:p w:rsidRDefault="0093601B" w:rsidP="0093601B" w:rsidR="00347890">
      <w:pPr>
        <w:ind w:left="1968"/>
        <w:jc w:val="both"/>
      </w:pPr>
      <w:r>
        <w:t xml:space="preserve">1.6.) </w:t>
      </w:r>
      <w:r w:rsidR="00347890" w:rsidRPr="00EC75EC">
        <w:t xml:space="preserve">6. suvlasnički dio: 1246/10000 etažno vlasništvo (E-6), trosobni stan oznake S6 na II. katu, površine zatvorenog prostora 81,43 m2, sastavljen od ulaznog prostora, dvije sobe, kupaonice, dnevnog boravka, </w:t>
      </w:r>
      <w:proofErr w:type="spellStart"/>
      <w:r w:rsidR="00347890" w:rsidRPr="00EC75EC">
        <w:t>blagavaone</w:t>
      </w:r>
      <w:proofErr w:type="spellEnd"/>
      <w:r w:rsidR="00347890" w:rsidRPr="00EC75EC">
        <w:t xml:space="preserve">, WC-a, izbe, predsoblja i kuhinje, te dvije </w:t>
      </w:r>
      <w:proofErr w:type="spellStart"/>
      <w:r w:rsidR="00347890" w:rsidRPr="00EC75EC">
        <w:t>loggie</w:t>
      </w:r>
      <w:proofErr w:type="spellEnd"/>
      <w:r w:rsidR="00347890" w:rsidRPr="00EC75EC">
        <w:t xml:space="preserve"> površine 11,65 m2, spremište u prizemlju oznake SP6 površine 4,21 m2, ukupno površine 97,29 m2, u nacrtu posebnih dijelova označeno </w:t>
      </w:r>
      <w:proofErr w:type="spellStart"/>
      <w:r w:rsidR="00347890" w:rsidRPr="00EC75EC">
        <w:t>naranđastom</w:t>
      </w:r>
      <w:proofErr w:type="spellEnd"/>
      <w:r w:rsidR="00347890" w:rsidRPr="00EC75EC">
        <w:t xml:space="preserve"> bojom,</w:t>
      </w:r>
      <w:r w:rsidR="00347890">
        <w:t xml:space="preserve"> </w:t>
      </w:r>
      <w:r w:rsidR="000A7C38">
        <w:t xml:space="preserve">po utvrđenoj vrijednosti od </w:t>
      </w:r>
      <w:r w:rsidR="00347890">
        <w:t>916.272,70 kn,</w:t>
      </w:r>
      <w:r w:rsidR="00A16DDB">
        <w:t xml:space="preserve"> te se ne može prodati:</w:t>
      </w:r>
    </w:p>
    <w:p w:rsidRDefault="00A16DDB" w:rsidP="00A16DDB" w:rsidR="00A16DDB">
      <w:pPr>
        <w:pStyle w:val="Odlomakpopisa"/>
        <w:ind w:left="1608"/>
        <w:jc w:val="both"/>
      </w:pPr>
    </w:p>
    <w:p w:rsidRDefault="00A16DDB" w:rsidP="00A16DDB" w:rsidR="00A16DDB">
      <w:pPr>
        <w:pStyle w:val="Odlomakpopisa"/>
        <w:numPr>
          <w:ilvl w:val="0"/>
          <w:numId w:val="18"/>
        </w:numPr>
        <w:jc w:val="both"/>
      </w:pPr>
      <w:r>
        <w:t>na prvoj dražbi ispod tri četvrtine utvrđene vrijednosti nekretnine odnosno ispod 687.204,53 kn</w:t>
      </w:r>
    </w:p>
    <w:p w:rsidRDefault="00A16DDB" w:rsidP="00A16DDB" w:rsidR="00A16DDB">
      <w:pPr>
        <w:numPr>
          <w:ilvl w:val="0"/>
          <w:numId w:val="18"/>
        </w:numPr>
        <w:contextualSpacing/>
        <w:jc w:val="both"/>
      </w:pPr>
      <w:r>
        <w:t>na drugoj dražbi ispod jedne polovine utvrđene vrijednosti nekretnine odnosno ispod 458.136,35 kn</w:t>
      </w:r>
    </w:p>
    <w:p w:rsidRDefault="00A16DDB" w:rsidP="00A16DDB" w:rsidR="00A16DDB">
      <w:pPr>
        <w:numPr>
          <w:ilvl w:val="0"/>
          <w:numId w:val="18"/>
        </w:numPr>
        <w:contextualSpacing/>
        <w:jc w:val="both"/>
      </w:pPr>
      <w:r>
        <w:t>na trećoj dražbi ispod jedne četvrtine utvrđene vrijednosti nekretnine odnosno ispod 229.068,18 kn,</w:t>
      </w:r>
    </w:p>
    <w:p w:rsidRDefault="00A16DDB" w:rsidP="00A16DDB" w:rsidR="00A16DDB">
      <w:pPr>
        <w:numPr>
          <w:ilvl w:val="0"/>
          <w:numId w:val="18"/>
        </w:numPr>
        <w:contextualSpacing/>
        <w:jc w:val="both"/>
      </w:pPr>
      <w:r>
        <w:t>na četvrtoj dražbi nekretnina se prodaje po početnoj cijeni od 1,00 kune</w:t>
      </w:r>
    </w:p>
    <w:p w:rsidRDefault="00A16DDB" w:rsidP="00A16DDB" w:rsidR="00A16DDB">
      <w:pPr>
        <w:ind w:left="1134"/>
        <w:contextualSpacing/>
        <w:jc w:val="both"/>
      </w:pPr>
      <w:r>
        <w:tab/>
        <w:t>(čl.247. st. 5. i 6. SZ-a).</w:t>
      </w:r>
    </w:p>
    <w:p w:rsidRDefault="0093601B" w:rsidP="0093601B" w:rsidR="0093601B" w:rsidRPr="00EC75EC">
      <w:pPr>
        <w:ind w:left="1968"/>
        <w:jc w:val="both"/>
      </w:pPr>
    </w:p>
    <w:p w:rsidRDefault="0093601B" w:rsidP="0093601B" w:rsidR="00347890">
      <w:pPr>
        <w:ind w:left="1968"/>
        <w:jc w:val="both"/>
      </w:pPr>
      <w:r>
        <w:t xml:space="preserve">1.7.) </w:t>
      </w:r>
      <w:r w:rsidR="00347890" w:rsidRPr="00EC75EC">
        <w:t xml:space="preserve">7. suvlasnički dio: 1010/10000 etažno vlasništvo (E-7), </w:t>
      </w:r>
      <w:proofErr w:type="spellStart"/>
      <w:r w:rsidR="00347890" w:rsidRPr="00EC75EC">
        <w:t>dvoipolsobni</w:t>
      </w:r>
      <w:proofErr w:type="spellEnd"/>
      <w:r w:rsidR="00347890" w:rsidRPr="00EC75EC">
        <w:t xml:space="preserve"> stan oznake S7 na II. katu, površine zatvorenog prostora 66,02 m2, sastavljen od ulaznog prostora, dvije sobe, kupaonice, dnevnog boravka s </w:t>
      </w:r>
      <w:proofErr w:type="spellStart"/>
      <w:r w:rsidR="00347890" w:rsidRPr="00EC75EC">
        <w:t>blagavaonom</w:t>
      </w:r>
      <w:proofErr w:type="spellEnd"/>
      <w:r w:rsidR="00347890" w:rsidRPr="00EC75EC">
        <w:t xml:space="preserve">, izbe i kuhinje, te dvije </w:t>
      </w:r>
      <w:proofErr w:type="spellStart"/>
      <w:r w:rsidR="00347890" w:rsidRPr="00EC75EC">
        <w:t>loggie</w:t>
      </w:r>
      <w:proofErr w:type="spellEnd"/>
      <w:r w:rsidR="00347890" w:rsidRPr="00EC75EC">
        <w:t xml:space="preserve"> površine 8,86 m2,  </w:t>
      </w:r>
      <w:r w:rsidR="00347890" w:rsidRPr="00EC75EC">
        <w:lastRenderedPageBreak/>
        <w:t>spremište u prizemlju oznake SP7 površine 4,3 m2, ukupne površine 79,18 m2, u nacrtu posebnih dijelova označeno tamnoljubičastom bojom,</w:t>
      </w:r>
      <w:r w:rsidR="00347890">
        <w:t xml:space="preserve"> </w:t>
      </w:r>
      <w:r w:rsidR="000A7C38">
        <w:t xml:space="preserve">po utvrđenoj vrijednosti od </w:t>
      </w:r>
      <w:r w:rsidR="00347890">
        <w:t>742.907,71 kn,</w:t>
      </w:r>
      <w:r w:rsidR="00A16DDB">
        <w:t xml:space="preserve"> te se ne može prodati:</w:t>
      </w:r>
    </w:p>
    <w:p w:rsidRDefault="00A16DDB" w:rsidP="00A16DDB" w:rsidR="00A16DDB">
      <w:pPr>
        <w:pStyle w:val="Odlomakpopisa"/>
        <w:ind w:left="1608"/>
        <w:jc w:val="both"/>
      </w:pPr>
    </w:p>
    <w:p w:rsidRDefault="00A16DDB" w:rsidP="00A16DDB" w:rsidR="00A16DDB">
      <w:pPr>
        <w:pStyle w:val="Odlomakpopisa"/>
        <w:numPr>
          <w:ilvl w:val="0"/>
          <w:numId w:val="18"/>
        </w:numPr>
        <w:jc w:val="both"/>
      </w:pPr>
      <w:r>
        <w:t>na prvoj dražbi ispod tri četvrtine utvrđene vrijednosti nekretnine odnosno ispod 557.180,78 kn</w:t>
      </w:r>
    </w:p>
    <w:p w:rsidRDefault="00A16DDB" w:rsidP="00A16DDB" w:rsidR="00A16DDB">
      <w:pPr>
        <w:numPr>
          <w:ilvl w:val="0"/>
          <w:numId w:val="18"/>
        </w:numPr>
        <w:contextualSpacing/>
        <w:jc w:val="both"/>
      </w:pPr>
      <w:r>
        <w:t>na drugoj dražbi ispod jedne polovine utvrđene vrijednosti nekretnine odnosno ispod 371.453,86 kn</w:t>
      </w:r>
    </w:p>
    <w:p w:rsidRDefault="00A16DDB" w:rsidP="00A16DDB" w:rsidR="00A16DDB">
      <w:pPr>
        <w:numPr>
          <w:ilvl w:val="0"/>
          <w:numId w:val="18"/>
        </w:numPr>
        <w:contextualSpacing/>
        <w:jc w:val="both"/>
      </w:pPr>
      <w:r>
        <w:t>na trećoj dražbi ispod jedne četvrtine utvrđene vrijednosti nekretnine odnosno ispod 185.726,93 kn,</w:t>
      </w:r>
    </w:p>
    <w:p w:rsidRDefault="00A16DDB" w:rsidP="00A16DDB" w:rsidR="00A16DDB">
      <w:pPr>
        <w:numPr>
          <w:ilvl w:val="0"/>
          <w:numId w:val="18"/>
        </w:numPr>
        <w:contextualSpacing/>
        <w:jc w:val="both"/>
      </w:pPr>
      <w:r>
        <w:t>na četvrtoj dražbi nekretnina se prodaje po početnoj cijeni od 1,00 kune</w:t>
      </w:r>
    </w:p>
    <w:p w:rsidRDefault="00A16DDB" w:rsidP="00A16DDB" w:rsidR="00A16DDB">
      <w:pPr>
        <w:ind w:left="1134"/>
        <w:contextualSpacing/>
        <w:jc w:val="both"/>
      </w:pPr>
      <w:r>
        <w:tab/>
        <w:t>(čl.247. st. 5. i 6. SZ-a).</w:t>
      </w:r>
    </w:p>
    <w:p w:rsidRDefault="0093601B" w:rsidP="0093601B" w:rsidR="0093601B" w:rsidRPr="00EC75EC">
      <w:pPr>
        <w:ind w:left="1968"/>
        <w:jc w:val="both"/>
      </w:pPr>
    </w:p>
    <w:p w:rsidRDefault="0093601B" w:rsidP="0093601B" w:rsidR="00347890">
      <w:pPr>
        <w:ind w:left="1968"/>
        <w:jc w:val="both"/>
      </w:pPr>
      <w:r>
        <w:t xml:space="preserve">1.8.) </w:t>
      </w:r>
      <w:r w:rsidR="00347890" w:rsidRPr="00EC75EC">
        <w:t xml:space="preserve">9. suvlasnički dio: 491/10000 etažno vlasništvo (E-9), jednosobni stan oznake S9 u potkrovlju, površine zatvorenog prostora 32,62 m2, sastavljen od kupaonice, dnevnog boravka, kuhinje i izbe, te </w:t>
      </w:r>
      <w:proofErr w:type="spellStart"/>
      <w:r w:rsidR="00347890" w:rsidRPr="00EC75EC">
        <w:t>loggie</w:t>
      </w:r>
      <w:proofErr w:type="spellEnd"/>
      <w:r w:rsidR="00347890" w:rsidRPr="00EC75EC">
        <w:t xml:space="preserve"> površine 0,64 m2,  spremište u prizemlju oznake SP9 površine 6,49 m2, ukupno površine 39,75 m2, u nacrtu posebnih dijelova označeno crvenom bojom,</w:t>
      </w:r>
      <w:r w:rsidR="00347890">
        <w:t xml:space="preserve"> </w:t>
      </w:r>
      <w:r w:rsidR="000A7C38">
        <w:t>po utvrđenoj vrijednosti od</w:t>
      </w:r>
      <w:r w:rsidR="00347890">
        <w:t xml:space="preserve"> 360.928,83 kn,</w:t>
      </w:r>
      <w:r w:rsidR="00A16DDB">
        <w:t xml:space="preserve"> te se ne može prodati:</w:t>
      </w:r>
    </w:p>
    <w:p w:rsidRDefault="00A16DDB" w:rsidP="00A16DDB" w:rsidR="00A16DDB">
      <w:pPr>
        <w:pStyle w:val="Odlomakpopisa"/>
        <w:ind w:left="1608"/>
        <w:jc w:val="both"/>
      </w:pPr>
    </w:p>
    <w:p w:rsidRDefault="00A16DDB" w:rsidP="00A16DDB" w:rsidR="00A16DDB">
      <w:pPr>
        <w:pStyle w:val="Odlomakpopisa"/>
        <w:numPr>
          <w:ilvl w:val="0"/>
          <w:numId w:val="18"/>
        </w:numPr>
        <w:jc w:val="both"/>
      </w:pPr>
      <w:r>
        <w:t>na prvoj dražbi ispod tri četvrtine utvrđene vrijednosti nekretnine odnosno ispod 270.696,62 kn</w:t>
      </w:r>
    </w:p>
    <w:p w:rsidRDefault="00A16DDB" w:rsidP="00A16DDB" w:rsidR="00A16DDB">
      <w:pPr>
        <w:numPr>
          <w:ilvl w:val="0"/>
          <w:numId w:val="18"/>
        </w:numPr>
        <w:contextualSpacing/>
        <w:jc w:val="both"/>
      </w:pPr>
      <w:r>
        <w:t>na drugoj dražbi ispod jedne polovine utvrđene vrijednosti nekretnine odnosno ispod 180.464,42 kn</w:t>
      </w:r>
    </w:p>
    <w:p w:rsidRDefault="00A16DDB" w:rsidP="00A16DDB" w:rsidR="00A16DDB">
      <w:pPr>
        <w:numPr>
          <w:ilvl w:val="0"/>
          <w:numId w:val="18"/>
        </w:numPr>
        <w:contextualSpacing/>
        <w:jc w:val="both"/>
      </w:pPr>
      <w:r>
        <w:t>na trećoj dražbi ispod jedne četvrtine utvrđene vrijednosti nekretnine odnosno ispod 90.232,21 kn,</w:t>
      </w:r>
    </w:p>
    <w:p w:rsidRDefault="00A16DDB" w:rsidP="00A16DDB" w:rsidR="00A16DDB">
      <w:pPr>
        <w:numPr>
          <w:ilvl w:val="0"/>
          <w:numId w:val="18"/>
        </w:numPr>
        <w:contextualSpacing/>
        <w:jc w:val="both"/>
      </w:pPr>
      <w:r>
        <w:t>na četvrtoj dražbi nekretnina se prodaje po početnoj cijeni od 1,00 kune</w:t>
      </w:r>
    </w:p>
    <w:p w:rsidRDefault="00A16DDB" w:rsidP="00A16DDB" w:rsidR="00A16DDB">
      <w:pPr>
        <w:ind w:left="1134"/>
        <w:contextualSpacing/>
        <w:jc w:val="both"/>
      </w:pPr>
      <w:r>
        <w:tab/>
        <w:t>(čl.247. st. 5. i 6. SZ-a).</w:t>
      </w:r>
    </w:p>
    <w:p w:rsidRDefault="0093601B" w:rsidP="0093601B" w:rsidR="0093601B" w:rsidRPr="00EC75EC">
      <w:pPr>
        <w:ind w:left="1968"/>
        <w:jc w:val="both"/>
      </w:pPr>
    </w:p>
    <w:p w:rsidRDefault="0093601B" w:rsidP="0093601B" w:rsidR="00347890">
      <w:pPr>
        <w:ind w:left="1968"/>
        <w:jc w:val="both"/>
      </w:pPr>
      <w:r>
        <w:t xml:space="preserve">1.9.) </w:t>
      </w:r>
      <w:r w:rsidR="00347890" w:rsidRPr="00EC75EC">
        <w:t xml:space="preserve">10. suvlasnički dio: 125/10000 etažno vlasništvo (E-10), garaža oznake G1 u nivou </w:t>
      </w:r>
      <w:proofErr w:type="spellStart"/>
      <w:r w:rsidR="00347890" w:rsidRPr="00EC75EC">
        <w:t>I.kata</w:t>
      </w:r>
      <w:proofErr w:type="spellEnd"/>
      <w:r w:rsidR="00347890" w:rsidRPr="00EC75EC">
        <w:t>, površine 15,45 m2, u nacrtu posebnih dijelova označeno svijetlosmeđom bojom,</w:t>
      </w:r>
      <w:r w:rsidR="00347890">
        <w:t xml:space="preserve"> </w:t>
      </w:r>
      <w:r w:rsidR="000A7C38">
        <w:t xml:space="preserve">po utvrđenoj vrijednosti od </w:t>
      </w:r>
      <w:r w:rsidR="00347890">
        <w:t xml:space="preserve">92.044,30 kn, </w:t>
      </w:r>
      <w:r w:rsidR="00A16DDB">
        <w:t>te se ne može prodati:</w:t>
      </w:r>
    </w:p>
    <w:p w:rsidRDefault="00A16DDB" w:rsidP="00A16DDB" w:rsidR="00A16DDB">
      <w:pPr>
        <w:pStyle w:val="Odlomakpopisa"/>
        <w:ind w:left="1608"/>
        <w:jc w:val="both"/>
      </w:pPr>
    </w:p>
    <w:p w:rsidRDefault="00A16DDB" w:rsidP="00A16DDB" w:rsidR="00A16DDB">
      <w:pPr>
        <w:pStyle w:val="Odlomakpopisa"/>
        <w:numPr>
          <w:ilvl w:val="0"/>
          <w:numId w:val="18"/>
        </w:numPr>
        <w:jc w:val="both"/>
      </w:pPr>
      <w:r>
        <w:t>na prvoj dražbi ispod tri četvrtine utvrđene vrijednosti nekretnine odnosno ispod 69.033,23 kn</w:t>
      </w:r>
    </w:p>
    <w:p w:rsidRDefault="00A16DDB" w:rsidP="00A16DDB" w:rsidR="00A16DDB">
      <w:pPr>
        <w:numPr>
          <w:ilvl w:val="0"/>
          <w:numId w:val="18"/>
        </w:numPr>
        <w:contextualSpacing/>
        <w:jc w:val="both"/>
      </w:pPr>
      <w:r>
        <w:t>na drugoj dražbi ispod jedne polovine utvrđene vrijednosti nekretnine odnosno ispod 46.022,15 kn</w:t>
      </w:r>
    </w:p>
    <w:p w:rsidRDefault="00A16DDB" w:rsidP="00A16DDB" w:rsidR="00A16DDB">
      <w:pPr>
        <w:numPr>
          <w:ilvl w:val="0"/>
          <w:numId w:val="18"/>
        </w:numPr>
        <w:contextualSpacing/>
        <w:jc w:val="both"/>
      </w:pPr>
      <w:r>
        <w:t>na trećoj dražbi ispod jedne četvrtine utvrđene vrijednosti nekretnine odnosno ispod 23.011,08 kn,</w:t>
      </w:r>
    </w:p>
    <w:p w:rsidRDefault="00A16DDB" w:rsidP="00A16DDB" w:rsidR="00A16DDB">
      <w:pPr>
        <w:numPr>
          <w:ilvl w:val="0"/>
          <w:numId w:val="18"/>
        </w:numPr>
        <w:contextualSpacing/>
        <w:jc w:val="both"/>
      </w:pPr>
      <w:r>
        <w:t>na četvrtoj dražbi nekretnina se prodaje po početnoj cijeni od 1,00 kune</w:t>
      </w:r>
    </w:p>
    <w:p w:rsidRDefault="00A16DDB" w:rsidP="00A16DDB" w:rsidR="00A16DDB">
      <w:pPr>
        <w:ind w:left="1134"/>
        <w:contextualSpacing/>
        <w:jc w:val="both"/>
      </w:pPr>
      <w:r>
        <w:tab/>
        <w:t>(čl.247. st. 5. i 6. SZ-a).</w:t>
      </w:r>
    </w:p>
    <w:p w:rsidRDefault="0093601B" w:rsidP="0093601B" w:rsidR="0093601B" w:rsidRPr="00EC75EC">
      <w:pPr>
        <w:ind w:left="1968"/>
        <w:jc w:val="both"/>
      </w:pPr>
    </w:p>
    <w:p w:rsidRDefault="0093601B" w:rsidP="0093601B" w:rsidR="00347890">
      <w:pPr>
        <w:ind w:left="1968"/>
        <w:jc w:val="both"/>
      </w:pPr>
      <w:r>
        <w:t xml:space="preserve">1.10.) </w:t>
      </w:r>
      <w:r w:rsidR="00347890" w:rsidRPr="00EC75EC">
        <w:t xml:space="preserve">11. suvlasnički dio: 125/10000 etažno vlasništvo (E-11), garaža oznake G2 u nivou </w:t>
      </w:r>
      <w:proofErr w:type="spellStart"/>
      <w:r w:rsidR="00347890" w:rsidRPr="00EC75EC">
        <w:t>I.kata</w:t>
      </w:r>
      <w:proofErr w:type="spellEnd"/>
      <w:r w:rsidR="00347890" w:rsidRPr="00EC75EC">
        <w:t>, površine 15,41 m2, u nacrtu posebnih dijelova označeno svijetlozelenom bojom,</w:t>
      </w:r>
      <w:r w:rsidR="00347890">
        <w:t xml:space="preserve"> </w:t>
      </w:r>
      <w:r w:rsidR="000A7C38">
        <w:t xml:space="preserve">po utvrđenoj vrijednosti od </w:t>
      </w:r>
      <w:r w:rsidR="00347890">
        <w:t>91.845,71 kn,</w:t>
      </w:r>
      <w:r w:rsidR="00A16DDB">
        <w:t xml:space="preserve"> te se ne može prodati:</w:t>
      </w:r>
    </w:p>
    <w:p w:rsidRDefault="00A16DDB" w:rsidP="00A16DDB" w:rsidR="00A16DDB">
      <w:pPr>
        <w:pStyle w:val="Odlomakpopisa"/>
        <w:ind w:left="1608"/>
        <w:jc w:val="both"/>
      </w:pPr>
    </w:p>
    <w:p w:rsidRDefault="00A16DDB" w:rsidP="00A16DDB" w:rsidR="00A16DDB">
      <w:pPr>
        <w:pStyle w:val="Odlomakpopisa"/>
        <w:numPr>
          <w:ilvl w:val="0"/>
          <w:numId w:val="18"/>
        </w:numPr>
        <w:jc w:val="both"/>
      </w:pPr>
      <w:r>
        <w:t xml:space="preserve">na prvoj dražbi ispod tri četvrtine utvrđene vrijednosti nekretnine odnosno ispod </w:t>
      </w:r>
      <w:r w:rsidR="002A722E">
        <w:t>68.884,28</w:t>
      </w:r>
      <w:r>
        <w:t xml:space="preserve"> kn</w:t>
      </w:r>
    </w:p>
    <w:p w:rsidRDefault="00A16DDB" w:rsidP="00A16DDB" w:rsidR="00A16DDB">
      <w:pPr>
        <w:numPr>
          <w:ilvl w:val="0"/>
          <w:numId w:val="18"/>
        </w:numPr>
        <w:contextualSpacing/>
        <w:jc w:val="both"/>
      </w:pPr>
      <w:r>
        <w:lastRenderedPageBreak/>
        <w:t xml:space="preserve">na drugoj dražbi ispod jedne polovine utvrđene vrijednosti nekretnine odnosno ispod </w:t>
      </w:r>
      <w:r w:rsidR="002A722E">
        <w:t>45.922,86</w:t>
      </w:r>
      <w:r>
        <w:t xml:space="preserve"> kn</w:t>
      </w:r>
    </w:p>
    <w:p w:rsidRDefault="00A16DDB" w:rsidP="00A16DDB" w:rsidR="00A16DDB">
      <w:pPr>
        <w:numPr>
          <w:ilvl w:val="0"/>
          <w:numId w:val="18"/>
        </w:numPr>
        <w:contextualSpacing/>
        <w:jc w:val="both"/>
      </w:pPr>
      <w:r>
        <w:t xml:space="preserve">na trećoj dražbi ispod jedne četvrtine utvrđene vrijednosti nekretnine odnosno ispod </w:t>
      </w:r>
      <w:r w:rsidR="002A722E">
        <w:t>22.961,43</w:t>
      </w:r>
      <w:r>
        <w:t xml:space="preserve"> kn,</w:t>
      </w:r>
    </w:p>
    <w:p w:rsidRDefault="00A16DDB" w:rsidP="00A16DDB" w:rsidR="00A16DDB">
      <w:pPr>
        <w:numPr>
          <w:ilvl w:val="0"/>
          <w:numId w:val="18"/>
        </w:numPr>
        <w:contextualSpacing/>
        <w:jc w:val="both"/>
      </w:pPr>
      <w:r>
        <w:t>na četvrtoj dražbi nekretnina se prodaje po početnoj cijeni od 1,00 kune</w:t>
      </w:r>
    </w:p>
    <w:p w:rsidRDefault="002A722E" w:rsidP="00A16DDB" w:rsidR="00A16DDB">
      <w:pPr>
        <w:ind w:left="1134"/>
        <w:contextualSpacing/>
        <w:jc w:val="both"/>
      </w:pPr>
      <w:r>
        <w:tab/>
        <w:t>(čl.247. st. 5. i 6. SZ-a).</w:t>
      </w:r>
    </w:p>
    <w:p w:rsidRDefault="0093601B" w:rsidP="0093601B" w:rsidR="0093601B" w:rsidRPr="00EC75EC">
      <w:pPr>
        <w:ind w:left="1968"/>
        <w:jc w:val="both"/>
      </w:pPr>
    </w:p>
    <w:p w:rsidRDefault="0093601B" w:rsidP="0093601B" w:rsidR="00347890" w:rsidRPr="00EC75EC">
      <w:pPr>
        <w:ind w:left="1968"/>
        <w:jc w:val="both"/>
      </w:pPr>
      <w:r>
        <w:t xml:space="preserve">1.11.) </w:t>
      </w:r>
      <w:r w:rsidR="00347890" w:rsidRPr="00EC75EC">
        <w:t xml:space="preserve">13. suvlasnički dio: 125/10000 etažno vlasništvo (E-13), garaža oznake G4 u nivou </w:t>
      </w:r>
      <w:proofErr w:type="spellStart"/>
      <w:r w:rsidR="00347890" w:rsidRPr="00EC75EC">
        <w:t>I.kata</w:t>
      </w:r>
      <w:proofErr w:type="spellEnd"/>
      <w:r w:rsidR="00347890" w:rsidRPr="00EC75EC">
        <w:t>, površine 15,37 m2, u nacrtu posebnih dijelova označeno sivom bojom,</w:t>
      </w:r>
      <w:r w:rsidR="00347890">
        <w:t xml:space="preserve"> </w:t>
      </w:r>
      <w:r w:rsidR="000A7C38">
        <w:t xml:space="preserve">po utvrđenoj vrijednosti od </w:t>
      </w:r>
      <w:r w:rsidR="002A722E">
        <w:t>91.547,84 kn, te se ne može prodati:</w:t>
      </w:r>
    </w:p>
    <w:p w:rsidRDefault="002A722E" w:rsidP="002A722E" w:rsidR="002A722E">
      <w:pPr>
        <w:pStyle w:val="Odlomakpopisa"/>
        <w:ind w:left="1608"/>
        <w:jc w:val="both"/>
      </w:pPr>
    </w:p>
    <w:p w:rsidRDefault="002A722E" w:rsidP="002A722E" w:rsidR="002A722E">
      <w:pPr>
        <w:pStyle w:val="Odlomakpopisa"/>
        <w:numPr>
          <w:ilvl w:val="0"/>
          <w:numId w:val="18"/>
        </w:numPr>
        <w:jc w:val="both"/>
      </w:pPr>
      <w:r>
        <w:t>na prvoj dražbi ispod tri četvrtine utvrđene vrijednosti nekretnine odnosno ispod 68.660,88 kn</w:t>
      </w:r>
    </w:p>
    <w:p w:rsidRDefault="002A722E" w:rsidP="002A722E" w:rsidR="002A722E">
      <w:pPr>
        <w:numPr>
          <w:ilvl w:val="0"/>
          <w:numId w:val="18"/>
        </w:numPr>
        <w:contextualSpacing/>
        <w:jc w:val="both"/>
      </w:pPr>
      <w:r>
        <w:t>na drugoj dražbi ispod jedne polovine utvrđene vrijednosti nekretnine odnosno ispod 45.773,92 kn</w:t>
      </w:r>
    </w:p>
    <w:p w:rsidRDefault="002A722E" w:rsidP="002A722E" w:rsidR="002A722E">
      <w:pPr>
        <w:numPr>
          <w:ilvl w:val="0"/>
          <w:numId w:val="18"/>
        </w:numPr>
        <w:contextualSpacing/>
        <w:jc w:val="both"/>
      </w:pPr>
      <w:r>
        <w:t>na trećoj dražbi ispod jedne četvrtine utvrđene vrijednosti nekretnine odnosno ispod 22.886,96 kn,</w:t>
      </w:r>
    </w:p>
    <w:p w:rsidRDefault="002A722E" w:rsidP="002A722E" w:rsidR="002A722E">
      <w:pPr>
        <w:numPr>
          <w:ilvl w:val="0"/>
          <w:numId w:val="18"/>
        </w:numPr>
        <w:contextualSpacing/>
        <w:jc w:val="both"/>
      </w:pPr>
      <w:r>
        <w:t>na četvrtoj dražbi nekretnina se prodaje po početnoj cijeni od 1,00 kune</w:t>
      </w:r>
    </w:p>
    <w:p w:rsidRDefault="002A722E" w:rsidP="002A722E" w:rsidR="002A722E">
      <w:pPr>
        <w:ind w:left="1134"/>
        <w:contextualSpacing/>
        <w:jc w:val="both"/>
      </w:pPr>
      <w:r>
        <w:tab/>
        <w:t>(čl.247. st. 5. i 6. SZ-a).</w:t>
      </w:r>
    </w:p>
    <w:p w:rsidRDefault="00347890" w:rsidP="00347890" w:rsidR="00347890" w:rsidRPr="00EC75EC">
      <w:pPr>
        <w:ind w:left="1968"/>
        <w:jc w:val="both"/>
      </w:pPr>
    </w:p>
    <w:p w:rsidRDefault="00347890" w:rsidP="00347890" w:rsidR="00347890">
      <w:pPr>
        <w:jc w:val="both"/>
      </w:pPr>
      <w:r w:rsidRPr="00EC75EC">
        <w:tab/>
      </w:r>
      <w:r w:rsidRPr="00EC75EC">
        <w:tab/>
      </w:r>
      <w:r w:rsidR="000A7C38" w:rsidRPr="000A7C38">
        <w:rPr>
          <w:b/>
        </w:rPr>
        <w:t>D</w:t>
      </w:r>
      <w:r w:rsidRPr="00EC75EC">
        <w:t xml:space="preserve">) z.k.ul. 110005 k.o. Grad Zagreb, stambena zgrada broj 131C, Sveti Duh sa </w:t>
      </w:r>
      <w:r w:rsidRPr="00EC75EC">
        <w:tab/>
      </w:r>
      <w:r w:rsidRPr="00EC75EC">
        <w:tab/>
        <w:t>269 m2  i dvorište sa 393 m2 sagrađeno na k.č.br 8915/14 i to:</w:t>
      </w:r>
    </w:p>
    <w:p w:rsidRDefault="0093601B" w:rsidP="00347890" w:rsidR="0093601B" w:rsidRPr="00EC75EC">
      <w:pPr>
        <w:jc w:val="both"/>
      </w:pPr>
    </w:p>
    <w:p w:rsidRDefault="0093601B" w:rsidP="0093601B" w:rsidR="00347890">
      <w:pPr>
        <w:ind w:left="1968"/>
        <w:jc w:val="both"/>
      </w:pPr>
      <w:r>
        <w:t xml:space="preserve">1.1.) </w:t>
      </w:r>
      <w:r w:rsidR="00347890" w:rsidRPr="00EC75EC">
        <w:t xml:space="preserve">1. suvlasnički dio: 1145/10000 etažno vlasništvo (E-1), trosobni stan oznake S1 u podrumu, površine zatvorenog prostora 62,91 m2, sastavljen od ulaznog prostora, dvije sobe, kupaonice, dnevnog boravka sa </w:t>
      </w:r>
      <w:proofErr w:type="spellStart"/>
      <w:r w:rsidR="00347890" w:rsidRPr="00EC75EC">
        <w:t>blagavaonom</w:t>
      </w:r>
      <w:proofErr w:type="spellEnd"/>
      <w:r w:rsidR="00347890" w:rsidRPr="00EC75EC">
        <w:t xml:space="preserve"> i kuhinje, te dvije natkrivene terase površine 8,79 m2, nenatkrivene terase površine 31,61 m2, prohodnog vrta površine 66,33 m2 i neprohodnog vrta površine 64,46 m2, spremište u prizemlju oznake SP1 površine 5,67 m2, ukupno površine 245,62 m2, u nacrtu posebnih dijelova označeno crvenom bojom,</w:t>
      </w:r>
      <w:r w:rsidR="00347890">
        <w:t xml:space="preserve"> </w:t>
      </w:r>
      <w:r w:rsidR="000A7C38">
        <w:t xml:space="preserve">po utvrđenoj vrijednosti od </w:t>
      </w:r>
      <w:r w:rsidR="00347890">
        <w:t>897.407,10 kn,</w:t>
      </w:r>
      <w:r w:rsidR="002A722E">
        <w:t xml:space="preserve"> te se ne može prodati:</w:t>
      </w:r>
    </w:p>
    <w:p w:rsidRDefault="002A722E" w:rsidP="002A722E" w:rsidR="002A722E">
      <w:pPr>
        <w:pStyle w:val="Odlomakpopisa"/>
        <w:ind w:left="1608"/>
        <w:jc w:val="both"/>
      </w:pPr>
    </w:p>
    <w:p w:rsidRDefault="002A722E" w:rsidP="002A722E" w:rsidR="002A722E">
      <w:pPr>
        <w:pStyle w:val="Odlomakpopisa"/>
        <w:numPr>
          <w:ilvl w:val="0"/>
          <w:numId w:val="18"/>
        </w:numPr>
        <w:jc w:val="both"/>
      </w:pPr>
      <w:r>
        <w:t>na prvoj dražbi ispod tri četvrtine utvrđene vrijednosti nekretnine odnosno ispod 673.055,33 kn</w:t>
      </w:r>
    </w:p>
    <w:p w:rsidRDefault="002A722E" w:rsidP="002A722E" w:rsidR="002A722E">
      <w:pPr>
        <w:numPr>
          <w:ilvl w:val="0"/>
          <w:numId w:val="18"/>
        </w:numPr>
        <w:contextualSpacing/>
        <w:jc w:val="both"/>
      </w:pPr>
      <w:r>
        <w:t>na drugoj dražbi ispod jedne polovine utvrđene vrijednosti nekretnine odnosno ispod 448.703,55 kn</w:t>
      </w:r>
    </w:p>
    <w:p w:rsidRDefault="002A722E" w:rsidP="002A722E" w:rsidR="002A722E">
      <w:pPr>
        <w:numPr>
          <w:ilvl w:val="0"/>
          <w:numId w:val="18"/>
        </w:numPr>
        <w:contextualSpacing/>
        <w:jc w:val="both"/>
      </w:pPr>
      <w:r>
        <w:t>na trećoj dražbi ispod jedne četvrtine utvrđene vrijednosti nekretnine odnosno ispod 224.351,78 kn,</w:t>
      </w:r>
    </w:p>
    <w:p w:rsidRDefault="002A722E" w:rsidP="002A722E" w:rsidR="002A722E">
      <w:pPr>
        <w:numPr>
          <w:ilvl w:val="0"/>
          <w:numId w:val="18"/>
        </w:numPr>
        <w:contextualSpacing/>
        <w:jc w:val="both"/>
      </w:pPr>
      <w:r>
        <w:t>na četvrtoj dražbi nekretnina se prodaje po početnoj cijeni od 1,00 kune</w:t>
      </w:r>
    </w:p>
    <w:p w:rsidRDefault="002A722E" w:rsidP="002A722E" w:rsidR="002A722E">
      <w:pPr>
        <w:ind w:left="1134"/>
        <w:contextualSpacing/>
        <w:jc w:val="both"/>
      </w:pPr>
      <w:r>
        <w:tab/>
        <w:t>(čl.247. st. 5. i 6. SZ-a).</w:t>
      </w:r>
    </w:p>
    <w:p w:rsidRDefault="0093601B" w:rsidP="0093601B" w:rsidR="0093601B" w:rsidRPr="00EC75EC">
      <w:pPr>
        <w:ind w:left="1968"/>
        <w:jc w:val="both"/>
      </w:pPr>
    </w:p>
    <w:p w:rsidRDefault="0093601B" w:rsidP="0093601B" w:rsidR="00347890">
      <w:pPr>
        <w:ind w:left="1968"/>
        <w:jc w:val="both"/>
      </w:pPr>
      <w:r>
        <w:t xml:space="preserve">1.2.) </w:t>
      </w:r>
      <w:r w:rsidR="00347890" w:rsidRPr="00EC75EC">
        <w:t xml:space="preserve">2. suvlasnički dio: 1017/10000 etažno vlasništvo (E-2), trosobni stan oznake S2 u podrumu, površine zatvorenog prostora 57,18 m2, sastavljen od ulaznog prostora, dvije sobe, kupaonice, dnevnog boravka sa </w:t>
      </w:r>
      <w:proofErr w:type="spellStart"/>
      <w:r w:rsidR="00347890" w:rsidRPr="00EC75EC">
        <w:t>blagavaonom</w:t>
      </w:r>
      <w:proofErr w:type="spellEnd"/>
      <w:r w:rsidR="00347890" w:rsidRPr="00EC75EC">
        <w:t xml:space="preserve"> i kuhinje, te natkrivene terase površine 7,62 m2, nenatkrivene terase površine 26,66 m2, prohodnog vrta površine 56,73 m2 i neprohodnog vrta površine 47,71 m2, spremište u prizemlju oznake SP2 površine 5,67 m2, ukupno površine 201,57 m2, u nacrtu posebnih </w:t>
      </w:r>
      <w:r w:rsidR="00347890" w:rsidRPr="00EC75EC">
        <w:lastRenderedPageBreak/>
        <w:t>dijelova označeno zelenom bojom,</w:t>
      </w:r>
      <w:r w:rsidR="00347890">
        <w:t xml:space="preserve"> </w:t>
      </w:r>
      <w:r w:rsidR="000A7C38">
        <w:t xml:space="preserve">po utvrđenoj vrijednosti od </w:t>
      </w:r>
      <w:r w:rsidR="00347890">
        <w:t>784.809,22 kn,</w:t>
      </w:r>
      <w:r w:rsidR="002A722E">
        <w:t xml:space="preserve"> te se ne može prodati:</w:t>
      </w:r>
    </w:p>
    <w:p w:rsidRDefault="002A722E" w:rsidP="002A722E" w:rsidR="002A722E">
      <w:pPr>
        <w:pStyle w:val="Odlomakpopisa"/>
        <w:ind w:left="1608"/>
        <w:jc w:val="both"/>
      </w:pPr>
    </w:p>
    <w:p w:rsidRDefault="002A722E" w:rsidP="002A722E" w:rsidR="002A722E">
      <w:pPr>
        <w:pStyle w:val="Odlomakpopisa"/>
        <w:numPr>
          <w:ilvl w:val="0"/>
          <w:numId w:val="18"/>
        </w:numPr>
        <w:jc w:val="both"/>
      </w:pPr>
      <w:r>
        <w:t>na prvoj dražbi ispod tri četvrtine utvrđene vrijednosti nekretnine odnosno ispod 588.606,92 kn</w:t>
      </w:r>
    </w:p>
    <w:p w:rsidRDefault="002A722E" w:rsidP="002A722E" w:rsidR="002A722E">
      <w:pPr>
        <w:numPr>
          <w:ilvl w:val="0"/>
          <w:numId w:val="18"/>
        </w:numPr>
        <w:contextualSpacing/>
        <w:jc w:val="both"/>
      </w:pPr>
      <w:r>
        <w:t>na drugoj dražbi ispod jedne polovine utvrđene vrijednosti nekretnine odnosno ispod 392.404,61 kn</w:t>
      </w:r>
    </w:p>
    <w:p w:rsidRDefault="002A722E" w:rsidP="002A722E" w:rsidR="002A722E">
      <w:pPr>
        <w:numPr>
          <w:ilvl w:val="0"/>
          <w:numId w:val="18"/>
        </w:numPr>
        <w:contextualSpacing/>
        <w:jc w:val="both"/>
      </w:pPr>
      <w:r>
        <w:t>na trećoj dražbi ispod jedne četvrtine utvrđene vrijednosti nekretnine odnosno ispod 196.202,31 kn,</w:t>
      </w:r>
    </w:p>
    <w:p w:rsidRDefault="002A722E" w:rsidP="002A722E" w:rsidR="002A722E">
      <w:pPr>
        <w:numPr>
          <w:ilvl w:val="0"/>
          <w:numId w:val="18"/>
        </w:numPr>
        <w:contextualSpacing/>
        <w:jc w:val="both"/>
      </w:pPr>
      <w:r>
        <w:t>na četvrtoj dražbi nekretnina se prodaje po početnoj cijeni od 1,00 kune</w:t>
      </w:r>
    </w:p>
    <w:p w:rsidRDefault="002A722E" w:rsidP="002A722E" w:rsidR="002A722E">
      <w:pPr>
        <w:ind w:left="1134"/>
        <w:contextualSpacing/>
        <w:jc w:val="both"/>
      </w:pPr>
      <w:r>
        <w:tab/>
        <w:t>(čl.247. st. 5. i 6. SZ-a).</w:t>
      </w:r>
    </w:p>
    <w:p w:rsidRDefault="0093601B" w:rsidP="0093601B" w:rsidR="0093601B" w:rsidRPr="00EC75EC">
      <w:pPr>
        <w:ind w:left="1968"/>
        <w:jc w:val="both"/>
      </w:pPr>
    </w:p>
    <w:p w:rsidRDefault="0093601B" w:rsidP="0093601B" w:rsidR="00347890">
      <w:pPr>
        <w:ind w:left="1968"/>
        <w:jc w:val="both"/>
      </w:pPr>
      <w:r>
        <w:t xml:space="preserve">1.3.) </w:t>
      </w:r>
      <w:r w:rsidR="00347890" w:rsidRPr="00EC75EC">
        <w:t xml:space="preserve">3. suvlasnički dio: 1665/10000 etažno vlasništvo (E-3), peterosobni stan oznake S3 u prizemlju, površine zatvorenog prostora 100,53 m2, sastavljen od ulaznog prostora, tri sobe, dvije kupaonice, dnevnog boravka, </w:t>
      </w:r>
      <w:proofErr w:type="spellStart"/>
      <w:r w:rsidR="00347890" w:rsidRPr="00EC75EC">
        <w:t>blagavaonice</w:t>
      </w:r>
      <w:proofErr w:type="spellEnd"/>
      <w:r w:rsidR="00347890" w:rsidRPr="00EC75EC">
        <w:t xml:space="preserve">, kuhinje, izbe te natkrivene terase površine 6,09 m2, dvije </w:t>
      </w:r>
      <w:proofErr w:type="spellStart"/>
      <w:r w:rsidR="00347890" w:rsidRPr="00EC75EC">
        <w:t>loggie</w:t>
      </w:r>
      <w:proofErr w:type="spellEnd"/>
      <w:r w:rsidR="00347890" w:rsidRPr="00EC75EC">
        <w:t xml:space="preserve"> površine 6,70 m2, balkona površine 12,49 m2, nenatkrivene terase površine 9,20 m2, prohodnog vrta površine 10,40 m2 i neprohodnog vrta površine 7,10 m2, spremište u prizemlju oznake SP10 površine 9,64 m2, ukupno površine 162,15 m2, u nacrtu posebnih dijelova označeno </w:t>
      </w:r>
      <w:proofErr w:type="spellStart"/>
      <w:r w:rsidR="00347890" w:rsidRPr="00EC75EC">
        <w:t>smeđožutom</w:t>
      </w:r>
      <w:proofErr w:type="spellEnd"/>
      <w:r w:rsidR="00347890" w:rsidRPr="00EC75EC">
        <w:t xml:space="preserve"> bojom,</w:t>
      </w:r>
      <w:r w:rsidR="00347890">
        <w:t xml:space="preserve"> </w:t>
      </w:r>
      <w:r w:rsidR="000A7C38">
        <w:t>po utvrđenoj vrijednosti od</w:t>
      </w:r>
      <w:r w:rsidR="00347890">
        <w:t xml:space="preserve"> 1.213.356,35 kn,</w:t>
      </w:r>
      <w:r w:rsidR="002A722E">
        <w:t xml:space="preserve"> te se ne može prodati:</w:t>
      </w:r>
    </w:p>
    <w:p w:rsidRDefault="002A722E" w:rsidP="002A722E" w:rsidR="002A722E">
      <w:pPr>
        <w:pStyle w:val="Odlomakpopisa"/>
        <w:ind w:left="1608"/>
        <w:jc w:val="both"/>
      </w:pPr>
    </w:p>
    <w:p w:rsidRDefault="002A722E" w:rsidP="002A722E" w:rsidR="002A722E">
      <w:pPr>
        <w:pStyle w:val="Odlomakpopisa"/>
        <w:numPr>
          <w:ilvl w:val="0"/>
          <w:numId w:val="18"/>
        </w:numPr>
        <w:jc w:val="both"/>
      </w:pPr>
      <w:r>
        <w:t>na prvoj dražbi ispod tri četvrtine utvrđene vrijednosti nekretnine odnosno ispod 910.017,26 kn</w:t>
      </w:r>
    </w:p>
    <w:p w:rsidRDefault="002A722E" w:rsidP="002A722E" w:rsidR="002A722E">
      <w:pPr>
        <w:numPr>
          <w:ilvl w:val="0"/>
          <w:numId w:val="18"/>
        </w:numPr>
        <w:contextualSpacing/>
        <w:jc w:val="both"/>
      </w:pPr>
      <w:r>
        <w:t>na drugoj dražbi ispod jedne polovine utvrđene vrijednosti nekretnine odnosno ispod 606.678,18 kn</w:t>
      </w:r>
    </w:p>
    <w:p w:rsidRDefault="002A722E" w:rsidP="002A722E" w:rsidR="002A722E">
      <w:pPr>
        <w:numPr>
          <w:ilvl w:val="0"/>
          <w:numId w:val="18"/>
        </w:numPr>
        <w:contextualSpacing/>
        <w:jc w:val="both"/>
      </w:pPr>
      <w:r>
        <w:t>na trećoj dražbi ispod jedne četvrtine utvrđene vrijednosti nekretnine odnosno ispod 303.339,09 kn,</w:t>
      </w:r>
    </w:p>
    <w:p w:rsidRDefault="002A722E" w:rsidP="002A722E" w:rsidR="002A722E">
      <w:pPr>
        <w:numPr>
          <w:ilvl w:val="0"/>
          <w:numId w:val="18"/>
        </w:numPr>
        <w:contextualSpacing/>
        <w:jc w:val="both"/>
      </w:pPr>
      <w:r>
        <w:t>na četvrtoj dražbi nekretnina se prodaje po početnoj cijeni od 1,00 kune</w:t>
      </w:r>
    </w:p>
    <w:p w:rsidRDefault="002A722E" w:rsidP="002A722E" w:rsidR="002A722E">
      <w:pPr>
        <w:ind w:left="1134"/>
        <w:contextualSpacing/>
        <w:jc w:val="both"/>
      </w:pPr>
      <w:r>
        <w:tab/>
        <w:t>(čl.247. st. 5. i 6. SZ-a).</w:t>
      </w:r>
    </w:p>
    <w:p w:rsidRDefault="0093601B" w:rsidP="0093601B" w:rsidR="0093601B" w:rsidRPr="00EC75EC">
      <w:pPr>
        <w:ind w:left="1968"/>
        <w:jc w:val="both"/>
      </w:pPr>
    </w:p>
    <w:p w:rsidRDefault="0093601B" w:rsidP="0093601B" w:rsidR="00347890">
      <w:pPr>
        <w:ind w:left="1968"/>
        <w:jc w:val="both"/>
      </w:pPr>
      <w:r>
        <w:t xml:space="preserve">1.4.) </w:t>
      </w:r>
      <w:r w:rsidR="00347890" w:rsidRPr="00EC75EC">
        <w:t xml:space="preserve"> 4. suvlasnički dio: 865/10000 etažno vlasništvo (E-4), </w:t>
      </w:r>
      <w:proofErr w:type="spellStart"/>
      <w:r w:rsidR="00347890" w:rsidRPr="00EC75EC">
        <w:t>dvoipolsobni</w:t>
      </w:r>
      <w:proofErr w:type="spellEnd"/>
      <w:r w:rsidR="00347890" w:rsidRPr="00EC75EC">
        <w:t xml:space="preserve"> stan oznake S4 na I. katu, površine zatvorenog prostora 54,13 m2, sastavljen od ulaznog prostora, dvije sobe, kupaonice, dnevnog boravka sa </w:t>
      </w:r>
      <w:proofErr w:type="spellStart"/>
      <w:r w:rsidR="00347890" w:rsidRPr="00EC75EC">
        <w:t>blagavaonom</w:t>
      </w:r>
      <w:proofErr w:type="spellEnd"/>
      <w:r w:rsidR="00347890" w:rsidRPr="00EC75EC">
        <w:t xml:space="preserve"> i kuhinje, te dvije </w:t>
      </w:r>
      <w:proofErr w:type="spellStart"/>
      <w:r w:rsidR="00347890" w:rsidRPr="00EC75EC">
        <w:t>loggie</w:t>
      </w:r>
      <w:proofErr w:type="spellEnd"/>
      <w:r w:rsidR="00347890" w:rsidRPr="00EC75EC">
        <w:t xml:space="preserve"> površine 8,94 m2, spremište u prizemlju oznake SP3 površine 5,67 m2, ukupno površine 68,74 m2, u nacrtu posebnih dijelova označeno svijetloplavom bojom,</w:t>
      </w:r>
      <w:r w:rsidR="00347890">
        <w:t xml:space="preserve"> </w:t>
      </w:r>
      <w:r w:rsidR="000A7C38">
        <w:t xml:space="preserve">po utvrđenoj vrijednosti od </w:t>
      </w:r>
      <w:r w:rsidR="00347890">
        <w:t>632.295,68 kn,</w:t>
      </w:r>
      <w:r w:rsidR="002A722E">
        <w:t xml:space="preserve"> te se ne može prodati:</w:t>
      </w:r>
    </w:p>
    <w:p w:rsidRDefault="002A722E" w:rsidP="002A722E" w:rsidR="002A722E">
      <w:pPr>
        <w:pStyle w:val="Odlomakpopisa"/>
        <w:ind w:left="1608"/>
        <w:jc w:val="both"/>
      </w:pPr>
    </w:p>
    <w:p w:rsidRDefault="002A722E" w:rsidP="002A722E" w:rsidR="002A722E">
      <w:pPr>
        <w:pStyle w:val="Odlomakpopisa"/>
        <w:numPr>
          <w:ilvl w:val="0"/>
          <w:numId w:val="18"/>
        </w:numPr>
        <w:jc w:val="both"/>
      </w:pPr>
      <w:r>
        <w:t>na prvoj dražbi ispod tri četvrtine utvrđene vrijednosti nekretnine odnosno ispod 474.221,76 kn</w:t>
      </w:r>
    </w:p>
    <w:p w:rsidRDefault="002A722E" w:rsidP="002A722E" w:rsidR="002A722E">
      <w:pPr>
        <w:numPr>
          <w:ilvl w:val="0"/>
          <w:numId w:val="18"/>
        </w:numPr>
        <w:contextualSpacing/>
        <w:jc w:val="both"/>
      </w:pPr>
      <w:r>
        <w:t>na drugoj dražbi ispod jedne polovine utvrđene vrijednosti nekretnine odnosno ispod 316.147,84 kn</w:t>
      </w:r>
    </w:p>
    <w:p w:rsidRDefault="002A722E" w:rsidP="002A722E" w:rsidR="002A722E">
      <w:pPr>
        <w:numPr>
          <w:ilvl w:val="0"/>
          <w:numId w:val="18"/>
        </w:numPr>
        <w:contextualSpacing/>
        <w:jc w:val="both"/>
      </w:pPr>
      <w:r>
        <w:t>na trećoj dražbi ispod jedne četvrtine utvrđene vrijednosti nekretnine odnosno ispod 158.073,92 kn,</w:t>
      </w:r>
    </w:p>
    <w:p w:rsidRDefault="002A722E" w:rsidP="002A722E" w:rsidR="002A722E">
      <w:pPr>
        <w:numPr>
          <w:ilvl w:val="0"/>
          <w:numId w:val="18"/>
        </w:numPr>
        <w:contextualSpacing/>
        <w:jc w:val="both"/>
      </w:pPr>
      <w:r>
        <w:t>na četvrtoj dražbi nekretnina se prodaje po početnoj cijeni od 1,00 kune</w:t>
      </w:r>
    </w:p>
    <w:p w:rsidRDefault="002A722E" w:rsidP="002A722E" w:rsidR="002A722E">
      <w:pPr>
        <w:ind w:left="1134"/>
        <w:contextualSpacing/>
        <w:jc w:val="both"/>
      </w:pPr>
      <w:r>
        <w:tab/>
        <w:t>(čl.247. st. 5. i 6. SZ-a).</w:t>
      </w:r>
    </w:p>
    <w:p w:rsidRDefault="0093601B" w:rsidP="0093601B" w:rsidR="0093601B" w:rsidRPr="00EC75EC">
      <w:pPr>
        <w:ind w:left="1968"/>
        <w:jc w:val="both"/>
      </w:pPr>
    </w:p>
    <w:p w:rsidRDefault="0093601B" w:rsidP="0093601B" w:rsidR="00347890">
      <w:pPr>
        <w:ind w:left="1968"/>
        <w:jc w:val="both"/>
      </w:pPr>
      <w:r>
        <w:lastRenderedPageBreak/>
        <w:t xml:space="preserve">1.5.) </w:t>
      </w:r>
      <w:r w:rsidR="00347890" w:rsidRPr="00EC75EC">
        <w:t>5.</w:t>
      </w:r>
      <w:r>
        <w:t xml:space="preserve"> </w:t>
      </w:r>
      <w:r w:rsidR="00347890" w:rsidRPr="00EC75EC">
        <w:t xml:space="preserve">suvlasnički dio: 621/10000 etažno vlasništvo (E-5), jednoipolsobni stan oznake S5 na I. katu, površine zatvorenog prostora 36,82 m2, sastavljen od ulaznog prostora, sobe, kupaonice, dnevnog boravka sa </w:t>
      </w:r>
      <w:proofErr w:type="spellStart"/>
      <w:r w:rsidR="00347890" w:rsidRPr="00EC75EC">
        <w:t>blagavaonom</w:t>
      </w:r>
      <w:proofErr w:type="spellEnd"/>
      <w:r w:rsidR="00347890" w:rsidRPr="00EC75EC">
        <w:t xml:space="preserve"> i kuhinje, te </w:t>
      </w:r>
      <w:proofErr w:type="spellStart"/>
      <w:r w:rsidR="00347890" w:rsidRPr="00EC75EC">
        <w:t>loggie</w:t>
      </w:r>
      <w:proofErr w:type="spellEnd"/>
      <w:r w:rsidR="00347890" w:rsidRPr="00EC75EC">
        <w:t xml:space="preserve"> površine 8,14 m2, spremište u prizemlju oznake SP4 površine 5,59 m2, ukupno površine 50,55 m2, u nacrtu posebnih dijelova označeno plavom bojom,</w:t>
      </w:r>
      <w:r w:rsidR="00347890">
        <w:t xml:space="preserve"> </w:t>
      </w:r>
      <w:r w:rsidR="000A7C38">
        <w:t xml:space="preserve">po utvrđenoj vrijednosti od </w:t>
      </w:r>
      <w:r w:rsidR="00347890">
        <w:t>453.966,06 kn,</w:t>
      </w:r>
      <w:r w:rsidR="002A722E">
        <w:t xml:space="preserve"> te se ne može prodati:</w:t>
      </w:r>
    </w:p>
    <w:p w:rsidRDefault="002A722E" w:rsidP="002A722E" w:rsidR="002A722E">
      <w:pPr>
        <w:pStyle w:val="Odlomakpopisa"/>
        <w:ind w:left="1608"/>
        <w:jc w:val="both"/>
      </w:pPr>
    </w:p>
    <w:p w:rsidRDefault="002A722E" w:rsidP="002A722E" w:rsidR="002A722E">
      <w:pPr>
        <w:pStyle w:val="Odlomakpopisa"/>
        <w:numPr>
          <w:ilvl w:val="0"/>
          <w:numId w:val="18"/>
        </w:numPr>
        <w:jc w:val="both"/>
      </w:pPr>
      <w:r>
        <w:t>na prvoj dražbi ispod tri četvrtine utvrđene vrijednosti nekretnine odnosno ispod 340.474,55 kn</w:t>
      </w:r>
    </w:p>
    <w:p w:rsidRDefault="002A722E" w:rsidP="002A722E" w:rsidR="002A722E">
      <w:pPr>
        <w:numPr>
          <w:ilvl w:val="0"/>
          <w:numId w:val="18"/>
        </w:numPr>
        <w:contextualSpacing/>
        <w:jc w:val="both"/>
      </w:pPr>
      <w:r>
        <w:t>na drugoj dražbi ispod jedne polovine utvrđene vrijednosti nekretnine odnosno ispod 226.983,03 kn</w:t>
      </w:r>
    </w:p>
    <w:p w:rsidRDefault="002A722E" w:rsidP="002A722E" w:rsidR="002A722E">
      <w:pPr>
        <w:numPr>
          <w:ilvl w:val="0"/>
          <w:numId w:val="18"/>
        </w:numPr>
        <w:contextualSpacing/>
        <w:jc w:val="both"/>
      </w:pPr>
      <w:r>
        <w:t>na trećoj dražbi ispod jedne četvrtine utvrđene vrijednosti nekretnine odnosno ispod 113.491,52 kn,</w:t>
      </w:r>
    </w:p>
    <w:p w:rsidRDefault="002A722E" w:rsidP="002A722E" w:rsidR="002A722E">
      <w:pPr>
        <w:numPr>
          <w:ilvl w:val="0"/>
          <w:numId w:val="18"/>
        </w:numPr>
        <w:contextualSpacing/>
        <w:jc w:val="both"/>
      </w:pPr>
      <w:r>
        <w:t>na četvrtoj dražbi nekretnina se prodaje po početnoj cijeni od 1,00 kune</w:t>
      </w:r>
    </w:p>
    <w:p w:rsidRDefault="002A722E" w:rsidP="002A722E" w:rsidR="002A722E">
      <w:pPr>
        <w:ind w:left="1134"/>
        <w:contextualSpacing/>
        <w:jc w:val="both"/>
      </w:pPr>
      <w:r>
        <w:tab/>
        <w:t>(čl.247. st. 5. i 6. SZ-a).</w:t>
      </w:r>
    </w:p>
    <w:p w:rsidRDefault="0093601B" w:rsidP="0093601B" w:rsidR="0093601B" w:rsidRPr="00EC75EC">
      <w:pPr>
        <w:ind w:left="1968"/>
        <w:jc w:val="both"/>
      </w:pPr>
    </w:p>
    <w:p w:rsidRDefault="0093601B" w:rsidP="0093601B" w:rsidR="00347890">
      <w:pPr>
        <w:ind w:left="1968"/>
        <w:jc w:val="both"/>
      </w:pPr>
      <w:r>
        <w:t xml:space="preserve">1.6.)  </w:t>
      </w:r>
      <w:r w:rsidR="00347890" w:rsidRPr="00EC75EC">
        <w:t xml:space="preserve">6. suvlasnički dio: 1238/10000 etažno vlasništvo (E-6), trosobni stan oznake S6 na II. katu, površine zatvorenog prostora 80,37 m2, sastavljen od ulaznog prostora, dvije sobe, kupaonice, dnevnog boravka, </w:t>
      </w:r>
      <w:proofErr w:type="spellStart"/>
      <w:r w:rsidR="00347890" w:rsidRPr="00EC75EC">
        <w:t>blagavaone</w:t>
      </w:r>
      <w:proofErr w:type="spellEnd"/>
      <w:r w:rsidR="00347890" w:rsidRPr="00EC75EC">
        <w:t xml:space="preserve">, </w:t>
      </w:r>
      <w:proofErr w:type="spellStart"/>
      <w:r w:rsidR="00347890" w:rsidRPr="00EC75EC">
        <w:t>Wc</w:t>
      </w:r>
      <w:proofErr w:type="spellEnd"/>
      <w:r w:rsidR="00347890" w:rsidRPr="00EC75EC">
        <w:t xml:space="preserve">-a, izbe, predsoblja i kuhinje, te dvije </w:t>
      </w:r>
      <w:proofErr w:type="spellStart"/>
      <w:r w:rsidR="00347890" w:rsidRPr="00EC75EC">
        <w:t>loggie</w:t>
      </w:r>
      <w:proofErr w:type="spellEnd"/>
      <w:r w:rsidR="00347890" w:rsidRPr="00EC75EC">
        <w:t xml:space="preserve"> površine 11,51 m2, spremište u prizemlju oznake SP6 površine 4,11 m2, ukupno površine 96,04 m2, u nacrtu posebnih dijelova označeno ljubičastom bojom,</w:t>
      </w:r>
      <w:r w:rsidR="00347890">
        <w:t xml:space="preserve"> </w:t>
      </w:r>
      <w:r w:rsidR="000A7C38">
        <w:t xml:space="preserve">po utvrđenoj vrijednosti od </w:t>
      </w:r>
      <w:r w:rsidR="00347890">
        <w:t>904.556,17 kn,</w:t>
      </w:r>
      <w:r w:rsidR="002A722E">
        <w:t xml:space="preserve"> te se ne može prodati:</w:t>
      </w:r>
    </w:p>
    <w:p w:rsidRDefault="002A722E" w:rsidP="002A722E" w:rsidR="002A722E">
      <w:pPr>
        <w:pStyle w:val="Odlomakpopisa"/>
        <w:ind w:left="1608"/>
        <w:jc w:val="both"/>
      </w:pPr>
    </w:p>
    <w:p w:rsidRDefault="002A722E" w:rsidP="002A722E" w:rsidR="002A722E">
      <w:pPr>
        <w:pStyle w:val="Odlomakpopisa"/>
        <w:numPr>
          <w:ilvl w:val="0"/>
          <w:numId w:val="18"/>
        </w:numPr>
        <w:jc w:val="both"/>
      </w:pPr>
      <w:r>
        <w:t>na prvoj dražbi ispod tri četvrtine utvrđene vrijednosti nekretnine odnosno ispod 678.417,13 kn</w:t>
      </w:r>
    </w:p>
    <w:p w:rsidRDefault="002A722E" w:rsidP="002A722E" w:rsidR="002A722E">
      <w:pPr>
        <w:numPr>
          <w:ilvl w:val="0"/>
          <w:numId w:val="18"/>
        </w:numPr>
        <w:contextualSpacing/>
        <w:jc w:val="both"/>
      </w:pPr>
      <w:r>
        <w:t>na drugoj dražbi ispod jedne polovine utvrđene vrijednosti nekretnine odnosno ispod 452.278,09 kn</w:t>
      </w:r>
    </w:p>
    <w:p w:rsidRDefault="002A722E" w:rsidP="002A722E" w:rsidR="002A722E">
      <w:pPr>
        <w:numPr>
          <w:ilvl w:val="0"/>
          <w:numId w:val="18"/>
        </w:numPr>
        <w:contextualSpacing/>
        <w:jc w:val="both"/>
      </w:pPr>
      <w:r>
        <w:t>na trećoj dražbi ispod jedne četvrtine utvrđene vrijednosti nekretnine odnosno ispod 226.139,04 kn,</w:t>
      </w:r>
    </w:p>
    <w:p w:rsidRDefault="002A722E" w:rsidP="002A722E" w:rsidR="002A722E">
      <w:pPr>
        <w:numPr>
          <w:ilvl w:val="0"/>
          <w:numId w:val="18"/>
        </w:numPr>
        <w:contextualSpacing/>
        <w:jc w:val="both"/>
      </w:pPr>
      <w:r>
        <w:t>na četvrtoj dražbi nekretnina se prodaje po početnoj cijeni od 1,00 kune</w:t>
      </w:r>
    </w:p>
    <w:p w:rsidRDefault="002A722E" w:rsidP="002A722E" w:rsidR="002A722E">
      <w:pPr>
        <w:ind w:left="1134"/>
        <w:contextualSpacing/>
        <w:jc w:val="both"/>
      </w:pPr>
      <w:r>
        <w:tab/>
        <w:t>(čl.247. st. 5. i 6. SZ-a),</w:t>
      </w:r>
    </w:p>
    <w:p w:rsidRDefault="0093601B" w:rsidP="0093601B" w:rsidR="0093601B" w:rsidRPr="00EC75EC">
      <w:pPr>
        <w:ind w:left="1968"/>
        <w:jc w:val="both"/>
      </w:pPr>
    </w:p>
    <w:p w:rsidRDefault="0093601B" w:rsidP="0093601B" w:rsidR="00347890">
      <w:pPr>
        <w:ind w:left="1968"/>
        <w:jc w:val="both"/>
      </w:pPr>
      <w:r>
        <w:t xml:space="preserve">1.7.) </w:t>
      </w:r>
      <w:r w:rsidR="00347890" w:rsidRPr="00EC75EC">
        <w:t xml:space="preserve">7. suvlasnički dio: 970/10000 etažno vlasništvo (E-7), </w:t>
      </w:r>
      <w:proofErr w:type="spellStart"/>
      <w:r w:rsidR="00347890" w:rsidRPr="00EC75EC">
        <w:t>dvoipolsobni</w:t>
      </w:r>
      <w:proofErr w:type="spellEnd"/>
      <w:r w:rsidR="00347890" w:rsidRPr="00EC75EC">
        <w:t xml:space="preserve"> stan oznake S7 na II. katu, površine zatvorenog prostora 62,63 m2, sastavljen od ulaznog prostora, dvije sobe, kupaonice, dnevnog boravka,   </w:t>
      </w:r>
      <w:proofErr w:type="spellStart"/>
      <w:r w:rsidR="00347890" w:rsidRPr="00EC75EC">
        <w:t>blagavaone</w:t>
      </w:r>
      <w:proofErr w:type="spellEnd"/>
      <w:r w:rsidR="00347890" w:rsidRPr="00EC75EC">
        <w:t xml:space="preserve">, izbe i kuhinje, te dvije </w:t>
      </w:r>
      <w:proofErr w:type="spellStart"/>
      <w:r w:rsidR="00347890" w:rsidRPr="00EC75EC">
        <w:t>loggie</w:t>
      </w:r>
      <w:proofErr w:type="spellEnd"/>
      <w:r w:rsidR="00347890" w:rsidRPr="00EC75EC">
        <w:t xml:space="preserve"> površine 8,84 m2, spremište u prizemlju oznake SP7 površine 4,30 m2, ukupno površine 75,77 m2 u nacrtu posebnih dijelova označeno sivom bojom,</w:t>
      </w:r>
      <w:r w:rsidR="00347890">
        <w:t xml:space="preserve"> </w:t>
      </w:r>
      <w:r w:rsidR="000A7C38">
        <w:t xml:space="preserve">po utvrđenoj vrijednosti od </w:t>
      </w:r>
      <w:r w:rsidR="00347890">
        <w:t>709.048,91 kn,</w:t>
      </w:r>
      <w:r w:rsidR="002A722E">
        <w:t xml:space="preserve"> te se ne može prodati:</w:t>
      </w:r>
    </w:p>
    <w:p w:rsidRDefault="002A722E" w:rsidP="002A722E" w:rsidR="002A722E">
      <w:pPr>
        <w:pStyle w:val="Odlomakpopisa"/>
        <w:ind w:left="1608"/>
        <w:jc w:val="both"/>
      </w:pPr>
    </w:p>
    <w:p w:rsidRDefault="002A722E" w:rsidP="002A722E" w:rsidR="002A722E">
      <w:pPr>
        <w:pStyle w:val="Odlomakpopisa"/>
        <w:numPr>
          <w:ilvl w:val="0"/>
          <w:numId w:val="18"/>
        </w:numPr>
        <w:jc w:val="both"/>
      </w:pPr>
      <w:r>
        <w:t>na prvoj dražbi ispod tri četvrtine utvrđene vrijednosti nekretnine odnosno ispod 531.786,69 kn</w:t>
      </w:r>
    </w:p>
    <w:p w:rsidRDefault="002A722E" w:rsidP="002A722E" w:rsidR="002A722E">
      <w:pPr>
        <w:numPr>
          <w:ilvl w:val="0"/>
          <w:numId w:val="18"/>
        </w:numPr>
        <w:contextualSpacing/>
        <w:jc w:val="both"/>
      </w:pPr>
      <w:r>
        <w:t>na drugoj dražbi ispod jedne polovine utvrđene vrijednosti nekretnine odnosno ispod 354.524,46 kn</w:t>
      </w:r>
    </w:p>
    <w:p w:rsidRDefault="002A722E" w:rsidP="002A722E" w:rsidR="002A722E">
      <w:pPr>
        <w:numPr>
          <w:ilvl w:val="0"/>
          <w:numId w:val="18"/>
        </w:numPr>
        <w:contextualSpacing/>
        <w:jc w:val="both"/>
      </w:pPr>
      <w:r>
        <w:t>na trećoj dražbi ispod jedne četvrtine utvrđene vrijednosti nekretnine odnosno ispod 177.262,23 kn,</w:t>
      </w:r>
    </w:p>
    <w:p w:rsidRDefault="002A722E" w:rsidP="002A722E" w:rsidR="002A722E">
      <w:pPr>
        <w:numPr>
          <w:ilvl w:val="0"/>
          <w:numId w:val="18"/>
        </w:numPr>
        <w:contextualSpacing/>
        <w:jc w:val="both"/>
      </w:pPr>
      <w:r>
        <w:t>na četvrtoj dražbi nekretnina se prodaje po početnoj cijeni od 1,00 kune</w:t>
      </w:r>
    </w:p>
    <w:p w:rsidRDefault="002A722E" w:rsidP="002A722E" w:rsidR="002A722E">
      <w:pPr>
        <w:ind w:left="1134"/>
        <w:contextualSpacing/>
        <w:jc w:val="both"/>
      </w:pPr>
      <w:r>
        <w:tab/>
        <w:t>(čl.247. st. 5. i 6. SZ-a).</w:t>
      </w:r>
    </w:p>
    <w:p w:rsidRDefault="0093601B" w:rsidP="0093601B" w:rsidR="0093601B" w:rsidRPr="00EC75EC">
      <w:pPr>
        <w:ind w:left="1968"/>
        <w:jc w:val="both"/>
      </w:pPr>
    </w:p>
    <w:p w:rsidRDefault="0093601B" w:rsidP="0093601B" w:rsidR="00347890">
      <w:pPr>
        <w:ind w:left="1968"/>
        <w:jc w:val="both"/>
      </w:pPr>
      <w:r>
        <w:t xml:space="preserve">1.8.) </w:t>
      </w:r>
      <w:r w:rsidR="00347890" w:rsidRPr="00EC75EC">
        <w:t xml:space="preserve">8. suvlasnički dio: 1052/10000 etažno vlasništvo (E-8), </w:t>
      </w:r>
      <w:proofErr w:type="spellStart"/>
      <w:r w:rsidR="00347890" w:rsidRPr="00EC75EC">
        <w:t>dvoipolsobni</w:t>
      </w:r>
      <w:proofErr w:type="spellEnd"/>
      <w:r w:rsidR="00347890" w:rsidRPr="00EC75EC">
        <w:t xml:space="preserve"> stan oznake S8 u potkrovlju, površine zatvorenog prostora 69,30 m2, sastavljen od ulaznog prostora, dvije sobe, kupaonice, dnevnog boravka,   </w:t>
      </w:r>
      <w:proofErr w:type="spellStart"/>
      <w:r w:rsidR="00347890" w:rsidRPr="00EC75EC">
        <w:t>blagavaone</w:t>
      </w:r>
      <w:proofErr w:type="spellEnd"/>
      <w:r w:rsidR="00347890" w:rsidRPr="00EC75EC">
        <w:t xml:space="preserve">, kuhinje i tavanskog prostora visine manje od 1 m,  te </w:t>
      </w:r>
      <w:proofErr w:type="spellStart"/>
      <w:r w:rsidR="00347890" w:rsidRPr="00EC75EC">
        <w:t>loggie</w:t>
      </w:r>
      <w:proofErr w:type="spellEnd"/>
      <w:r w:rsidR="00347890" w:rsidRPr="00EC75EC">
        <w:t xml:space="preserve"> površine 19,54 m2, spremište u prizemlju oznake SP8 površine 4,12 m2, ukupno površine 92,96 m2, u nacrtu posebnih dijelova označeno svijetlosivom bojom,</w:t>
      </w:r>
      <w:r w:rsidR="00347890">
        <w:t xml:space="preserve"> </w:t>
      </w:r>
      <w:r w:rsidR="000A7C38">
        <w:t xml:space="preserve">po utvrđenoj vrijednosti od </w:t>
      </w:r>
      <w:r w:rsidR="00347890">
        <w:t>854.115,50 kn,</w:t>
      </w:r>
      <w:r w:rsidR="002A722E">
        <w:t xml:space="preserve"> te se ne može prodati:</w:t>
      </w:r>
    </w:p>
    <w:p w:rsidRDefault="002A722E" w:rsidP="002A722E" w:rsidR="002A722E">
      <w:pPr>
        <w:pStyle w:val="Odlomakpopisa"/>
        <w:ind w:left="1608"/>
        <w:jc w:val="both"/>
      </w:pPr>
    </w:p>
    <w:p w:rsidRDefault="002A722E" w:rsidP="002A722E" w:rsidR="002A722E">
      <w:pPr>
        <w:pStyle w:val="Odlomakpopisa"/>
        <w:numPr>
          <w:ilvl w:val="0"/>
          <w:numId w:val="18"/>
        </w:numPr>
        <w:jc w:val="both"/>
      </w:pPr>
      <w:r>
        <w:t>na prvoj dražbi ispod tri četvrtine utvrđene vrijednosti nekretnine odnosno ispod 640.586,63 kn</w:t>
      </w:r>
    </w:p>
    <w:p w:rsidRDefault="002A722E" w:rsidP="002A722E" w:rsidR="002A722E">
      <w:pPr>
        <w:numPr>
          <w:ilvl w:val="0"/>
          <w:numId w:val="18"/>
        </w:numPr>
        <w:contextualSpacing/>
        <w:jc w:val="both"/>
      </w:pPr>
      <w:r>
        <w:t>na drugoj dražbi ispod jedne polovine utvrđene vrijednosti nekretnine odnosno ispod 427.057,75 kn</w:t>
      </w:r>
    </w:p>
    <w:p w:rsidRDefault="002A722E" w:rsidP="002A722E" w:rsidR="002A722E">
      <w:pPr>
        <w:numPr>
          <w:ilvl w:val="0"/>
          <w:numId w:val="18"/>
        </w:numPr>
        <w:contextualSpacing/>
        <w:jc w:val="both"/>
      </w:pPr>
      <w:r>
        <w:t>na trećoj dražbi ispod jedne četvrtine utvrđene vrijednosti nekretnine odnosno ispod 213.528,88 kn,</w:t>
      </w:r>
    </w:p>
    <w:p w:rsidRDefault="002A722E" w:rsidP="002A722E" w:rsidR="002A722E">
      <w:pPr>
        <w:numPr>
          <w:ilvl w:val="0"/>
          <w:numId w:val="18"/>
        </w:numPr>
        <w:contextualSpacing/>
        <w:jc w:val="both"/>
      </w:pPr>
      <w:r>
        <w:t>na četvrtoj dražbi nekretnina se prodaje po početnoj cijeni od 1,00 kune</w:t>
      </w:r>
    </w:p>
    <w:p w:rsidRDefault="002A722E" w:rsidP="002A722E" w:rsidR="002A722E">
      <w:pPr>
        <w:ind w:left="1134"/>
        <w:contextualSpacing/>
        <w:jc w:val="both"/>
      </w:pPr>
      <w:r>
        <w:tab/>
        <w:t>(čl.247. st. 5. i 6. SZ-a).</w:t>
      </w:r>
    </w:p>
    <w:p w:rsidRDefault="0093601B" w:rsidP="0093601B" w:rsidR="0093601B" w:rsidRPr="00EC75EC">
      <w:pPr>
        <w:ind w:left="1968"/>
        <w:jc w:val="both"/>
      </w:pPr>
    </w:p>
    <w:p w:rsidRDefault="0093601B" w:rsidP="0093601B" w:rsidR="00347890">
      <w:pPr>
        <w:ind w:left="1968"/>
        <w:jc w:val="both"/>
      </w:pPr>
      <w:r>
        <w:t xml:space="preserve">1.9.) </w:t>
      </w:r>
      <w:r w:rsidR="00347890" w:rsidRPr="00EC75EC">
        <w:t xml:space="preserve">9. suvlasnički dio: 929/10000 etažno vlasništvo (E-9), </w:t>
      </w:r>
      <w:proofErr w:type="spellStart"/>
      <w:r w:rsidR="00347890" w:rsidRPr="00EC75EC">
        <w:t>dvoipolsobni</w:t>
      </w:r>
      <w:proofErr w:type="spellEnd"/>
      <w:r w:rsidR="00347890" w:rsidRPr="00EC75EC">
        <w:t xml:space="preserve"> stan oznake S9 u potkrovlju, površine zatvorenog prostora 57,03 m2, sastavljen od ulaznog prostora, dvije sobe, kupaonice, dnevnog boravka,   </w:t>
      </w:r>
      <w:proofErr w:type="spellStart"/>
      <w:r w:rsidR="00347890" w:rsidRPr="00EC75EC">
        <w:t>blagavaone</w:t>
      </w:r>
      <w:proofErr w:type="spellEnd"/>
      <w:r w:rsidR="00347890" w:rsidRPr="00EC75EC">
        <w:t xml:space="preserve">, kuhinje i izbe, te dvije </w:t>
      </w:r>
      <w:proofErr w:type="spellStart"/>
      <w:r w:rsidR="00347890" w:rsidRPr="00EC75EC">
        <w:t>loggie</w:t>
      </w:r>
      <w:proofErr w:type="spellEnd"/>
      <w:r w:rsidR="00347890" w:rsidRPr="00EC75EC">
        <w:t xml:space="preserve"> površine 10,78 m2, spremište u prizemlju oznake SP9 površine 6,49 m2, ukupno površine 74,30 m2, u nacrtu posebnih dijelova označeno tamnozelenom bojom,</w:t>
      </w:r>
      <w:r w:rsidR="00347890">
        <w:t xml:space="preserve"> </w:t>
      </w:r>
      <w:r w:rsidR="000A7C38">
        <w:t xml:space="preserve">po utvrđenoj vrijednosti od </w:t>
      </w:r>
      <w:r w:rsidR="00347890">
        <w:t>678.863,94 kn,</w:t>
      </w:r>
      <w:r w:rsidR="002A722E">
        <w:t xml:space="preserve"> te se ne može prodati:</w:t>
      </w:r>
    </w:p>
    <w:p w:rsidRDefault="002A722E" w:rsidP="002A722E" w:rsidR="002A722E">
      <w:pPr>
        <w:pStyle w:val="Odlomakpopisa"/>
        <w:ind w:left="1608"/>
        <w:jc w:val="both"/>
      </w:pPr>
    </w:p>
    <w:p w:rsidRDefault="002A722E" w:rsidP="002A722E" w:rsidR="002A722E">
      <w:pPr>
        <w:pStyle w:val="Odlomakpopisa"/>
        <w:numPr>
          <w:ilvl w:val="0"/>
          <w:numId w:val="18"/>
        </w:numPr>
        <w:jc w:val="both"/>
      </w:pPr>
      <w:r>
        <w:t>na prvoj dražbi ispod tri četvrtine utvrđene vrijednosti nekretnine odnosno ispod 509.147,96 kn</w:t>
      </w:r>
    </w:p>
    <w:p w:rsidRDefault="002A722E" w:rsidP="002A722E" w:rsidR="002A722E">
      <w:pPr>
        <w:numPr>
          <w:ilvl w:val="0"/>
          <w:numId w:val="18"/>
        </w:numPr>
        <w:contextualSpacing/>
        <w:jc w:val="both"/>
      </w:pPr>
      <w:r>
        <w:t>na drugoj dražbi ispod jedne polovine utvrđene vrijednosti nekretnine odnosno ispod 339.431,97 kn</w:t>
      </w:r>
    </w:p>
    <w:p w:rsidRDefault="002A722E" w:rsidP="002A722E" w:rsidR="002A722E">
      <w:pPr>
        <w:numPr>
          <w:ilvl w:val="0"/>
          <w:numId w:val="18"/>
        </w:numPr>
        <w:contextualSpacing/>
        <w:jc w:val="both"/>
      </w:pPr>
      <w:r>
        <w:t>na trećoj dražbi ispod jedne četvrtine utvrđene vrijednosti nekretnine odnosno ispod 169.715,99 kn,</w:t>
      </w:r>
    </w:p>
    <w:p w:rsidRDefault="002A722E" w:rsidP="002A722E" w:rsidR="002A722E">
      <w:pPr>
        <w:numPr>
          <w:ilvl w:val="0"/>
          <w:numId w:val="18"/>
        </w:numPr>
        <w:contextualSpacing/>
        <w:jc w:val="both"/>
      </w:pPr>
      <w:r>
        <w:t>na četvrtoj dražbi nekretnina se prodaje po početnoj cijeni od 1,00 kune</w:t>
      </w:r>
    </w:p>
    <w:p w:rsidRDefault="002A722E" w:rsidP="002A722E" w:rsidR="002A722E">
      <w:pPr>
        <w:ind w:left="1134"/>
        <w:contextualSpacing/>
        <w:jc w:val="both"/>
      </w:pPr>
      <w:r>
        <w:tab/>
        <w:t>(čl.247. st. 5. i 6. SZ-a).</w:t>
      </w:r>
    </w:p>
    <w:p w:rsidRDefault="0093601B" w:rsidP="0093601B" w:rsidR="0093601B" w:rsidRPr="00EC75EC">
      <w:pPr>
        <w:ind w:left="1968"/>
        <w:jc w:val="both"/>
      </w:pPr>
    </w:p>
    <w:p w:rsidRDefault="0093601B" w:rsidP="0093601B" w:rsidR="00347890">
      <w:pPr>
        <w:ind w:left="1968"/>
        <w:jc w:val="both"/>
      </w:pPr>
      <w:r>
        <w:t xml:space="preserve">1.10.) </w:t>
      </w:r>
      <w:r w:rsidR="00347890" w:rsidRPr="00EC75EC">
        <w:t xml:space="preserve">10. suvlasnički dio: 126/10000 etažno vlasništvo (E-10), garaža oznake G4 u nivou </w:t>
      </w:r>
      <w:proofErr w:type="spellStart"/>
      <w:r w:rsidR="00347890" w:rsidRPr="00EC75EC">
        <w:t>I.kata</w:t>
      </w:r>
      <w:proofErr w:type="spellEnd"/>
      <w:r w:rsidR="00347890" w:rsidRPr="00EC75EC">
        <w:t>, površine 15,45 m2, u nacrtu posebnih dijelova označeno svijetlosmeđom bojom,</w:t>
      </w:r>
      <w:r w:rsidR="00347890">
        <w:t xml:space="preserve"> </w:t>
      </w:r>
      <w:r w:rsidR="000A7C38">
        <w:t xml:space="preserve">po utvrđenoj vrijednosti od </w:t>
      </w:r>
      <w:r w:rsidR="00347890">
        <w:t>92.044,30 kn,</w:t>
      </w:r>
      <w:r w:rsidR="002A722E">
        <w:t xml:space="preserve"> te se ne može prodati:</w:t>
      </w:r>
    </w:p>
    <w:p w:rsidRDefault="002A722E" w:rsidP="002A722E" w:rsidR="002A722E">
      <w:pPr>
        <w:pStyle w:val="Odlomakpopisa"/>
        <w:ind w:left="1608"/>
        <w:jc w:val="both"/>
      </w:pPr>
    </w:p>
    <w:p w:rsidRDefault="002A722E" w:rsidP="002A722E" w:rsidR="002A722E">
      <w:pPr>
        <w:pStyle w:val="Odlomakpopisa"/>
        <w:numPr>
          <w:ilvl w:val="0"/>
          <w:numId w:val="18"/>
        </w:numPr>
        <w:jc w:val="both"/>
      </w:pPr>
      <w:r>
        <w:t>na prvoj dražbi ispod tri četvrtine utvrđene vrijednosti nekretnine odnosno ispod 69.033,23 kn</w:t>
      </w:r>
    </w:p>
    <w:p w:rsidRDefault="002A722E" w:rsidP="002A722E" w:rsidR="002A722E">
      <w:pPr>
        <w:numPr>
          <w:ilvl w:val="0"/>
          <w:numId w:val="18"/>
        </w:numPr>
        <w:contextualSpacing/>
        <w:jc w:val="both"/>
      </w:pPr>
      <w:r>
        <w:t>na drugoj dražbi ispod jedne polovine utvrđene vrijednosti nekretnine odnosno ispod 46.022,15 kn</w:t>
      </w:r>
    </w:p>
    <w:p w:rsidRDefault="002A722E" w:rsidP="002A722E" w:rsidR="002A722E">
      <w:pPr>
        <w:numPr>
          <w:ilvl w:val="0"/>
          <w:numId w:val="18"/>
        </w:numPr>
        <w:contextualSpacing/>
        <w:jc w:val="both"/>
      </w:pPr>
      <w:r>
        <w:t>na trećoj dražbi ispod jedne četvrtine utvrđene vrijednosti nekretnine odnosno ispod 23.011,08 kn,</w:t>
      </w:r>
    </w:p>
    <w:p w:rsidRDefault="002A722E" w:rsidP="002A722E" w:rsidR="002A722E">
      <w:pPr>
        <w:numPr>
          <w:ilvl w:val="0"/>
          <w:numId w:val="18"/>
        </w:numPr>
        <w:contextualSpacing/>
        <w:jc w:val="both"/>
      </w:pPr>
      <w:r>
        <w:t>na četvrtoj dražbi nekretnina se prodaje po početnoj cijeni od 1,00 kune</w:t>
      </w:r>
    </w:p>
    <w:p w:rsidRDefault="002A722E" w:rsidP="002A722E" w:rsidR="002A722E">
      <w:pPr>
        <w:ind w:left="1134"/>
        <w:contextualSpacing/>
        <w:jc w:val="both"/>
      </w:pPr>
      <w:r>
        <w:tab/>
        <w:t>(čl.247. st. 5. i 6. SZ-a).</w:t>
      </w:r>
    </w:p>
    <w:p w:rsidRDefault="0093601B" w:rsidP="0093601B" w:rsidR="0093601B" w:rsidRPr="00EC75EC">
      <w:pPr>
        <w:ind w:left="1968"/>
        <w:jc w:val="both"/>
      </w:pPr>
    </w:p>
    <w:p w:rsidRDefault="0093601B" w:rsidP="0093601B" w:rsidR="00347890">
      <w:pPr>
        <w:ind w:left="1968"/>
        <w:jc w:val="both"/>
      </w:pPr>
      <w:r>
        <w:lastRenderedPageBreak/>
        <w:t xml:space="preserve">1.11.) </w:t>
      </w:r>
      <w:r w:rsidR="00347890" w:rsidRPr="00EC75EC">
        <w:t xml:space="preserve">11. suvlasnički dio: 120/10000 etažno vlasništvo (E-11), garaža oznake G3 u nivou </w:t>
      </w:r>
      <w:proofErr w:type="spellStart"/>
      <w:r w:rsidR="00347890" w:rsidRPr="00EC75EC">
        <w:t>I.kata</w:t>
      </w:r>
      <w:proofErr w:type="spellEnd"/>
      <w:r w:rsidR="00347890" w:rsidRPr="00EC75EC">
        <w:t>, površine 14,68 m2, u nacrtu posebnih dijelova označeno ljubičastom bojom,</w:t>
      </w:r>
      <w:r w:rsidR="00347890">
        <w:t xml:space="preserve"> </w:t>
      </w:r>
      <w:r w:rsidR="000A7C38">
        <w:t xml:space="preserve">po utvrđenoj vrijednosti od </w:t>
      </w:r>
      <w:r w:rsidR="00347890">
        <w:t>87.476,84 kn,</w:t>
      </w:r>
      <w:r w:rsidR="002A722E">
        <w:t xml:space="preserve"> te se ne može prodati:</w:t>
      </w:r>
    </w:p>
    <w:p w:rsidRDefault="002A722E" w:rsidP="002A722E" w:rsidR="002A722E">
      <w:pPr>
        <w:pStyle w:val="Odlomakpopisa"/>
        <w:ind w:left="1608"/>
        <w:jc w:val="both"/>
      </w:pPr>
    </w:p>
    <w:p w:rsidRDefault="002A722E" w:rsidP="002A722E" w:rsidR="002A722E">
      <w:pPr>
        <w:pStyle w:val="Odlomakpopisa"/>
        <w:numPr>
          <w:ilvl w:val="0"/>
          <w:numId w:val="18"/>
        </w:numPr>
        <w:jc w:val="both"/>
      </w:pPr>
      <w:r>
        <w:t>na prvoj dražbi ispod tri četvrtine utvrđene vrijednosti nekretnine odnosno ispod 65.607,63 kn</w:t>
      </w:r>
    </w:p>
    <w:p w:rsidRDefault="002A722E" w:rsidP="002A722E" w:rsidR="002A722E">
      <w:pPr>
        <w:numPr>
          <w:ilvl w:val="0"/>
          <w:numId w:val="18"/>
        </w:numPr>
        <w:contextualSpacing/>
        <w:jc w:val="both"/>
      </w:pPr>
      <w:r>
        <w:t>na drugoj dražbi ispod jedne polovine utvrđene vrijednosti nekretnine odnosno ispod 43.738,42 kn</w:t>
      </w:r>
    </w:p>
    <w:p w:rsidRDefault="002A722E" w:rsidP="002A722E" w:rsidR="002A722E">
      <w:pPr>
        <w:numPr>
          <w:ilvl w:val="0"/>
          <w:numId w:val="18"/>
        </w:numPr>
        <w:contextualSpacing/>
        <w:jc w:val="both"/>
      </w:pPr>
      <w:r>
        <w:t>na trećoj dražbi ispod jedne četvrtine utvrđene vrijednosti nekretnine odnosno ispod 21.869,21 kn,</w:t>
      </w:r>
    </w:p>
    <w:p w:rsidRDefault="002A722E" w:rsidP="002A722E" w:rsidR="002A722E">
      <w:pPr>
        <w:numPr>
          <w:ilvl w:val="0"/>
          <w:numId w:val="18"/>
        </w:numPr>
        <w:contextualSpacing/>
        <w:jc w:val="both"/>
      </w:pPr>
      <w:r>
        <w:t>na četvrtoj dražbi nekretnina se prodaje po početnoj cijeni od 1,00 kune</w:t>
      </w:r>
    </w:p>
    <w:p w:rsidRDefault="002A722E" w:rsidP="002A722E" w:rsidR="002A722E">
      <w:pPr>
        <w:ind w:left="1134"/>
        <w:contextualSpacing/>
        <w:jc w:val="both"/>
      </w:pPr>
      <w:r>
        <w:tab/>
        <w:t>(čl.247. st. 5. i 6. SZ-a).</w:t>
      </w:r>
    </w:p>
    <w:p w:rsidRDefault="0093601B" w:rsidP="0093601B" w:rsidR="0093601B" w:rsidRPr="00EC75EC">
      <w:pPr>
        <w:ind w:left="1968"/>
        <w:jc w:val="both"/>
      </w:pPr>
    </w:p>
    <w:p w:rsidRDefault="0093601B" w:rsidP="0093601B" w:rsidR="00347890">
      <w:pPr>
        <w:ind w:left="1968"/>
        <w:jc w:val="both"/>
      </w:pPr>
      <w:r>
        <w:t xml:space="preserve">1.12.) </w:t>
      </w:r>
      <w:r w:rsidR="00347890" w:rsidRPr="00EC75EC">
        <w:t xml:space="preserve">12. suvlasnički dio: 127/10000 etažno vlasništvo (E-12), garaža oznake G2 u nivou </w:t>
      </w:r>
      <w:proofErr w:type="spellStart"/>
      <w:r w:rsidR="00347890" w:rsidRPr="00EC75EC">
        <w:t>I.kata</w:t>
      </w:r>
      <w:proofErr w:type="spellEnd"/>
      <w:r w:rsidR="00347890" w:rsidRPr="00EC75EC">
        <w:t>, površine 15,54 m2, u nacrtu posebnih dijelova označeno roza bojom,</w:t>
      </w:r>
      <w:r w:rsidR="00347890">
        <w:t xml:space="preserve"> </w:t>
      </w:r>
      <w:r w:rsidR="000A7C38">
        <w:t xml:space="preserve">po utvrđenoj vrijednosti od </w:t>
      </w:r>
      <w:r w:rsidR="00347890">
        <w:t>92.540,76 kn,</w:t>
      </w:r>
      <w:r w:rsidR="002A722E">
        <w:t xml:space="preserve"> te se  ne može prodati:</w:t>
      </w:r>
    </w:p>
    <w:p w:rsidRDefault="002A722E" w:rsidP="002A722E" w:rsidR="002A722E">
      <w:pPr>
        <w:pStyle w:val="Odlomakpopisa"/>
        <w:ind w:left="1608"/>
        <w:jc w:val="both"/>
      </w:pPr>
    </w:p>
    <w:p w:rsidRDefault="002A722E" w:rsidP="002A722E" w:rsidR="002A722E">
      <w:pPr>
        <w:pStyle w:val="Odlomakpopisa"/>
        <w:numPr>
          <w:ilvl w:val="0"/>
          <w:numId w:val="18"/>
        </w:numPr>
        <w:jc w:val="both"/>
      </w:pPr>
      <w:r>
        <w:t>na prvoj dražbi ispod tri četvrtine utvrđene vrijednosti nekretnine odnosno ispod 69.405,57 kn</w:t>
      </w:r>
    </w:p>
    <w:p w:rsidRDefault="002A722E" w:rsidP="002A722E" w:rsidR="002A722E">
      <w:pPr>
        <w:numPr>
          <w:ilvl w:val="0"/>
          <w:numId w:val="18"/>
        </w:numPr>
        <w:contextualSpacing/>
        <w:jc w:val="both"/>
      </w:pPr>
      <w:r>
        <w:t>na drugoj dražbi ispod jedne polovine utvrđene vrijednosti nekretnine odnosno ispod 46.270,38 kn</w:t>
      </w:r>
    </w:p>
    <w:p w:rsidRDefault="002A722E" w:rsidP="002A722E" w:rsidR="002A722E">
      <w:pPr>
        <w:numPr>
          <w:ilvl w:val="0"/>
          <w:numId w:val="18"/>
        </w:numPr>
        <w:contextualSpacing/>
        <w:jc w:val="both"/>
      </w:pPr>
      <w:r>
        <w:t>na trećoj dražbi ispod jedne četvrtine utvrđene vrijednosti nekretnine odnosno ispod 23.135,19 kn,</w:t>
      </w:r>
    </w:p>
    <w:p w:rsidRDefault="002A722E" w:rsidP="002A722E" w:rsidR="002A722E">
      <w:pPr>
        <w:numPr>
          <w:ilvl w:val="0"/>
          <w:numId w:val="18"/>
        </w:numPr>
        <w:contextualSpacing/>
        <w:jc w:val="both"/>
      </w:pPr>
      <w:r>
        <w:t>na četvrtoj dražbi nekretnina se prodaje po početnoj cijeni od 1,00 kune</w:t>
      </w:r>
    </w:p>
    <w:p w:rsidRDefault="002A722E" w:rsidP="002A722E" w:rsidR="002A722E">
      <w:pPr>
        <w:ind w:left="1134"/>
        <w:contextualSpacing/>
        <w:jc w:val="both"/>
      </w:pPr>
      <w:r>
        <w:tab/>
        <w:t>(čl.247. st. 5. i 6. SZ-a).</w:t>
      </w:r>
    </w:p>
    <w:p w:rsidRDefault="0093601B" w:rsidP="0093601B" w:rsidR="0093601B" w:rsidRPr="00EC75EC">
      <w:pPr>
        <w:ind w:left="1968"/>
        <w:jc w:val="both"/>
      </w:pPr>
    </w:p>
    <w:p w:rsidRDefault="0093601B" w:rsidP="0093601B" w:rsidR="00347890">
      <w:pPr>
        <w:ind w:left="1968"/>
        <w:jc w:val="both"/>
      </w:pPr>
      <w:r>
        <w:t xml:space="preserve">1.13.) </w:t>
      </w:r>
      <w:r w:rsidR="00347890" w:rsidRPr="00EC75EC">
        <w:t xml:space="preserve">13. suvlasnički dio: 125/10000 etažno vlasništvo (E-13), garaža oznake G1 u nivou </w:t>
      </w:r>
      <w:proofErr w:type="spellStart"/>
      <w:r w:rsidR="00347890" w:rsidRPr="00EC75EC">
        <w:t>I.kata</w:t>
      </w:r>
      <w:proofErr w:type="spellEnd"/>
      <w:r w:rsidR="00347890" w:rsidRPr="00EC75EC">
        <w:t>, površine 15,38 m2, u nacrtu posebnih dijel</w:t>
      </w:r>
      <w:r w:rsidR="00347890">
        <w:t xml:space="preserve">ova označeno tamnožutom bojom, </w:t>
      </w:r>
      <w:r w:rsidR="000A7C38">
        <w:t xml:space="preserve">po utvrđenoj vrijednosti od </w:t>
      </w:r>
      <w:r w:rsidR="00347890">
        <w:t>91.647,13 kn</w:t>
      </w:r>
      <w:r w:rsidR="002A722E">
        <w:t>, te se ne može prodati:</w:t>
      </w:r>
    </w:p>
    <w:p w:rsidRDefault="002A722E" w:rsidP="002A722E" w:rsidR="002A722E">
      <w:pPr>
        <w:pStyle w:val="Odlomakpopisa"/>
        <w:ind w:left="1608"/>
        <w:jc w:val="both"/>
      </w:pPr>
    </w:p>
    <w:p w:rsidRDefault="002A722E" w:rsidP="002A722E" w:rsidR="002A722E">
      <w:pPr>
        <w:pStyle w:val="Odlomakpopisa"/>
        <w:numPr>
          <w:ilvl w:val="0"/>
          <w:numId w:val="18"/>
        </w:numPr>
        <w:jc w:val="both"/>
      </w:pPr>
      <w:r>
        <w:t>na prvoj dražbi ispod tri četvrtine utvrđene vrijednosti nekretnine odnosno ispod 68.735,35 kn</w:t>
      </w:r>
    </w:p>
    <w:p w:rsidRDefault="002A722E" w:rsidP="002A722E" w:rsidR="002A722E">
      <w:pPr>
        <w:numPr>
          <w:ilvl w:val="0"/>
          <w:numId w:val="18"/>
        </w:numPr>
        <w:contextualSpacing/>
        <w:jc w:val="both"/>
      </w:pPr>
      <w:r>
        <w:t>na drugoj dražbi ispod jedne polovine utvrđene vrijednosti nekretnine odnosno ispod 45.823,57 kn</w:t>
      </w:r>
    </w:p>
    <w:p w:rsidRDefault="002A722E" w:rsidP="002A722E" w:rsidR="002A722E">
      <w:pPr>
        <w:numPr>
          <w:ilvl w:val="0"/>
          <w:numId w:val="18"/>
        </w:numPr>
        <w:contextualSpacing/>
        <w:jc w:val="both"/>
      </w:pPr>
      <w:r>
        <w:t>na trećoj dražbi ispod jedne četvrtine utvrđene vrijednosti nekretnine odnosno ispod 22.911,78 kn,</w:t>
      </w:r>
    </w:p>
    <w:p w:rsidRDefault="002A722E" w:rsidP="002A722E" w:rsidR="002A722E">
      <w:pPr>
        <w:numPr>
          <w:ilvl w:val="0"/>
          <w:numId w:val="18"/>
        </w:numPr>
        <w:contextualSpacing/>
        <w:jc w:val="both"/>
      </w:pPr>
      <w:r>
        <w:t>na četvrtoj dražbi nekretnina se prodaje po početnoj cijeni od 1,00 kune</w:t>
      </w:r>
    </w:p>
    <w:p w:rsidRDefault="002A722E" w:rsidP="002A722E" w:rsidR="002A722E">
      <w:pPr>
        <w:ind w:left="1134"/>
        <w:contextualSpacing/>
        <w:jc w:val="both"/>
      </w:pPr>
      <w:r>
        <w:tab/>
        <w:t>(čl.247. st. 5. i 6. SZ-a).</w:t>
      </w:r>
    </w:p>
    <w:p w:rsidRDefault="004657F7" w:rsidP="0086578D" w:rsidR="004657F7" w:rsidRPr="0086578D">
      <w:pPr>
        <w:pStyle w:val="Odlomakpopisa"/>
        <w:tabs>
          <w:tab w:pos="426" w:val="left"/>
        </w:tabs>
        <w:jc w:val="both"/>
        <w:rPr>
          <w:color w:val="000000"/>
        </w:rPr>
      </w:pPr>
    </w:p>
    <w:p w:rsidRDefault="004657F7" w:rsidP="00FC1E51" w:rsidR="00D47174" w:rsidRPr="002A722E">
      <w:pPr>
        <w:pStyle w:val="Odlomakpopisa"/>
        <w:numPr>
          <w:ilvl w:val="1"/>
          <w:numId w:val="24"/>
        </w:numPr>
        <w:tabs>
          <w:tab w:pos="1968" w:val="clear"/>
          <w:tab w:pos="426" w:val="left"/>
        </w:tabs>
        <w:ind w:left="1418"/>
        <w:jc w:val="both"/>
      </w:pPr>
      <w:r w:rsidRPr="000A7C38">
        <w:rPr>
          <w:color w:val="000000"/>
        </w:rPr>
        <w:t xml:space="preserve">Na </w:t>
      </w:r>
      <w:r w:rsidR="000553B8" w:rsidRPr="000A7C38">
        <w:rPr>
          <w:color w:val="000000"/>
        </w:rPr>
        <w:t>naveden</w:t>
      </w:r>
      <w:r w:rsidR="0086578D" w:rsidRPr="000A7C38">
        <w:rPr>
          <w:color w:val="000000"/>
        </w:rPr>
        <w:t>im</w:t>
      </w:r>
      <w:r w:rsidR="000553B8" w:rsidRPr="000A7C38">
        <w:rPr>
          <w:color w:val="000000"/>
        </w:rPr>
        <w:t xml:space="preserve"> </w:t>
      </w:r>
      <w:r w:rsidR="007C5245" w:rsidRPr="000A7C38">
        <w:rPr>
          <w:color w:val="000000"/>
        </w:rPr>
        <w:t>nekretnin</w:t>
      </w:r>
      <w:r w:rsidR="0086578D" w:rsidRPr="000A7C38">
        <w:rPr>
          <w:color w:val="000000"/>
        </w:rPr>
        <w:t>ama</w:t>
      </w:r>
      <w:r w:rsidR="007C5245" w:rsidRPr="000A7C38">
        <w:rPr>
          <w:color w:val="000000"/>
        </w:rPr>
        <w:t xml:space="preserve"> u</w:t>
      </w:r>
      <w:r w:rsidR="002148C2" w:rsidRPr="000A7C38">
        <w:rPr>
          <w:color w:val="000000"/>
          <w:lang w:eastAsia="en-US"/>
        </w:rPr>
        <w:t>pisano je</w:t>
      </w:r>
      <w:r w:rsidRPr="000A7C38">
        <w:rPr>
          <w:color w:val="000000"/>
        </w:rPr>
        <w:t xml:space="preserve"> </w:t>
      </w:r>
      <w:r w:rsidR="000553B8" w:rsidRPr="000A7C38">
        <w:rPr>
          <w:color w:val="000000"/>
        </w:rPr>
        <w:t>založno</w:t>
      </w:r>
      <w:r w:rsidRPr="000A7C38">
        <w:rPr>
          <w:color w:val="000000"/>
        </w:rPr>
        <w:t xml:space="preserve"> pravo u korist </w:t>
      </w:r>
      <w:r w:rsidR="00FC1E51">
        <w:rPr>
          <w:color w:val="000000"/>
        </w:rPr>
        <w:t xml:space="preserve">Nova kreditna banka Maribor d.d., Maribor, Ulica Vita </w:t>
      </w:r>
      <w:proofErr w:type="spellStart"/>
      <w:r w:rsidR="00FC1E51">
        <w:rPr>
          <w:color w:val="000000"/>
        </w:rPr>
        <w:t>Kraigheira</w:t>
      </w:r>
      <w:proofErr w:type="spellEnd"/>
      <w:r w:rsidR="001136CD" w:rsidRPr="000A7C38">
        <w:rPr>
          <w:color w:val="000000"/>
        </w:rPr>
        <w:t xml:space="preserve"> </w:t>
      </w:r>
      <w:r w:rsidR="00FC1E51">
        <w:rPr>
          <w:color w:val="000000"/>
        </w:rPr>
        <w:t xml:space="preserve">4, Republika Slovenija, OIB: 58602216763, i SG KONZALT j.d.o.o., Zagreb, </w:t>
      </w:r>
      <w:proofErr w:type="spellStart"/>
      <w:r w:rsidR="00FC1E51">
        <w:rPr>
          <w:color w:val="000000"/>
        </w:rPr>
        <w:t>Draškovićeva</w:t>
      </w:r>
      <w:proofErr w:type="spellEnd"/>
      <w:r w:rsidR="00FC1E51">
        <w:rPr>
          <w:color w:val="000000"/>
        </w:rPr>
        <w:t xml:space="preserve"> 53, OIB: 12372925940.</w:t>
      </w:r>
    </w:p>
    <w:p w:rsidRDefault="002A722E" w:rsidP="002A722E" w:rsidR="002A722E">
      <w:pPr>
        <w:pStyle w:val="Odlomakpopisa"/>
        <w:tabs>
          <w:tab w:pos="426" w:val="left"/>
        </w:tabs>
        <w:ind w:left="1968"/>
        <w:jc w:val="both"/>
      </w:pPr>
    </w:p>
    <w:p w:rsidRDefault="00D47174" w:rsidP="000A7C38" w:rsidR="00D47174">
      <w:pPr>
        <w:pStyle w:val="Odlomakpopisa"/>
        <w:numPr>
          <w:ilvl w:val="0"/>
          <w:numId w:val="24"/>
        </w:numPr>
        <w:ind w:left="1418"/>
        <w:jc w:val="both"/>
      </w:pPr>
      <w:r>
        <w:t xml:space="preserve">Prikupljanje ponuda traje deset radnih dana. Ako se na prvoj elektroničkoj javnoj dražbi ne prikupi niti jedna valjana ponuda, druga elektronička javna dražba počinje objavom poziva za sudjelovanje prvog dana nakon završetka </w:t>
      </w:r>
      <w:r>
        <w:lastRenderedPageBreak/>
        <w:t>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w:t>
      </w:r>
      <w:r w:rsidR="00AF7C74">
        <w:t xml:space="preserve"> (čl. 102. st. 3. OZ-a)</w:t>
      </w:r>
      <w:r>
        <w:t xml:space="preserve">. </w:t>
      </w:r>
    </w:p>
    <w:p w:rsidRDefault="004657F7" w:rsidP="00A919C2" w:rsidR="004657F7">
      <w:pPr>
        <w:ind w:left="1418"/>
        <w:contextualSpacing/>
      </w:pPr>
    </w:p>
    <w:p w:rsidRDefault="004657F7" w:rsidP="000A7C38" w:rsidR="004657F7">
      <w:pPr>
        <w:pStyle w:val="Odlomakpopisa"/>
        <w:numPr>
          <w:ilvl w:val="0"/>
          <w:numId w:val="24"/>
        </w:numPr>
        <w:ind w:left="1418"/>
        <w:jc w:val="both"/>
      </w:pPr>
      <w:r>
        <w:t xml:space="preserve">Prvi </w:t>
      </w:r>
      <w:proofErr w:type="spellStart"/>
      <w:r>
        <w:t>razlučni</w:t>
      </w:r>
      <w:proofErr w:type="spellEnd"/>
      <w:r>
        <w:t xml:space="preserve"> vjerovnik u </w:t>
      </w:r>
      <w:proofErr w:type="spellStart"/>
      <w:r>
        <w:t>prednosnom</w:t>
      </w:r>
      <w:proofErr w:type="spellEnd"/>
      <w:r>
        <w:t xml:space="preserve"> redu može izjaviti da kupuje nekretninu i da stavlja u prijeboj svoju tražbinu s </w:t>
      </w:r>
      <w:proofErr w:type="spellStart"/>
      <w:r>
        <w:t>protutražbinom</w:t>
      </w:r>
      <w:proofErr w:type="spellEnd"/>
      <w:r>
        <w:t xml:space="preserve"> stečajnog dužnika po osnovi cijene u visini utvrđene vrijednosti nekretnine (čl. 247. st. 7. SZ-a).</w:t>
      </w:r>
    </w:p>
    <w:p w:rsidRDefault="004657F7" w:rsidP="00A919C2" w:rsidR="004657F7">
      <w:pPr>
        <w:ind w:firstLine="708" w:left="1418"/>
        <w:jc w:val="both"/>
      </w:pPr>
    </w:p>
    <w:p w:rsidRDefault="004657F7" w:rsidP="000A7C38" w:rsidR="004657F7">
      <w:pPr>
        <w:pStyle w:val="Odlomakpopisa"/>
        <w:numPr>
          <w:ilvl w:val="0"/>
          <w:numId w:val="24"/>
        </w:numPr>
        <w:ind w:left="1418"/>
        <w:jc w:val="both"/>
      </w:pPr>
      <w:r>
        <w:t xml:space="preserve">Kupac je dužan položiti </w:t>
      </w:r>
      <w:proofErr w:type="spellStart"/>
      <w:r>
        <w:t>kupovninu</w:t>
      </w:r>
      <w:proofErr w:type="spellEnd"/>
      <w:r>
        <w:t xml:space="preserve"> u roku od 60 dana od dana pravomoćnosti rješenja o dosudi na poseban račun Agencije otvoren za tu namjenu (čl. 106. st. 1. OZ-a). </w:t>
      </w:r>
    </w:p>
    <w:p w:rsidRDefault="004657F7" w:rsidP="00A919C2" w:rsidR="004657F7">
      <w:pPr>
        <w:ind w:left="1418"/>
        <w:contextualSpacing/>
      </w:pPr>
    </w:p>
    <w:p w:rsidRDefault="004657F7" w:rsidP="000A7C38" w:rsidR="004657F7">
      <w:pPr>
        <w:pStyle w:val="Odlomakpopisa"/>
        <w:numPr>
          <w:ilvl w:val="0"/>
          <w:numId w:val="24"/>
        </w:numPr>
        <w:ind w:left="1418"/>
        <w:jc w:val="both"/>
      </w:pPr>
      <w:r>
        <w:t xml:space="preserve">Ako kupac u tom roku ne položi </w:t>
      </w:r>
      <w:proofErr w:type="spellStart"/>
      <w:r>
        <w:t>kupovninu</w:t>
      </w:r>
      <w:proofErr w:type="spellEnd"/>
      <w:r>
        <w:t xml:space="preserve">, sud će rješenjem prodaju proglasiti nevažećom i odrediti novu prodaju. Iz položene jamčevine namirit će se troškovi nove prodaje i naknaditi se razlika između </w:t>
      </w:r>
      <w:proofErr w:type="spellStart"/>
      <w:r>
        <w:t>kupovnine</w:t>
      </w:r>
      <w:proofErr w:type="spellEnd"/>
      <w:r>
        <w:t xml:space="preserve"> postignute na prijašnjoj i novoj prodaji (čl. 106. st. 2. OZ-a).</w:t>
      </w:r>
    </w:p>
    <w:p w:rsidRDefault="004657F7" w:rsidP="00A919C2" w:rsidR="004657F7">
      <w:pPr>
        <w:ind w:firstLine="708" w:left="1418"/>
        <w:jc w:val="both"/>
      </w:pPr>
    </w:p>
    <w:p w:rsidRDefault="004657F7" w:rsidP="000A7C38" w:rsidR="004657F7">
      <w:pPr>
        <w:pStyle w:val="Odlomakpopisa"/>
        <w:numPr>
          <w:ilvl w:val="0"/>
          <w:numId w:val="24"/>
        </w:numPr>
        <w:ind w:left="1418"/>
        <w:jc w:val="both"/>
      </w:pPr>
      <w:r>
        <w:t xml:space="preserve"> Kao kupci mogu sudjelovati samo osobe koje su prethodno dale jamčevinu u visini od 10 % utvrđene vrijednosti nekretnin</w:t>
      </w:r>
      <w:r w:rsidR="0086578D">
        <w:t>a</w:t>
      </w:r>
      <w:r>
        <w:t xml:space="preserve"> iz točke I. ovog zaključka. Jamčevina se uplaćuje najkasnije zadnjeg dana objave poziva na sudjelovanje i to na poseban račun Agencije u iznosu, roku i na način utvrđen u pozivu na sudjelovanje (čl. 12. Pravilnika o načinu i postupku provedbe prodaje nekretnina i pokretnina u ovršnom postupku – Narodne novine broj 156/14, dalje:Pravilnik).</w:t>
      </w:r>
    </w:p>
    <w:p w:rsidRDefault="004657F7" w:rsidP="00A919C2" w:rsidR="004657F7">
      <w:pPr>
        <w:ind w:left="1418"/>
        <w:contextualSpacing/>
      </w:pPr>
    </w:p>
    <w:p w:rsidRDefault="004657F7" w:rsidP="000A7C38" w:rsidR="004657F7">
      <w:pPr>
        <w:pStyle w:val="Odlomakpopisa"/>
        <w:numPr>
          <w:ilvl w:val="0"/>
          <w:numId w:val="24"/>
        </w:numPr>
        <w:ind w:left="1418"/>
        <w:jc w:val="both"/>
      </w:pPr>
      <w:r>
        <w:t>Ponuditeljima čija ponuda nije prihvaćena Agencija će vratiti jamčevinu na temelju naloga suda za prijenos novčanih sredstava (čl. 99. st.4 . OZ-a).</w:t>
      </w:r>
    </w:p>
    <w:p w:rsidRDefault="004657F7" w:rsidP="00A919C2" w:rsidR="004657F7">
      <w:pPr>
        <w:ind w:left="1418"/>
        <w:contextualSpacing/>
        <w:jc w:val="both"/>
      </w:pPr>
    </w:p>
    <w:p w:rsidRDefault="004657F7" w:rsidP="000A7C38" w:rsidR="004657F7">
      <w:pPr>
        <w:pStyle w:val="Odlomakpopisa"/>
        <w:numPr>
          <w:ilvl w:val="0"/>
          <w:numId w:val="24"/>
        </w:numPr>
        <w:ind w:left="1418"/>
        <w:jc w:val="both"/>
      </w:pPr>
      <w:r>
        <w:t>Nekretnin</w:t>
      </w:r>
      <w:r w:rsidR="007C5245">
        <w:t>e</w:t>
      </w:r>
      <w:r>
        <w:t xml:space="preserve"> će se dosuditi i kupcima koji će ponuditi nižu cijenu prema veličini ponuđene cijene ako kupci koji su ponudili veću cijenu ne polože </w:t>
      </w:r>
      <w:proofErr w:type="spellStart"/>
      <w:r>
        <w:t>kupovninu</w:t>
      </w:r>
      <w:proofErr w:type="spellEnd"/>
      <w:r>
        <w:t xml:space="preserve"> u roku koji će im za to biti određen (čl. 98. st. 3. OZ-a). </w:t>
      </w:r>
    </w:p>
    <w:p w:rsidRDefault="004657F7" w:rsidP="00A919C2" w:rsidR="004657F7">
      <w:pPr>
        <w:ind w:left="1418"/>
        <w:contextualSpacing/>
      </w:pPr>
    </w:p>
    <w:p w:rsidRDefault="004657F7" w:rsidP="000A7C38" w:rsidR="004657F7">
      <w:pPr>
        <w:pStyle w:val="Odlomakpopisa"/>
        <w:numPr>
          <w:ilvl w:val="0"/>
          <w:numId w:val="24"/>
        </w:numPr>
        <w:ind w:left="1418"/>
        <w:jc w:val="both"/>
      </w:pPr>
      <w:r>
        <w:t xml:space="preserve">Valjanom uplatom jamčevine i </w:t>
      </w:r>
      <w:proofErr w:type="spellStart"/>
      <w:r>
        <w:t>kupovnine</w:t>
      </w:r>
      <w:proofErr w:type="spellEnd"/>
      <w:r>
        <w:t xml:space="preserve"> smatrat će se uplata izvršena u roku i evidentirana na računu Agencije najkasnije u roku od 8 (osam) dana od isteka roka za uplatu (čl. 12. st. 4. i čl. 27. st. 2. Pravilnika). </w:t>
      </w:r>
    </w:p>
    <w:p w:rsidRDefault="004657F7" w:rsidP="00A919C2" w:rsidR="004657F7">
      <w:pPr>
        <w:ind w:firstLine="708" w:left="1418"/>
        <w:jc w:val="both"/>
      </w:pPr>
    </w:p>
    <w:p w:rsidRDefault="004657F7" w:rsidP="000A7C38" w:rsidR="004657F7">
      <w:pPr>
        <w:pStyle w:val="Odlomakpopisa"/>
        <w:numPr>
          <w:ilvl w:val="0"/>
          <w:numId w:val="24"/>
        </w:numPr>
        <w:ind w:left="1418"/>
        <w:jc w:val="both"/>
      </w:pPr>
      <w:r>
        <w:t>Nekretnin</w:t>
      </w:r>
      <w:r w:rsidR="00FC1E51">
        <w:t>e</w:t>
      </w:r>
      <w:r>
        <w:t xml:space="preserve"> koj</w:t>
      </w:r>
      <w:r w:rsidR="00FC1E51">
        <w:t>e su predmetom prodaje mogu</w:t>
      </w:r>
      <w:r>
        <w:t xml:space="preserve"> se razgledati uz prethodni dogovor sa stečajnim upraviteljem</w:t>
      </w:r>
      <w:r w:rsidR="00A919C2">
        <w:t xml:space="preserve"> </w:t>
      </w:r>
      <w:r w:rsidR="00FC1E51">
        <w:t xml:space="preserve">Davorkom </w:t>
      </w:r>
      <w:proofErr w:type="spellStart"/>
      <w:r w:rsidR="00FC1E51">
        <w:t>Huljev</w:t>
      </w:r>
      <w:proofErr w:type="spellEnd"/>
      <w:r>
        <w:t xml:space="preserve"> na broj telefona </w:t>
      </w:r>
      <w:r w:rsidR="00FC1E51">
        <w:t>01/61 52 555</w:t>
      </w:r>
      <w:r w:rsidR="0093714C">
        <w:t>.</w:t>
      </w:r>
    </w:p>
    <w:p w:rsidRDefault="004657F7" w:rsidP="00A919C2" w:rsidR="004657F7">
      <w:pPr>
        <w:ind w:left="1418"/>
        <w:contextualSpacing/>
      </w:pPr>
    </w:p>
    <w:p w:rsidRDefault="004657F7" w:rsidP="000A7C38" w:rsidR="00FC1E51">
      <w:pPr>
        <w:pStyle w:val="Odlomakpopisa"/>
        <w:numPr>
          <w:ilvl w:val="0"/>
          <w:numId w:val="24"/>
        </w:numPr>
        <w:ind w:left="1418"/>
        <w:jc w:val="both"/>
      </w:pPr>
      <w:r>
        <w:t xml:space="preserve"> </w:t>
      </w:r>
      <w:r w:rsidR="00FC1E51">
        <w:t>Nekretnine nisu prošle prvu uporabu od dvije godine i iste su oporezive PDV-om koji je sadržan u cijeni nekretnine. Ukoliko je kupac osoba u sustavu PDV-a</w:t>
      </w:r>
      <w:r w:rsidR="00401987">
        <w:t xml:space="preserve">, tada </w:t>
      </w:r>
      <w:r w:rsidR="00C55DB5">
        <w:t xml:space="preserve">dolazi do prijenosa </w:t>
      </w:r>
      <w:r w:rsidR="00401987">
        <w:t xml:space="preserve">porezne obveze. Ako je kupac osoba koja nije u sustavu PDV-a, tada plaća cijenu </w:t>
      </w:r>
      <w:r w:rsidR="00C55DB5">
        <w:t>s uključenim</w:t>
      </w:r>
      <w:r w:rsidR="00401987">
        <w:t xml:space="preserve"> PDV-om.</w:t>
      </w:r>
    </w:p>
    <w:p w:rsidRDefault="00401987" w:rsidP="00401987" w:rsidR="00401987">
      <w:pPr>
        <w:pStyle w:val="Odlomakpopisa"/>
      </w:pPr>
    </w:p>
    <w:p w:rsidRDefault="00401987" w:rsidP="000A7C38" w:rsidR="00401987">
      <w:pPr>
        <w:pStyle w:val="Odlomakpopisa"/>
        <w:numPr>
          <w:ilvl w:val="0"/>
          <w:numId w:val="24"/>
        </w:numPr>
        <w:ind w:left="1418"/>
        <w:jc w:val="both"/>
      </w:pPr>
      <w:r>
        <w:lastRenderedPageBreak/>
        <w:t>Na nekretninama je upisana zabilježba spora – tužbe radi utvrđenja i uspostave ranijeg zemljišno-knjižnog stanja podnesena sudu pod poslovnim brojem P-3996/16 od 21. lipnja 2016.</w:t>
      </w:r>
    </w:p>
    <w:p w:rsidRDefault="00FC1E51" w:rsidP="00FC1E51" w:rsidR="00FC1E51">
      <w:pPr>
        <w:pStyle w:val="Odlomakpopisa"/>
      </w:pPr>
    </w:p>
    <w:p w:rsidRDefault="004657F7" w:rsidP="000A7C38" w:rsidR="004657F7">
      <w:pPr>
        <w:pStyle w:val="Odlomakpopisa"/>
        <w:numPr>
          <w:ilvl w:val="0"/>
          <w:numId w:val="24"/>
        </w:numPr>
        <w:ind w:left="1418"/>
        <w:jc w:val="both"/>
      </w:pPr>
      <w:r>
        <w:t>Sve poreze i pristojbe u svezi s prodajom snosi kupac.</w:t>
      </w:r>
    </w:p>
    <w:p w:rsidRDefault="004657F7" w:rsidP="00A919C2" w:rsidR="004657F7">
      <w:pPr>
        <w:ind w:firstLine="708" w:left="1418"/>
        <w:jc w:val="both"/>
      </w:pPr>
    </w:p>
    <w:p w:rsidRDefault="004657F7" w:rsidP="000A7C38" w:rsidR="0086578D">
      <w:pPr>
        <w:pStyle w:val="Odlomakpopisa"/>
        <w:numPr>
          <w:ilvl w:val="0"/>
          <w:numId w:val="24"/>
        </w:numPr>
        <w:ind w:left="1418"/>
        <w:jc w:val="both"/>
      </w:pPr>
      <w:r>
        <w:t>Prodaja se obavlja po načelu „viđeno-kupljeno“ što isključuje sve naknad</w:t>
      </w:r>
      <w:r w:rsidR="00EE40AB">
        <w:t>n</w:t>
      </w:r>
      <w:r>
        <w:t>e prigovore  kupca.</w:t>
      </w:r>
    </w:p>
    <w:p w:rsidRDefault="004657F7" w:rsidP="004657F7" w:rsidR="004657F7">
      <w:pPr>
        <w:ind w:left="720"/>
        <w:contextualSpacing/>
        <w:jc w:val="both"/>
        <w:rPr>
          <w:b/>
        </w:rPr>
      </w:pPr>
    </w:p>
    <w:p w:rsidRDefault="00A919C2" w:rsidP="004657F7" w:rsidR="00A919C2">
      <w:pPr>
        <w:ind w:left="720"/>
        <w:contextualSpacing/>
        <w:jc w:val="both"/>
        <w:rPr>
          <w:b/>
        </w:rPr>
      </w:pPr>
    </w:p>
    <w:p w:rsidRDefault="004657F7" w:rsidP="004657F7" w:rsidR="004657F7">
      <w:pPr>
        <w:jc w:val="center"/>
      </w:pPr>
      <w:r>
        <w:t xml:space="preserve">U Karlovcu, </w:t>
      </w:r>
      <w:r w:rsidR="00FC1E51">
        <w:t>7. prosinca</w:t>
      </w:r>
      <w:r w:rsidR="006F10F9">
        <w:t xml:space="preserve"> 2018.</w:t>
      </w:r>
    </w:p>
    <w:p w:rsidRDefault="004657F7" w:rsidP="004657F7" w:rsidR="004657F7">
      <w:pPr>
        <w:jc w:val="both"/>
      </w:pPr>
    </w:p>
    <w:p w:rsidRDefault="004657F7" w:rsidP="004657F7" w:rsidR="004657F7">
      <w:pPr>
        <w:ind w:left="5664"/>
      </w:pPr>
      <w:r>
        <w:t xml:space="preserve">                            Sudac:                                                                                                                                     </w:t>
      </w:r>
    </w:p>
    <w:p w:rsidRDefault="004657F7" w:rsidP="00C027CF" w:rsidR="00C027CF">
      <w:pPr>
        <w:ind w:left="5664"/>
      </w:pPr>
      <w:r>
        <w:t xml:space="preserve">                   Jadranka Mađeruh</w:t>
      </w:r>
      <w:r w:rsidR="00C55DB5">
        <w:t>, v.r.</w:t>
      </w:r>
    </w:p>
    <w:p w:rsidRDefault="00C55DB5" w:rsidP="00C027CF" w:rsidR="00C55DB5">
      <w:pPr>
        <w:ind w:left="5664"/>
      </w:pPr>
    </w:p>
    <w:p w:rsidRDefault="00C55DB5" w:rsidP="00C027CF" w:rsidR="00C55DB5">
      <w:pPr>
        <w:ind w:left="5664"/>
      </w:pPr>
      <w:r>
        <w:t xml:space="preserve">                  Za točnost </w:t>
      </w:r>
      <w:proofErr w:type="spellStart"/>
      <w:r>
        <w:t>otpravka</w:t>
      </w:r>
      <w:proofErr w:type="spellEnd"/>
      <w:r>
        <w:t>-</w:t>
      </w:r>
    </w:p>
    <w:p w:rsidRDefault="00C55DB5" w:rsidP="00C027CF" w:rsidR="00C55DB5">
      <w:pPr>
        <w:ind w:left="5664"/>
      </w:pPr>
      <w:r>
        <w:t xml:space="preserve">                   ovlašteni službenik:</w:t>
      </w:r>
    </w:p>
    <w:p w:rsidRDefault="00C55DB5" w:rsidP="00C027CF" w:rsidR="00C027CF">
      <w:pPr>
        <w:ind w:left="5664"/>
      </w:pPr>
      <w:r>
        <w:t xml:space="preserve">                        Draženka Prpić</w:t>
      </w:r>
    </w:p>
    <w:p w:rsidRDefault="004657F7" w:rsidP="004657F7" w:rsidR="004657F7">
      <w:pPr>
        <w:ind w:left="5664"/>
      </w:pPr>
      <w:r>
        <w:t xml:space="preserve"> </w:t>
      </w:r>
    </w:p>
    <w:p w:rsidRDefault="004657F7" w:rsidP="004657F7" w:rsidR="004657F7">
      <w:pPr>
        <w:tabs>
          <w:tab w:pos="5805" w:val="left"/>
        </w:tabs>
      </w:pPr>
      <w:r>
        <w:t xml:space="preserve">PRAVNA POUKA:                                              </w:t>
      </w:r>
    </w:p>
    <w:p w:rsidRDefault="004657F7" w:rsidP="004657F7" w:rsidR="004657F7">
      <w:pPr>
        <w:tabs>
          <w:tab w:pos="5805" w:val="left"/>
        </w:tabs>
      </w:pPr>
      <w:r>
        <w:t xml:space="preserve">Protiv ovog zaključka žalba nije dopuštena.     </w:t>
      </w:r>
    </w:p>
    <w:p w:rsidRDefault="004657F7" w:rsidP="004657F7" w:rsidR="004657F7">
      <w:pPr>
        <w:tabs>
          <w:tab w:pos="5805" w:val="left"/>
        </w:tabs>
      </w:pPr>
      <w:r>
        <w:t xml:space="preserve">                                                                             </w:t>
      </w:r>
    </w:p>
    <w:p w:rsidRDefault="004657F7" w:rsidP="004657F7" w:rsidR="004657F7">
      <w:pPr>
        <w:pStyle w:val="Poetniodjeljak"/>
      </w:pPr>
    </w:p>
    <w:p w:rsidRDefault="004657F7" w:rsidP="004657F7" w:rsidR="004657F7">
      <w:pPr>
        <w:pStyle w:val="NormaleSPIS"/>
        <w:rPr>
          <w:noProof/>
        </w:rPr>
      </w:pPr>
    </w:p>
    <w:p w:rsidRDefault="004657F7" w:rsidP="004657F7" w:rsidR="004657F7">
      <w:pPr>
        <w:pStyle w:val="ZapisniarPotpis"/>
      </w:pPr>
    </w:p>
    <w:p w:rsidRDefault="00E5458E" w:rsidP="004657F7" w:rsidR="00E5458E" w:rsidRPr="004657F7"/>
    <w:sectPr w:rsidSect="00A0682A" w:rsidR="00E5458E" w:rsidRPr="004657F7">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C0D0A" w:rsidR="00EC0D0A">
      <w:r>
        <w:separator/>
      </w:r>
    </w:p>
  </w:endnote>
  <w:endnote w:id="0" w:type="continuationSeparator">
    <w:p w:rsidRDefault="00EC0D0A" w:rsidR="00EC0D0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C0D0A" w:rsidR="00EC0D0A">
      <w:r>
        <w:separator/>
      </w:r>
    </w:p>
  </w:footnote>
  <w:footnote w:id="0" w:type="continuationSeparator">
    <w:p w:rsidRDefault="00EC0D0A" w:rsidR="00EC0D0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16DDB" w:rsidP="001A044D" w:rsidR="00A16DD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16DDB" w:rsidR="00A16DD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16DDB" w:rsidP="001A044D" w:rsidR="00A16DD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D1F53">
      <w:rPr>
        <w:rStyle w:val="Brojstranice"/>
        <w:noProof/>
      </w:rPr>
      <w:t>24</w:t>
    </w:r>
    <w:r>
      <w:rPr>
        <w:rStyle w:val="Brojstranice"/>
      </w:rPr>
      <w:fldChar w:fldCharType="end"/>
    </w:r>
  </w:p>
  <w:p w:rsidRDefault="00A16DDB" w:rsidP="005226E5" w:rsidR="00A16DDB" w:rsidRPr="00210116">
    <w:pPr>
      <w:jc w:val="right"/>
      <w:rPr>
        <w:rFonts w:hAnsi="Verdana" w:ascii="Verdana"/>
      </w:rPr>
    </w:pPr>
    <w:r>
      <w:t xml:space="preserve">1 </w:t>
    </w:r>
    <w:r>
      <w:rPr>
        <w:rFonts w:hAnsi="Verdana" w:ascii="Verdana"/>
      </w:rPr>
      <w:t>St-6047/16</w:t>
    </w:r>
  </w:p>
  <w:p w:rsidRDefault="00A16DDB" w:rsidR="00A16DDB">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8844422"/>
      <w:docPartObj>
        <w:docPartGallery w:val="Page Numbers (Top of Page)"/>
        <w:docPartUnique/>
      </w:docPartObj>
    </w:sdtPr>
    <w:sdtEndPr/>
    <w:sdtContent>
      <w:p w:rsidRDefault="00A16DDB" w:rsidR="00A16DDB">
        <w:pPr>
          <w:pStyle w:val="Zaglavlje"/>
          <w:jc w:val="center"/>
        </w:pPr>
        <w:r>
          <w:fldChar w:fldCharType="begin"/>
        </w:r>
        <w:r>
          <w:instrText>PAGE   \* MERGEFORMAT</w:instrText>
        </w:r>
        <w:r>
          <w:fldChar w:fldCharType="separate"/>
        </w:r>
        <w:r w:rsidR="00DD1F53">
          <w:rPr>
            <w:noProof/>
          </w:rPr>
          <w:t>1</w:t>
        </w:r>
        <w:r>
          <w:fldChar w:fldCharType="end"/>
        </w:r>
      </w:p>
    </w:sdtContent>
  </w:sdt>
  <w:p w:rsidRDefault="00A16DDB" w:rsidP="007222A8" w:rsidR="00A16DDB">
    <w:pPr>
      <w:pStyle w:val="Zaglavlje"/>
      <w:jc w:val="right"/>
    </w:pPr>
    <w:r>
      <w:t>1 St-6047/16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8F28CE"/>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1">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2D54FFA"/>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4">
    <w:nsid w:val="25306618"/>
    <w:multiLevelType w:val="hybridMultilevel"/>
    <w:tmpl w:val="D3641A46"/>
    <w:lvl w:tplc="7E7CC3FA" w:ilvl="0">
      <w:start w:val="1"/>
      <w:numFmt w:val="decimal"/>
      <w:lvlText w:val="%1."/>
      <w:lvlJc w:val="left"/>
      <w:pPr>
        <w:tabs>
          <w:tab w:pos="1968" w:val="num"/>
        </w:tabs>
        <w:ind w:hanging="360" w:left="1968"/>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FD28D3"/>
    <w:multiLevelType w:val="multilevel"/>
    <w:tmpl w:val="53229204"/>
    <w:lvl w:ilvl="0">
      <w:start w:val="1"/>
      <w:numFmt w:val="decimal"/>
      <w:lvlText w:val="%1."/>
      <w:lvlJc w:val="left"/>
      <w:pPr>
        <w:ind w:hanging="360" w:left="360"/>
      </w:pPr>
      <w:rPr>
        <w:rFonts w:hint="default"/>
        <w:b w:val="false"/>
      </w:rPr>
    </w:lvl>
    <w:lvl w:ilvl="1">
      <w:start w:val="1"/>
      <w:numFmt w:val="decimal"/>
      <w:lvlText w:val="%1.%2."/>
      <w:lvlJc w:val="left"/>
      <w:pPr>
        <w:ind w:hanging="360" w:left="1968"/>
      </w:pPr>
      <w:rPr>
        <w:rFonts w:hint="default"/>
      </w:rPr>
    </w:lvl>
    <w:lvl w:ilvl="2">
      <w:start w:val="1"/>
      <w:numFmt w:val="decimal"/>
      <w:lvlText w:val="%1.%2.%3."/>
      <w:lvlJc w:val="left"/>
      <w:pPr>
        <w:ind w:hanging="720" w:left="3936"/>
      </w:pPr>
      <w:rPr>
        <w:rFonts w:hint="default"/>
      </w:rPr>
    </w:lvl>
    <w:lvl w:ilvl="3">
      <w:start w:val="1"/>
      <w:numFmt w:val="decimal"/>
      <w:lvlText w:val="%1.%2.%3.%4."/>
      <w:lvlJc w:val="left"/>
      <w:pPr>
        <w:ind w:hanging="720" w:left="5544"/>
      </w:pPr>
      <w:rPr>
        <w:rFonts w:hint="default"/>
      </w:rPr>
    </w:lvl>
    <w:lvl w:ilvl="4">
      <w:start w:val="1"/>
      <w:numFmt w:val="decimal"/>
      <w:lvlText w:val="%1.%2.%3.%4.%5."/>
      <w:lvlJc w:val="left"/>
      <w:pPr>
        <w:ind w:hanging="1080" w:left="7512"/>
      </w:pPr>
      <w:rPr>
        <w:rFonts w:hint="default"/>
      </w:rPr>
    </w:lvl>
    <w:lvl w:ilvl="5">
      <w:start w:val="1"/>
      <w:numFmt w:val="decimal"/>
      <w:lvlText w:val="%1.%2.%3.%4.%5.%6."/>
      <w:lvlJc w:val="left"/>
      <w:pPr>
        <w:ind w:hanging="1080" w:left="9120"/>
      </w:pPr>
      <w:rPr>
        <w:rFonts w:hint="default"/>
      </w:rPr>
    </w:lvl>
    <w:lvl w:ilvl="6">
      <w:start w:val="1"/>
      <w:numFmt w:val="decimal"/>
      <w:lvlText w:val="%1.%2.%3.%4.%5.%6.%7."/>
      <w:lvlJc w:val="left"/>
      <w:pPr>
        <w:ind w:hanging="1440" w:left="11088"/>
      </w:pPr>
      <w:rPr>
        <w:rFonts w:hint="default"/>
      </w:rPr>
    </w:lvl>
    <w:lvl w:ilvl="7">
      <w:start w:val="1"/>
      <w:numFmt w:val="decimal"/>
      <w:lvlText w:val="%1.%2.%3.%4.%5.%6.%7.%8."/>
      <w:lvlJc w:val="left"/>
      <w:pPr>
        <w:ind w:hanging="1440" w:left="12696"/>
      </w:pPr>
      <w:rPr>
        <w:rFonts w:hint="default"/>
      </w:rPr>
    </w:lvl>
    <w:lvl w:ilvl="8">
      <w:start w:val="1"/>
      <w:numFmt w:val="decimal"/>
      <w:lvlText w:val="%1.%2.%3.%4.%5.%6.%7.%8.%9."/>
      <w:lvlJc w:val="left"/>
      <w:pPr>
        <w:ind w:hanging="1800" w:left="14664"/>
      </w:pPr>
      <w:rPr>
        <w:rFonts w:hint="default"/>
      </w:rPr>
    </w:lvl>
  </w:abstractNum>
  <w:abstractNum w:abstractNumId="6">
    <w:nsid w:val="2EB47A52"/>
    <w:multiLevelType w:val="hybridMultilevel"/>
    <w:tmpl w:val="27728FAE"/>
    <w:lvl w:tplc="152814CC" w:ilvl="0">
      <w:start w:val="1"/>
      <w:numFmt w:val="bullet"/>
      <w:lvlText w:val="-"/>
      <w:lvlJc w:val="left"/>
      <w:pPr>
        <w:ind w:hanging="360" w:left="1968"/>
      </w:pPr>
      <w:rPr>
        <w:rFonts w:cs="Times New Roman" w:eastAsia="Times New Roman" w:hAnsi="Times New Roman" w:ascii="Times New Roman" w:hint="default"/>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7">
    <w:nsid w:val="3A574C2E"/>
    <w:multiLevelType w:val="hybridMultilevel"/>
    <w:tmpl w:val="F89ADC5E"/>
    <w:lvl w:tplc="7E7CC3FA" w:ilvl="0">
      <w:start w:val="1"/>
      <w:numFmt w:val="decimal"/>
      <w:lvlText w:val="%1."/>
      <w:lvlJc w:val="left"/>
      <w:pPr>
        <w:tabs>
          <w:tab w:pos="1968" w:val="num"/>
        </w:tabs>
        <w:ind w:hanging="360" w:left="1968"/>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9">
    <w:nsid w:val="3F486FFA"/>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0">
    <w:nsid w:val="3F4E6009"/>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11">
    <w:nsid w:val="484A7C0E"/>
    <w:multiLevelType w:val="hybridMultilevel"/>
    <w:tmpl w:val="2564AFE0"/>
    <w:lvl w:tplc="9796E858" w:ilvl="0">
      <w:start w:val="1"/>
      <w:numFmt w:val="decimal"/>
      <w:lvlText w:val="%1."/>
      <w:lvlJc w:val="left"/>
      <w:pPr>
        <w:ind w:hanging="360" w:left="2328"/>
      </w:pPr>
      <w:rPr>
        <w:rFonts w:hint="default"/>
      </w:rPr>
    </w:lvl>
    <w:lvl w:tentative="true" w:tplc="041A0019" w:ilvl="1">
      <w:start w:val="1"/>
      <w:numFmt w:val="lowerLetter"/>
      <w:lvlText w:val="%2."/>
      <w:lvlJc w:val="left"/>
      <w:pPr>
        <w:ind w:hanging="360" w:left="3048"/>
      </w:pPr>
    </w:lvl>
    <w:lvl w:tentative="true" w:tplc="041A001B" w:ilvl="2">
      <w:start w:val="1"/>
      <w:numFmt w:val="lowerRoman"/>
      <w:lvlText w:val="%3."/>
      <w:lvlJc w:val="right"/>
      <w:pPr>
        <w:ind w:hanging="180" w:left="3768"/>
      </w:pPr>
    </w:lvl>
    <w:lvl w:tentative="true" w:tplc="041A000F" w:ilvl="3">
      <w:start w:val="1"/>
      <w:numFmt w:val="decimal"/>
      <w:lvlText w:val="%4."/>
      <w:lvlJc w:val="left"/>
      <w:pPr>
        <w:ind w:hanging="360" w:left="4488"/>
      </w:pPr>
    </w:lvl>
    <w:lvl w:tentative="true" w:tplc="041A0019" w:ilvl="4">
      <w:start w:val="1"/>
      <w:numFmt w:val="lowerLetter"/>
      <w:lvlText w:val="%5."/>
      <w:lvlJc w:val="left"/>
      <w:pPr>
        <w:ind w:hanging="360" w:left="5208"/>
      </w:pPr>
    </w:lvl>
    <w:lvl w:tentative="true" w:tplc="041A001B" w:ilvl="5">
      <w:start w:val="1"/>
      <w:numFmt w:val="lowerRoman"/>
      <w:lvlText w:val="%6."/>
      <w:lvlJc w:val="right"/>
      <w:pPr>
        <w:ind w:hanging="180" w:left="5928"/>
      </w:pPr>
    </w:lvl>
    <w:lvl w:tentative="true" w:tplc="041A000F" w:ilvl="6">
      <w:start w:val="1"/>
      <w:numFmt w:val="decimal"/>
      <w:lvlText w:val="%7."/>
      <w:lvlJc w:val="left"/>
      <w:pPr>
        <w:ind w:hanging="360" w:left="6648"/>
      </w:pPr>
    </w:lvl>
    <w:lvl w:tentative="true" w:tplc="041A0019" w:ilvl="7">
      <w:start w:val="1"/>
      <w:numFmt w:val="lowerLetter"/>
      <w:lvlText w:val="%8."/>
      <w:lvlJc w:val="left"/>
      <w:pPr>
        <w:ind w:hanging="360" w:left="7368"/>
      </w:pPr>
    </w:lvl>
    <w:lvl w:tentative="true" w:tplc="041A001B" w:ilvl="8">
      <w:start w:val="1"/>
      <w:numFmt w:val="lowerRoman"/>
      <w:lvlText w:val="%9."/>
      <w:lvlJc w:val="right"/>
      <w:pPr>
        <w:ind w:hanging="180" w:left="8088"/>
      </w:pPr>
    </w:lvl>
  </w:abstractNum>
  <w:abstractNum w:abstractNumId="12">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503A7811"/>
    <w:multiLevelType w:val="hybridMultilevel"/>
    <w:tmpl w:val="F89ADC5E"/>
    <w:lvl w:tplc="7E7CC3FA" w:ilvl="0">
      <w:start w:val="1"/>
      <w:numFmt w:val="decimal"/>
      <w:lvlText w:val="%1."/>
      <w:lvlJc w:val="left"/>
      <w:pPr>
        <w:tabs>
          <w:tab w:pos="1968" w:val="num"/>
        </w:tabs>
        <w:ind w:hanging="360" w:left="1968"/>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25F4C1E"/>
    <w:multiLevelType w:val="multilevel"/>
    <w:tmpl w:val="318C293E"/>
    <w:lvl w:ilvl="0">
      <w:start w:val="1"/>
      <w:numFmt w:val="decimal"/>
      <w:lvlText w:val="%1."/>
      <w:lvlJc w:val="left"/>
      <w:pPr>
        <w:ind w:hanging="360" w:left="720"/>
      </w:pPr>
      <w:rPr>
        <w:rFonts w:hint="default"/>
        <w:b w:val="false"/>
      </w:rPr>
    </w:lvl>
    <w:lvl w:ilvl="1">
      <w:start w:val="1"/>
      <w:numFmt w:val="decimal"/>
      <w:isLgl/>
      <w:lvlText w:val="%1.%2."/>
      <w:lvlJc w:val="left"/>
      <w:pPr>
        <w:ind w:hanging="360" w:left="1080"/>
      </w:pPr>
      <w:rPr>
        <w:rFonts w:hint="default"/>
      </w:rPr>
    </w:lvl>
    <w:lvl w:ilvl="2">
      <w:start w:val="1"/>
      <w:numFmt w:val="decimal"/>
      <w:isLgl/>
      <w:lvlText w:val="%1.%2.%3."/>
      <w:lvlJc w:val="left"/>
      <w:pPr>
        <w:ind w:hanging="720" w:left="1800"/>
      </w:pPr>
      <w:rPr>
        <w:rFonts w:hint="default"/>
      </w:rPr>
    </w:lvl>
    <w:lvl w:ilvl="3">
      <w:start w:val="1"/>
      <w:numFmt w:val="decimal"/>
      <w:isLgl/>
      <w:lvlText w:val="%1.%2.%3.%4."/>
      <w:lvlJc w:val="left"/>
      <w:pPr>
        <w:ind w:hanging="720" w:left="2160"/>
      </w:pPr>
      <w:rPr>
        <w:rFonts w:hint="default"/>
      </w:rPr>
    </w:lvl>
    <w:lvl w:ilvl="4">
      <w:start w:val="1"/>
      <w:numFmt w:val="decimal"/>
      <w:isLgl/>
      <w:lvlText w:val="%1.%2.%3.%4.%5."/>
      <w:lvlJc w:val="left"/>
      <w:pPr>
        <w:ind w:hanging="1080" w:left="2880"/>
      </w:pPr>
      <w:rPr>
        <w:rFonts w:hint="default"/>
      </w:rPr>
    </w:lvl>
    <w:lvl w:ilvl="5">
      <w:start w:val="1"/>
      <w:numFmt w:val="decimal"/>
      <w:isLgl/>
      <w:lvlText w:val="%1.%2.%3.%4.%5.%6."/>
      <w:lvlJc w:val="left"/>
      <w:pPr>
        <w:ind w:hanging="1080" w:left="3240"/>
      </w:pPr>
      <w:rPr>
        <w:rFonts w:hint="default"/>
      </w:rPr>
    </w:lvl>
    <w:lvl w:ilvl="6">
      <w:start w:val="1"/>
      <w:numFmt w:val="decimal"/>
      <w:isLgl/>
      <w:lvlText w:val="%1.%2.%3.%4.%5.%6.%7."/>
      <w:lvlJc w:val="left"/>
      <w:pPr>
        <w:ind w:hanging="1440" w:left="3960"/>
      </w:pPr>
      <w:rPr>
        <w:rFonts w:hint="default"/>
      </w:rPr>
    </w:lvl>
    <w:lvl w:ilvl="7">
      <w:start w:val="1"/>
      <w:numFmt w:val="decimal"/>
      <w:isLgl/>
      <w:lvlText w:val="%1.%2.%3.%4.%5.%6.%7.%8."/>
      <w:lvlJc w:val="left"/>
      <w:pPr>
        <w:ind w:hanging="1440" w:left="4320"/>
      </w:pPr>
      <w:rPr>
        <w:rFonts w:hint="default"/>
      </w:rPr>
    </w:lvl>
    <w:lvl w:ilvl="8">
      <w:start w:val="1"/>
      <w:numFmt w:val="decimal"/>
      <w:isLgl/>
      <w:lvlText w:val="%1.%2.%3.%4.%5.%6.%7.%8.%9."/>
      <w:lvlJc w:val="left"/>
      <w:pPr>
        <w:ind w:hanging="1800" w:left="5040"/>
      </w:pPr>
      <w:rPr>
        <w:rFonts w:hint="default"/>
      </w:rPr>
    </w:lvl>
  </w:abstractNum>
  <w:abstractNum w:abstractNumId="16">
    <w:nsid w:val="57E1214B"/>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7">
    <w:nsid w:val="5C0609A4"/>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8">
    <w:nsid w:val="5F4238C7"/>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9">
    <w:nsid w:val="62231AAE"/>
    <w:multiLevelType w:val="hybridMultilevel"/>
    <w:tmpl w:val="CBEA8918"/>
    <w:lvl w:tplc="F3327D32" w:ilvl="0">
      <w:start w:val="1"/>
      <w:numFmt w:val="upperRoman"/>
      <w:lvlText w:val="%1."/>
      <w:lvlJc w:val="left"/>
      <w:pPr>
        <w:tabs>
          <w:tab w:pos="1608" w:val="num"/>
        </w:tabs>
        <w:ind w:hanging="720" w:left="1608"/>
      </w:pPr>
      <w:rPr>
        <w:rFonts w:hint="default"/>
      </w:rPr>
    </w:lvl>
    <w:lvl w:tplc="7E7CC3FA" w:ilvl="1">
      <w:start w:val="1"/>
      <w:numFmt w:val="decimal"/>
      <w:lvlText w:val="%2."/>
      <w:lvlJc w:val="left"/>
      <w:pPr>
        <w:tabs>
          <w:tab w:pos="1968" w:val="num"/>
        </w:tabs>
        <w:ind w:hanging="360" w:left="1968"/>
      </w:pPr>
      <w:rPr>
        <w:rFonts w:hint="default"/>
        <w:b w:val="false"/>
      </w:rPr>
    </w:lvl>
    <w:lvl w:tplc="EE002C58" w:ilvl="2">
      <w:start w:val="4"/>
      <w:numFmt w:val="decimal"/>
      <w:lvlText w:val="%3."/>
      <w:lvlJc w:val="left"/>
      <w:pPr>
        <w:ind w:hanging="360" w:left="2868"/>
      </w:pPr>
      <w:rPr>
        <w:rFonts w:hint="default"/>
        <w:b w:val="false"/>
      </w:rPr>
    </w:lvl>
    <w:lvl w:tentative="true" w:tplc="041A000F" w:ilvl="3">
      <w:start w:val="1"/>
      <w:numFmt w:val="decimal"/>
      <w:lvlText w:val="%4."/>
      <w:lvlJc w:val="left"/>
      <w:pPr>
        <w:tabs>
          <w:tab w:pos="3408" w:val="num"/>
        </w:tabs>
        <w:ind w:hanging="360" w:left="3408"/>
      </w:pPr>
    </w:lvl>
    <w:lvl w:tentative="true" w:tplc="041A0019" w:ilvl="4">
      <w:start w:val="1"/>
      <w:numFmt w:val="lowerLetter"/>
      <w:lvlText w:val="%5."/>
      <w:lvlJc w:val="left"/>
      <w:pPr>
        <w:tabs>
          <w:tab w:pos="4128" w:val="num"/>
        </w:tabs>
        <w:ind w:hanging="360" w:left="4128"/>
      </w:pPr>
    </w:lvl>
    <w:lvl w:tentative="true" w:tplc="041A001B" w:ilvl="5">
      <w:start w:val="1"/>
      <w:numFmt w:val="lowerRoman"/>
      <w:lvlText w:val="%6."/>
      <w:lvlJc w:val="right"/>
      <w:pPr>
        <w:tabs>
          <w:tab w:pos="4848" w:val="num"/>
        </w:tabs>
        <w:ind w:hanging="180" w:left="4848"/>
      </w:pPr>
    </w:lvl>
    <w:lvl w:tentative="true" w:tplc="041A000F" w:ilvl="6">
      <w:start w:val="1"/>
      <w:numFmt w:val="decimal"/>
      <w:lvlText w:val="%7."/>
      <w:lvlJc w:val="left"/>
      <w:pPr>
        <w:tabs>
          <w:tab w:pos="5568" w:val="num"/>
        </w:tabs>
        <w:ind w:hanging="360" w:left="5568"/>
      </w:pPr>
    </w:lvl>
    <w:lvl w:tentative="true" w:tplc="041A0019" w:ilvl="7">
      <w:start w:val="1"/>
      <w:numFmt w:val="lowerLetter"/>
      <w:lvlText w:val="%8."/>
      <w:lvlJc w:val="left"/>
      <w:pPr>
        <w:tabs>
          <w:tab w:pos="6288" w:val="num"/>
        </w:tabs>
        <w:ind w:hanging="360" w:left="6288"/>
      </w:pPr>
    </w:lvl>
    <w:lvl w:tentative="true" w:tplc="041A001B" w:ilvl="8">
      <w:start w:val="1"/>
      <w:numFmt w:val="lowerRoman"/>
      <w:lvlText w:val="%9."/>
      <w:lvlJc w:val="right"/>
      <w:pPr>
        <w:tabs>
          <w:tab w:pos="7008" w:val="num"/>
        </w:tabs>
        <w:ind w:hanging="180" w:left="7008"/>
      </w:pPr>
    </w:lvl>
  </w:abstractNum>
  <w:abstractNum w:abstractNumId="20">
    <w:nsid w:val="68DA3CC9"/>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21">
    <w:nsid w:val="6DE36709"/>
    <w:multiLevelType w:val="multilevel"/>
    <w:tmpl w:val="3C3E6C08"/>
    <w:lvl w:ilvl="0">
      <w:start w:val="1"/>
      <w:numFmt w:val="decimal"/>
      <w:lvlText w:val="%1."/>
      <w:lvlJc w:val="left"/>
      <w:pPr>
        <w:tabs>
          <w:tab w:pos="720" w:val="num"/>
        </w:tabs>
        <w:ind w:hanging="360" w:left="720"/>
      </w:pPr>
    </w:lvl>
    <w:lvl w:ilvl="1">
      <w:start w:val="1"/>
      <w:numFmt w:val="decimal"/>
      <w:lvlText w:val="%2."/>
      <w:lvlJc w:val="left"/>
      <w:pPr>
        <w:tabs>
          <w:tab w:pos="1440" w:val="num"/>
        </w:tabs>
        <w:ind w:hanging="360" w:left="1440"/>
      </w:pPr>
    </w:lvl>
    <w:lvl w:ilvl="2">
      <w:start w:val="1"/>
      <w:numFmt w:val="decimal"/>
      <w:lvlText w:val="%3."/>
      <w:lvlJc w:val="left"/>
      <w:pPr>
        <w:tabs>
          <w:tab w:pos="2160" w:val="num"/>
        </w:tabs>
        <w:ind w:hanging="360" w:left="2160"/>
      </w:pPr>
    </w:lvl>
    <w:lvl w:ilvl="3">
      <w:start w:val="1"/>
      <w:numFmt w:val="decimal"/>
      <w:lvlText w:val="%4."/>
      <w:lvlJc w:val="left"/>
      <w:pPr>
        <w:tabs>
          <w:tab w:pos="2880" w:val="num"/>
        </w:tabs>
        <w:ind w:hanging="360" w:left="2880"/>
      </w:p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22">
    <w:nsid w:val="70DC7CAC"/>
    <w:multiLevelType w:val="hybridMultilevel"/>
    <w:tmpl w:val="E5C8A882"/>
    <w:lvl w:tplc="8918EE98" w:ilvl="0">
      <w:start w:val="1"/>
      <w:numFmt w:val="upperRoman"/>
      <w:lvlText w:val="%1."/>
      <w:lvlJc w:val="left"/>
      <w:pPr>
        <w:tabs>
          <w:tab w:pos="1428" w:val="num"/>
        </w:tabs>
        <w:ind w:hanging="720" w:left="1428"/>
      </w:pPr>
      <w:rPr>
        <w:rFonts w:hint="default"/>
        <w:b/>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3">
    <w:nsid w:val="7339108A"/>
    <w:multiLevelType w:val="hybridMultilevel"/>
    <w:tmpl w:val="DAF0B418"/>
    <w:lvl w:tplc="66CC34AA" w:ilvl="0">
      <w:start w:val="1"/>
      <w:numFmt w:val="decimal"/>
      <w:lvlText w:val="%1."/>
      <w:lvlJc w:val="left"/>
      <w:pPr>
        <w:tabs>
          <w:tab w:pos="1743" w:val="num"/>
        </w:tabs>
        <w:ind w:hanging="1035" w:left="1743"/>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1"/>
  </w:num>
  <w:num w:numId="2">
    <w:abstractNumId w:val="12"/>
  </w:num>
  <w:num w:numId="3">
    <w:abstractNumId w:val="13"/>
  </w:num>
  <w:num w:numId="4">
    <w:abstractNumId w:val="8"/>
  </w:num>
  <w:num w:numId="5">
    <w:abstractNumId w:val="23"/>
  </w:num>
  <w:num w:numId="6">
    <w:abstractNumId w:val="22"/>
  </w:num>
  <w:num w:numId="7">
    <w:abstractNumId w:val="16"/>
  </w:num>
  <w:num w:numId="8">
    <w:abstractNumId w:val="15"/>
  </w:num>
  <w:num w:numId="9">
    <w:abstractNumId w:val="20"/>
  </w:num>
  <w:num w:numId="10">
    <w:abstractNumId w:val="9"/>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0"/>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7"/>
  </w:num>
  <w:num w:numId="17">
    <w:abstractNumId w:val="18"/>
  </w:num>
  <w:num w:numId="18">
    <w:abstractNumId w:val="3"/>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9"/>
  </w:num>
  <w:num w:numId="25">
    <w:abstractNumId w:val="4"/>
  </w:num>
  <w:num w:numId="26">
    <w:abstractNumId w:val="5"/>
  </w:num>
  <w:num w:numId="27">
    <w:abstractNumId w:val="14"/>
  </w:num>
  <w:num w:numId="28">
    <w:abstractNumId w:val="7"/>
  </w:num>
  <w:num w:numId="29">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536F"/>
    <w:rsid w:val="00050EF7"/>
    <w:rsid w:val="000553B8"/>
    <w:rsid w:val="00055808"/>
    <w:rsid w:val="00055F83"/>
    <w:rsid w:val="000605C1"/>
    <w:rsid w:val="00064460"/>
    <w:rsid w:val="00080516"/>
    <w:rsid w:val="00087FA4"/>
    <w:rsid w:val="000A7C38"/>
    <w:rsid w:val="000B4F82"/>
    <w:rsid w:val="000E3F43"/>
    <w:rsid w:val="00107D3A"/>
    <w:rsid w:val="00110567"/>
    <w:rsid w:val="001136CD"/>
    <w:rsid w:val="00130354"/>
    <w:rsid w:val="00143F55"/>
    <w:rsid w:val="00153B9D"/>
    <w:rsid w:val="00176A5B"/>
    <w:rsid w:val="0019175A"/>
    <w:rsid w:val="001A044D"/>
    <w:rsid w:val="001B14F5"/>
    <w:rsid w:val="001B277D"/>
    <w:rsid w:val="001D7882"/>
    <w:rsid w:val="001E3EE6"/>
    <w:rsid w:val="001E5045"/>
    <w:rsid w:val="001E656F"/>
    <w:rsid w:val="001F52DA"/>
    <w:rsid w:val="00210116"/>
    <w:rsid w:val="002148C2"/>
    <w:rsid w:val="002150F3"/>
    <w:rsid w:val="0022423D"/>
    <w:rsid w:val="002372E1"/>
    <w:rsid w:val="00251F8F"/>
    <w:rsid w:val="00252076"/>
    <w:rsid w:val="00264819"/>
    <w:rsid w:val="002769D1"/>
    <w:rsid w:val="00280837"/>
    <w:rsid w:val="002A037F"/>
    <w:rsid w:val="002A40BA"/>
    <w:rsid w:val="002A573F"/>
    <w:rsid w:val="002A722E"/>
    <w:rsid w:val="002A75EF"/>
    <w:rsid w:val="002B2CCD"/>
    <w:rsid w:val="002C5A29"/>
    <w:rsid w:val="00307376"/>
    <w:rsid w:val="00325D61"/>
    <w:rsid w:val="0032757E"/>
    <w:rsid w:val="00330F24"/>
    <w:rsid w:val="0034309D"/>
    <w:rsid w:val="00347890"/>
    <w:rsid w:val="00350C00"/>
    <w:rsid w:val="00350D39"/>
    <w:rsid w:val="00351434"/>
    <w:rsid w:val="00363740"/>
    <w:rsid w:val="00383F6A"/>
    <w:rsid w:val="00386EC5"/>
    <w:rsid w:val="00397FB5"/>
    <w:rsid w:val="003B0D45"/>
    <w:rsid w:val="003B6DC6"/>
    <w:rsid w:val="003F6A01"/>
    <w:rsid w:val="00401987"/>
    <w:rsid w:val="00441821"/>
    <w:rsid w:val="004454EB"/>
    <w:rsid w:val="00454D9E"/>
    <w:rsid w:val="004617B9"/>
    <w:rsid w:val="004657F7"/>
    <w:rsid w:val="00466454"/>
    <w:rsid w:val="00483F00"/>
    <w:rsid w:val="004D18C0"/>
    <w:rsid w:val="004F44EE"/>
    <w:rsid w:val="005122A0"/>
    <w:rsid w:val="005226E5"/>
    <w:rsid w:val="00535E0B"/>
    <w:rsid w:val="0053614F"/>
    <w:rsid w:val="00536B7F"/>
    <w:rsid w:val="00544CFB"/>
    <w:rsid w:val="00554276"/>
    <w:rsid w:val="00565934"/>
    <w:rsid w:val="005736DA"/>
    <w:rsid w:val="005B5442"/>
    <w:rsid w:val="005C0204"/>
    <w:rsid w:val="005D1115"/>
    <w:rsid w:val="005D4213"/>
    <w:rsid w:val="005F17A3"/>
    <w:rsid w:val="0060149B"/>
    <w:rsid w:val="00620408"/>
    <w:rsid w:val="00652644"/>
    <w:rsid w:val="00656420"/>
    <w:rsid w:val="0069080F"/>
    <w:rsid w:val="0069082B"/>
    <w:rsid w:val="006953A8"/>
    <w:rsid w:val="006E10C9"/>
    <w:rsid w:val="006F10F9"/>
    <w:rsid w:val="00714E03"/>
    <w:rsid w:val="007222A8"/>
    <w:rsid w:val="007616CF"/>
    <w:rsid w:val="00766CF3"/>
    <w:rsid w:val="0078048D"/>
    <w:rsid w:val="00796751"/>
    <w:rsid w:val="007C5245"/>
    <w:rsid w:val="007C6625"/>
    <w:rsid w:val="007D1994"/>
    <w:rsid w:val="007D7A92"/>
    <w:rsid w:val="007F2E2F"/>
    <w:rsid w:val="007F3CA3"/>
    <w:rsid w:val="00801FA8"/>
    <w:rsid w:val="00805C71"/>
    <w:rsid w:val="0080758F"/>
    <w:rsid w:val="008107AF"/>
    <w:rsid w:val="008208F4"/>
    <w:rsid w:val="00845820"/>
    <w:rsid w:val="008511B0"/>
    <w:rsid w:val="00862846"/>
    <w:rsid w:val="0086578D"/>
    <w:rsid w:val="00897562"/>
    <w:rsid w:val="008D6E51"/>
    <w:rsid w:val="008F5D1A"/>
    <w:rsid w:val="008F7466"/>
    <w:rsid w:val="00903EDB"/>
    <w:rsid w:val="00910CDC"/>
    <w:rsid w:val="0093601B"/>
    <w:rsid w:val="0093714C"/>
    <w:rsid w:val="009915B9"/>
    <w:rsid w:val="009B5143"/>
    <w:rsid w:val="009C161D"/>
    <w:rsid w:val="009C5270"/>
    <w:rsid w:val="009F2D49"/>
    <w:rsid w:val="00A0306A"/>
    <w:rsid w:val="00A0682A"/>
    <w:rsid w:val="00A16DDB"/>
    <w:rsid w:val="00A22E26"/>
    <w:rsid w:val="00A3668F"/>
    <w:rsid w:val="00A61DCE"/>
    <w:rsid w:val="00A672B7"/>
    <w:rsid w:val="00A77D9E"/>
    <w:rsid w:val="00A82BD8"/>
    <w:rsid w:val="00A919C2"/>
    <w:rsid w:val="00A947A8"/>
    <w:rsid w:val="00AA1AEF"/>
    <w:rsid w:val="00AA2013"/>
    <w:rsid w:val="00AB77D4"/>
    <w:rsid w:val="00AD5202"/>
    <w:rsid w:val="00AD5773"/>
    <w:rsid w:val="00AE1D68"/>
    <w:rsid w:val="00AF0793"/>
    <w:rsid w:val="00AF7C74"/>
    <w:rsid w:val="00B16532"/>
    <w:rsid w:val="00B22110"/>
    <w:rsid w:val="00B22358"/>
    <w:rsid w:val="00B2539E"/>
    <w:rsid w:val="00B33FB0"/>
    <w:rsid w:val="00B576DA"/>
    <w:rsid w:val="00B64862"/>
    <w:rsid w:val="00B918B5"/>
    <w:rsid w:val="00B925DB"/>
    <w:rsid w:val="00B97710"/>
    <w:rsid w:val="00BA6991"/>
    <w:rsid w:val="00BD01DA"/>
    <w:rsid w:val="00BD2C9C"/>
    <w:rsid w:val="00BE6F95"/>
    <w:rsid w:val="00BF3686"/>
    <w:rsid w:val="00C027CF"/>
    <w:rsid w:val="00C04485"/>
    <w:rsid w:val="00C069AC"/>
    <w:rsid w:val="00C12A9F"/>
    <w:rsid w:val="00C20D84"/>
    <w:rsid w:val="00C21A8D"/>
    <w:rsid w:val="00C32EA9"/>
    <w:rsid w:val="00C41D56"/>
    <w:rsid w:val="00C54ED8"/>
    <w:rsid w:val="00C55DB5"/>
    <w:rsid w:val="00C83F84"/>
    <w:rsid w:val="00CA797E"/>
    <w:rsid w:val="00CF3A52"/>
    <w:rsid w:val="00D07D55"/>
    <w:rsid w:val="00D315A1"/>
    <w:rsid w:val="00D36E26"/>
    <w:rsid w:val="00D44F96"/>
    <w:rsid w:val="00D47174"/>
    <w:rsid w:val="00D47664"/>
    <w:rsid w:val="00D62E57"/>
    <w:rsid w:val="00DC318E"/>
    <w:rsid w:val="00DC31C9"/>
    <w:rsid w:val="00DD1F53"/>
    <w:rsid w:val="00DD482B"/>
    <w:rsid w:val="00DE370F"/>
    <w:rsid w:val="00E107EC"/>
    <w:rsid w:val="00E13DEB"/>
    <w:rsid w:val="00E33559"/>
    <w:rsid w:val="00E3664F"/>
    <w:rsid w:val="00E478E8"/>
    <w:rsid w:val="00E5458E"/>
    <w:rsid w:val="00E61DA5"/>
    <w:rsid w:val="00E67AF6"/>
    <w:rsid w:val="00E911E4"/>
    <w:rsid w:val="00E92FF2"/>
    <w:rsid w:val="00E95D86"/>
    <w:rsid w:val="00EA262D"/>
    <w:rsid w:val="00EA369C"/>
    <w:rsid w:val="00EC0D0A"/>
    <w:rsid w:val="00ED3C5B"/>
    <w:rsid w:val="00EE40AB"/>
    <w:rsid w:val="00EE7CD2"/>
    <w:rsid w:val="00F00112"/>
    <w:rsid w:val="00F05839"/>
    <w:rsid w:val="00F10CB7"/>
    <w:rsid w:val="00F11955"/>
    <w:rsid w:val="00F17F8B"/>
    <w:rsid w:val="00F302D5"/>
    <w:rsid w:val="00F3260D"/>
    <w:rsid w:val="00F37506"/>
    <w:rsid w:val="00F60C93"/>
    <w:rsid w:val="00F65247"/>
    <w:rsid w:val="00F73AA2"/>
    <w:rsid w:val="00F7595A"/>
    <w:rsid w:val="00F8304C"/>
    <w:rsid w:val="00F90B89"/>
    <w:rsid w:val="00FA11FD"/>
    <w:rsid w:val="00FA5B03"/>
    <w:rsid w:val="00FB6FB1"/>
    <w:rsid w:val="00FC1E51"/>
    <w:rsid w:val="00FC3043"/>
    <w:rsid w:val="00FD02D7"/>
    <w:rsid w:val="00FD2299"/>
    <w:rsid w:val="00FE3F0F"/>
    <w:rsid w:val="00FE6DDA"/>
    <w:rsid w:val="00FE77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99" w:name="Normal (Web)"/>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919C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Autospacing="true" w:after="100" w:beforeAutospacing="true" w:before="100"/>
    </w:pPr>
    <w:rPr>
      <w:rFonts w:eastAsia="Calibri"/>
    </w:rPr>
  </w:style>
  <w:style w:customStyle="true" w:styleId="NaslovdokumentaChar" w:type="character">
    <w:name w:val="Naslov_dokumenta Char"/>
    <w:basedOn w:val="Zadanifontodlomka"/>
    <w:link w:val="Naslovdokumenta"/>
    <w:locked/>
    <w:rsid w:val="004657F7"/>
    <w:rPr>
      <w:b/>
      <w:caps/>
      <w:spacing w:val="100"/>
      <w:sz w:val="24"/>
      <w:szCs w:val="24"/>
    </w:rPr>
  </w:style>
  <w:style w:customStyle="true"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true" w:styleId="SudNaziv" w:type="paragraph">
    <w:name w:val="Sud_Naziv"/>
    <w:basedOn w:val="Normal"/>
    <w:rsid w:val="004657F7"/>
    <w:rPr>
      <w:rFonts w:cstheme="minorBidi" w:eastAsiaTheme="minorHAnsi"/>
      <w:b/>
      <w:noProof/>
      <w:lang w:eastAsia="en-US"/>
    </w:rPr>
  </w:style>
  <w:style w:customStyle="true"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true" w:styleId="NormaleSPISChar" w:type="character">
    <w:name w:val="Normal_eSPIS Char"/>
    <w:basedOn w:val="Zadanifontodlomka"/>
    <w:link w:val="NormaleSPIS"/>
    <w:locked/>
    <w:rsid w:val="004657F7"/>
    <w:rPr>
      <w:sz w:val="24"/>
      <w:szCs w:val="24"/>
    </w:rPr>
  </w:style>
  <w:style w:customStyle="true" w:styleId="NormaleSPIS" w:type="paragraph">
    <w:name w:val="Normal_eSPIS"/>
    <w:basedOn w:val="Normal"/>
    <w:link w:val="NormaleSPISChar"/>
    <w:qFormat/>
    <w:rsid w:val="004657F7"/>
    <w:pPr>
      <w:spacing w:after="240"/>
      <w:ind w:firstLine="567"/>
      <w:jc w:val="both"/>
    </w:pPr>
  </w:style>
  <w:style w:customStyle="true" w:styleId="OdlomakpopisaChar" w:type="character">
    <w:name w:val="Odlomak popisa Char"/>
    <w:basedOn w:val="Zadanifontodlomka"/>
    <w:link w:val="Odlomakpopisa"/>
    <w:uiPriority w:val="34"/>
    <w:locked/>
    <w:rsid w:val="004657F7"/>
    <w:rPr>
      <w:sz w:val="24"/>
      <w:szCs w:val="24"/>
    </w:rPr>
  </w:style>
  <w:style w:customStyle="true" w:styleId="Poetniodjeljak" w:type="paragraph">
    <w:name w:val="Početni_odjeljak"/>
    <w:basedOn w:val="NormaleSPIS"/>
    <w:next w:val="NormaleSPIS"/>
    <w:qFormat/>
    <w:rsid w:val="004657F7"/>
    <w:pPr>
      <w:spacing w:before="480"/>
      <w:ind w:firstLine="0"/>
    </w:pPr>
    <w:rPr>
      <w:noProof/>
    </w:rPr>
  </w:style>
  <w:style w:customStyle="true" w:styleId="ZaglavljeChar" w:type="character">
    <w:name w:val="Zaglavlje Char"/>
    <w:basedOn w:val="Zadanifontodlomka"/>
    <w:link w:val="Zaglavlje"/>
    <w:uiPriority w:val="99"/>
    <w:rsid w:val="007222A8"/>
    <w:rPr>
      <w:sz w:val="24"/>
      <w:szCs w:val="24"/>
    </w:rPr>
  </w:style>
  <w:style w:styleId="Tekstbalonia" w:type="paragraph">
    <w:name w:val="Balloon Text"/>
    <w:basedOn w:val="Normal"/>
    <w:link w:val="TekstbaloniaChar"/>
    <w:rsid w:val="00796751"/>
    <w:rPr>
      <w:rFonts w:cs="Tahoma" w:hAnsi="Tahoma" w:ascii="Tahoma"/>
      <w:sz w:val="16"/>
      <w:szCs w:val="16"/>
    </w:rPr>
  </w:style>
  <w:style w:customStyle="true" w:styleId="TekstbaloniaChar" w:type="character">
    <w:name w:val="Tekst balončića Char"/>
    <w:basedOn w:val="Zadanifontodlomka"/>
    <w:link w:val="Tekstbalonia"/>
    <w:rsid w:val="00796751"/>
    <w:rPr>
      <w:rFonts w:cs="Tahoma" w:hAnsi="Tahoma" w:ascii="Tahoma"/>
      <w:sz w:val="16"/>
      <w:szCs w:val="16"/>
    </w:rPr>
  </w:style>
  <w:style w:styleId="Tekstrezerviranogmjesta" w:type="character">
    <w:name w:val="Placeholder Text"/>
    <w:basedOn w:val="Zadanifontodlomka"/>
    <w:uiPriority w:val="99"/>
    <w:semiHidden/>
    <w:rsid w:val="00E67AF6"/>
    <w:rPr>
      <w:color w:val="808080"/>
      <w:bdr w:space="0" w:sz="0" w:color="auto" w:val="none"/>
      <w:shd w:fill="CCFFFF" w:color="auto" w:val="clear"/>
    </w:rPr>
  </w:style>
  <w:style w:customStyle="true" w:styleId="eSPISCCParagraphDefaultFont" w:type="character">
    <w:name w:val="eSPIS_CC_Paragraph Default Font"/>
    <w:basedOn w:val="Zadanifontodlomka"/>
    <w:rsid w:val="00E67AF6"/>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E67AF6"/>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E67AF6"/>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67AF6"/>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919C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100" w:afterAutospacing="1" w:before="100" w:beforeAutospacing="1"/>
    </w:pPr>
    <w:rPr>
      <w:rFonts w:eastAsia="Calibri"/>
    </w:rPr>
  </w:style>
  <w:style w:customStyle="1" w:styleId="NaslovdokumentaChar" w:type="character">
    <w:name w:val="Naslov_dokumenta Char"/>
    <w:basedOn w:val="Zadanifontodlomka"/>
    <w:link w:val="Naslovdokumenta"/>
    <w:locked/>
    <w:rsid w:val="004657F7"/>
    <w:rPr>
      <w:b/>
      <w:caps/>
      <w:spacing w:val="100"/>
      <w:sz w:val="24"/>
      <w:szCs w:val="24"/>
    </w:rPr>
  </w:style>
  <w:style w:customStyle="1"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1" w:styleId="SudNaziv" w:type="paragraph">
    <w:name w:val="Sud_Naziv"/>
    <w:basedOn w:val="Normal"/>
    <w:rsid w:val="004657F7"/>
    <w:rPr>
      <w:rFonts w:cstheme="minorBidi" w:eastAsiaTheme="minorHAnsi"/>
      <w:b/>
      <w:noProof/>
      <w:lang w:eastAsia="en-US"/>
    </w:rPr>
  </w:style>
  <w:style w:customStyle="1"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1" w:styleId="NormaleSPISChar" w:type="character">
    <w:name w:val="Normal_eSPIS Char"/>
    <w:basedOn w:val="Zadanifontodlomka"/>
    <w:link w:val="NormaleSPIS"/>
    <w:locked/>
    <w:rsid w:val="004657F7"/>
    <w:rPr>
      <w:sz w:val="24"/>
      <w:szCs w:val="24"/>
    </w:rPr>
  </w:style>
  <w:style w:customStyle="1" w:styleId="NormaleSPIS" w:type="paragraph">
    <w:name w:val="Normal_eSPIS"/>
    <w:basedOn w:val="Normal"/>
    <w:link w:val="NormaleSPISChar"/>
    <w:qFormat/>
    <w:rsid w:val="004657F7"/>
    <w:pPr>
      <w:spacing w:after="240"/>
      <w:ind w:firstLine="567"/>
      <w:jc w:val="both"/>
    </w:pPr>
  </w:style>
  <w:style w:customStyle="1" w:styleId="OdlomakpopisaChar" w:type="character">
    <w:name w:val="Odlomak popisa Char"/>
    <w:basedOn w:val="Zadanifontodlomka"/>
    <w:link w:val="Odlomakpopisa"/>
    <w:uiPriority w:val="34"/>
    <w:locked/>
    <w:rsid w:val="004657F7"/>
    <w:rPr>
      <w:sz w:val="24"/>
      <w:szCs w:val="24"/>
    </w:rPr>
  </w:style>
  <w:style w:customStyle="1" w:styleId="Poetniodjeljak" w:type="paragraph">
    <w:name w:val="Početni_odjeljak"/>
    <w:basedOn w:val="NormaleSPIS"/>
    <w:next w:val="NormaleSPIS"/>
    <w:qFormat/>
    <w:rsid w:val="004657F7"/>
    <w:pPr>
      <w:spacing w:before="480"/>
      <w:ind w:firstLine="0"/>
    </w:pPr>
    <w:rPr>
      <w:noProof/>
    </w:rPr>
  </w:style>
  <w:style w:customStyle="1" w:styleId="ZaglavljeChar" w:type="character">
    <w:name w:val="Zaglavlje Char"/>
    <w:basedOn w:val="Zadanifontodlomka"/>
    <w:link w:val="Zaglavlje"/>
    <w:uiPriority w:val="99"/>
    <w:rsid w:val="007222A8"/>
    <w:rPr>
      <w:sz w:val="24"/>
      <w:szCs w:val="24"/>
    </w:rPr>
  </w:style>
  <w:style w:styleId="Tekstbalonia" w:type="paragraph">
    <w:name w:val="Balloon Text"/>
    <w:basedOn w:val="Normal"/>
    <w:link w:val="TekstbaloniaChar"/>
    <w:rsid w:val="00796751"/>
    <w:rPr>
      <w:rFonts w:ascii="Tahoma" w:cs="Tahoma" w:hAnsi="Tahoma"/>
      <w:sz w:val="16"/>
      <w:szCs w:val="16"/>
    </w:rPr>
  </w:style>
  <w:style w:customStyle="1" w:styleId="TekstbaloniaChar" w:type="character">
    <w:name w:val="Tekst balončića Char"/>
    <w:basedOn w:val="Zadanifontodlomka"/>
    <w:link w:val="Tekstbalonia"/>
    <w:rsid w:val="00796751"/>
    <w:rPr>
      <w:rFonts w:ascii="Tahoma" w:cs="Tahoma" w:hAnsi="Tahoma"/>
      <w:sz w:val="16"/>
      <w:szCs w:val="16"/>
    </w:rPr>
  </w:style>
  <w:style w:styleId="Tekstrezerviranogmjesta" w:type="character">
    <w:name w:val="Placeholder Text"/>
    <w:basedOn w:val="Zadanifontodlomka"/>
    <w:uiPriority w:val="99"/>
    <w:semiHidden/>
    <w:rsid w:val="00E67AF6"/>
    <w:rPr>
      <w:color w:val="808080"/>
      <w:bdr w:color="auto" w:space="0" w:sz="0" w:val="none"/>
      <w:shd w:color="auto" w:fill="CCFFFF" w:val="clear"/>
    </w:rPr>
  </w:style>
  <w:style w:customStyle="1" w:styleId="eSPISCCParagraphDefaultFont" w:type="character">
    <w:name w:val="eSPIS_CC_Paragraph Default Font"/>
    <w:basedOn w:val="Zadanifontodlomka"/>
    <w:rsid w:val="00E67AF6"/>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E67AF6"/>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E67AF6"/>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67AF6"/>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135030">
      <w:bodyDiv w:val="true"/>
      <w:marLeft w:val="0"/>
      <w:marRight w:val="0"/>
      <w:marTop w:val="0"/>
      <w:marBottom w:val="0"/>
      <w:divBdr>
        <w:top w:space="0" w:sz="0" w:color="auto" w:val="none"/>
        <w:left w:space="0" w:sz="0" w:color="auto" w:val="none"/>
        <w:bottom w:space="0" w:sz="0" w:color="auto" w:val="none"/>
        <w:right w:space="0" w:sz="0" w:color="auto" w:val="none"/>
      </w:divBdr>
    </w:div>
    <w:div w:id="235479610">
      <w:bodyDiv w:val="true"/>
      <w:marLeft w:val="0"/>
      <w:marRight w:val="0"/>
      <w:marTop w:val="0"/>
      <w:marBottom w:val="0"/>
      <w:divBdr>
        <w:top w:space="0" w:sz="0" w:color="auto" w:val="none"/>
        <w:left w:space="0" w:sz="0" w:color="auto" w:val="none"/>
        <w:bottom w:space="0" w:sz="0" w:color="auto" w:val="none"/>
        <w:right w:space="0" w:sz="0" w:color="auto" w:val="none"/>
      </w:divBdr>
    </w:div>
    <w:div w:id="288436707">
      <w:bodyDiv w:val="true"/>
      <w:marLeft w:val="0"/>
      <w:marRight w:val="0"/>
      <w:marTop w:val="0"/>
      <w:marBottom w:val="0"/>
      <w:divBdr>
        <w:top w:space="0" w:sz="0" w:color="auto" w:val="none"/>
        <w:left w:space="0" w:sz="0" w:color="auto" w:val="none"/>
        <w:bottom w:space="0" w:sz="0" w:color="auto" w:val="none"/>
        <w:right w:space="0" w:sz="0" w:color="auto" w:val="none"/>
      </w:divBdr>
    </w:div>
    <w:div w:id="363294121">
      <w:bodyDiv w:val="true"/>
      <w:marLeft w:val="0"/>
      <w:marRight w:val="0"/>
      <w:marTop w:val="0"/>
      <w:marBottom w:val="0"/>
      <w:divBdr>
        <w:top w:space="0" w:sz="0" w:color="auto" w:val="none"/>
        <w:left w:space="0" w:sz="0" w:color="auto" w:val="none"/>
        <w:bottom w:space="0" w:sz="0" w:color="auto" w:val="none"/>
        <w:right w:space="0" w:sz="0" w:color="auto" w:val="none"/>
      </w:divBdr>
    </w:div>
    <w:div w:id="1064067179">
      <w:bodyDiv w:val="true"/>
      <w:marLeft w:val="0"/>
      <w:marRight w:val="0"/>
      <w:marTop w:val="0"/>
      <w:marBottom w:val="0"/>
      <w:divBdr>
        <w:top w:space="0" w:sz="0" w:color="auto" w:val="none"/>
        <w:left w:space="0" w:sz="0" w:color="auto" w:val="none"/>
        <w:bottom w:space="0" w:sz="0" w:color="auto" w:val="none"/>
        <w:right w:space="0" w:sz="0" w:color="auto" w:val="none"/>
      </w:divBdr>
    </w:div>
    <w:div w:id="1105230554">
      <w:bodyDiv w:val="true"/>
      <w:marLeft w:val="0"/>
      <w:marRight w:val="0"/>
      <w:marTop w:val="0"/>
      <w:marBottom w:val="0"/>
      <w:divBdr>
        <w:top w:space="0" w:sz="0" w:color="auto" w:val="none"/>
        <w:left w:space="0" w:sz="0" w:color="auto" w:val="none"/>
        <w:bottom w:space="0" w:sz="0" w:color="auto" w:val="none"/>
        <w:right w:space="0" w:sz="0" w:color="auto" w:val="none"/>
      </w:divBdr>
    </w:div>
    <w:div w:id="1338729697">
      <w:bodyDiv w:val="true"/>
      <w:marLeft w:val="0"/>
      <w:marRight w:val="0"/>
      <w:marTop w:val="0"/>
      <w:marBottom w:val="0"/>
      <w:divBdr>
        <w:top w:space="0" w:sz="0" w:color="auto" w:val="none"/>
        <w:left w:space="0" w:sz="0" w:color="auto" w:val="none"/>
        <w:bottom w:space="0" w:sz="0" w:color="auto" w:val="none"/>
        <w:right w:space="0" w:sz="0" w:color="auto" w:val="none"/>
      </w:divBdr>
    </w:div>
    <w:div w:id="1418596021">
      <w:bodyDiv w:val="true"/>
      <w:marLeft w:val="0"/>
      <w:marRight w:val="0"/>
      <w:marTop w:val="0"/>
      <w:marBottom w:val="0"/>
      <w:divBdr>
        <w:top w:space="0" w:sz="0" w:color="auto" w:val="none"/>
        <w:left w:space="0" w:sz="0" w:color="auto" w:val="none"/>
        <w:bottom w:space="0" w:sz="0" w:color="auto" w:val="none"/>
        <w:right w:space="0" w:sz="0" w:color="auto" w:val="none"/>
      </w:divBdr>
    </w:div>
    <w:div w:id="1477263200">
      <w:bodyDiv w:val="true"/>
      <w:marLeft w:val="0"/>
      <w:marRight w:val="0"/>
      <w:marTop w:val="0"/>
      <w:marBottom w:val="0"/>
      <w:divBdr>
        <w:top w:space="0" w:sz="0" w:color="auto" w:val="none"/>
        <w:left w:space="0" w:sz="0" w:color="auto" w:val="none"/>
        <w:bottom w:space="0" w:sz="0" w:color="auto" w:val="none"/>
        <w:right w:space="0" w:sz="0" w:color="auto" w:val="none"/>
      </w:divBdr>
    </w:div>
    <w:div w:id="17986406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2018.</izvorni_sadrzaj>
    <derivirana_varijabla naziv="DomainObject.DatumDonosenjaOdluke_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St-6047/2016-70</izvorni_sadrzaj>
    <derivirana_varijabla naziv="DomainObject.Oznaka_1">St-6047/2016-70</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24</izvorni_sadrzaj>
    <derivirana_varijabla naziv="DomainObject.BrojStranica_1">24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6047</izvorni_sadrzaj>
    <derivirana_varijabla naziv="DomainObject.Predmet.Broj_1">6047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rujna 2016.</izvorni_sadrzaj>
    <derivirana_varijabla naziv="DomainObject.Predmet.DatumOsnivanja_1">20.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St-6047/2016</izvorni_sadrzaj>
    <derivirana_varijabla naziv="DomainObject.Predmet.OznakaBroj_1">St-6047/2016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SG SJEVER 1978 d.o.o. u stečaju</izvorni_sadrzaj>
    <derivirana_varijabla naziv="DomainObject.Predmet.ProtustrankaFormated_1">  SG SJEVER 1978 d.o.o. u stečaju</derivirana_varijabla>
  </DomainObject.Predmet.ProtustrankaFormated>
  <DomainObject.Predmet.ProtustrankaFormatedOIB>
    <izvorni_sadrzaj>  SG SJEVER 1978 d.o.o. u stečaju, OIB 78737820823</izvorni_sadrzaj>
    <derivirana_varijabla naziv="DomainObject.Predmet.ProtustrankaFormatedOIB_1">  SG SJEVER 1978 d.o.o. u stečaju, OIB 78737820823</derivirana_varijabla>
  </DomainObject.Predmet.ProtustrankaFormatedOIB>
  <DomainObject.Predmet.ProtustrankaFormatedWithAdress>
    <izvorni_sadrzaj> SG SJEVER 1978 d.o.o. u stečaju, Ilica 109, 10000 Zagreb</izvorni_sadrzaj>
    <derivirana_varijabla naziv="DomainObject.Predmet.ProtustrankaFormatedWithAdress_1"> SG SJEVER 1978 d.o.o. u stečaju, Ilica 109, 10000 Zagreb</derivirana_varijabla>
  </DomainObject.Predmet.ProtustrankaFormatedWithAdress>
  <DomainObject.Predmet.ProtustrankaFormatedWithAdressOIB>
    <izvorni_sadrzaj> SG SJEVER 1978 d.o.o. u stečaju, OIB 78737820823, Ilica 109, 10000 Zagreb</izvorni_sadrzaj>
    <derivirana_varijabla naziv="DomainObject.Predmet.ProtustrankaFormatedWithAdressOIB_1"> SG SJEVER 1978 d.o.o. u stečaju, OIB 78737820823, Ilica 109, 10000 Zagreb</derivirana_varijabla>
  </DomainObject.Predmet.ProtustrankaFormatedWithAdressOIB>
  <DomainObject.Predmet.ProtustrankaWithAdress>
    <izvorni_sadrzaj>SG SJEVER 1978 d.o.o. u stečaju Ilica 109, 10000 Zagreb</izvorni_sadrzaj>
    <derivirana_varijabla naziv="DomainObject.Predmet.ProtustrankaWithAdress_1">SG SJEVER 1978 d.o.o. u stečaju Ilica 109, 10000 Zagreb</derivirana_varijabla>
  </DomainObject.Predmet.ProtustrankaWithAdress>
  <DomainObject.Predmet.ProtustrankaWithAdressOIB>
    <izvorni_sadrzaj>SG SJEVER 1978 d.o.o. u stečaju, OIB 78737820823, Ilica 109, 10000 Zagreb</izvorni_sadrzaj>
    <derivirana_varijabla naziv="DomainObject.Predmet.ProtustrankaWithAdressOIB_1">SG SJEVER 1978 d.o.o. u stečaju, OIB 78737820823, Ilica 109, 10000 Zagreb</derivirana_varijabla>
  </DomainObject.Predmet.ProtustrankaWithAdressOIB>
  <DomainObject.Predmet.ProtustrankaNazivFormated>
    <izvorni_sadrzaj>SG SJEVER 1978 d.o.o. u stečaju</izvorni_sadrzaj>
    <derivirana_varijabla naziv="DomainObject.Predmet.ProtustrankaNazivFormated_1">SG SJEVER 1978 d.o.o. u stečaju</derivirana_varijabla>
  </DomainObject.Predmet.ProtustrankaNazivFormated>
  <DomainObject.Predmet.ProtustrankaNazivFormatedOIB>
    <izvorni_sadrzaj>SG SJEVER 1978 d.o.o. u stečaju, OIB 78737820823</izvorni_sadrzaj>
    <derivirana_varijabla naziv="DomainObject.Predmet.ProtustrankaNazivFormatedOIB_1">SG SJEVER 1978 d.o.o. u stečaju, OIB 78737820823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BUTERIN&amp;POSAVEC odvjetničko društvo, društvo s ograničenom odgovornošću; SG Konzalt jednostavno društvo s ograničenom odgovornošću za usluge</izvorni_sadrzaj>
    <derivirana_varijabla naziv="DomainObject.Predmet.StrankaFormated_1">  FINA Regionalni centar Zagreb; BUTERIN&amp;POSAVEC odvjetničko društvo, društvo s ograničenom odgovornošću; SG Konzalt jednostavno društvo s ograničenom odgovornošću za usluge</derivirana_varijabla>
  </DomainObject.Predmet.StrankaFormated>
  <DomainObject.Predmet.StrankaFormatedOIB>
    <izvorni_sadrzaj>  FINA Regionalni centar Zagreb, OIB 85821130368; BUTERIN&amp;POSAVEC odvjetničko društvo, društvo s ograničenom odgovornošću, OIB 88443826619; SG Konzalt jednostavno društvo s ograničenom odgovornošću za usluge, OIB 12372925940</izvorni_sadrzaj>
    <derivirana_varijabla naziv="DomainObject.Predmet.StrankaFormatedOIB_1">  FINA Regionalni centar Zagreb, OIB 85821130368; BUTERIN&amp;POSAVEC odvjetničko društvo, društvo s ograničenom odgovornošću, OIB 88443826619; SG Konzalt jednostavno društvo s ograničenom odgovornošću za usluge, OIB 12372925940</derivirana_varijabla>
  </DomainObject.Predmet.StrankaFormatedOIB>
  <DomainObject.Predmet.StrankaFormatedWithAdress>
    <izvorni_sadrzaj> FINA Regionalni centar Zagreb, Trg svibanjskih žrtava 1995. 1, 10000 Zagreb; BUTERIN&amp;POSAVEC odvjetničko društvo, društvo s ograničenom odgovornošću, Draškovićeva 82, 10000 Zagreb; SG Konzalt jednostavno društvo s ograničenom odgovornošću za usluge, Ilica 109, 10000 Zagreb</izvorni_sadrzaj>
    <derivirana_varijabla naziv="DomainObject.Predmet.StrankaFormatedWithAdress_1"> FINA Regionalni centar Zagreb, Trg svibanjskih žrtava 1995. 1, 10000 Zagreb; BUTERIN&amp;POSAVEC odvjetničko društvo, društvo s ograničenom odgovornošću, Draškovićeva 82, 10000 Zagreb; SG Konzalt jednostavno društvo s ograničenom odgovornošću za usluge, Ilica 109, 10000 Zagreb</derivirana_varijabla>
  </DomainObject.Predmet.StrankaFormatedWithAdress>
  <DomainObject.Predmet.StrankaFormatedWithAdressOIB>
    <izvorni_sadrzaj> FINA Regionalni centar Zagreb, OIB 85821130368, Trg svibanjskih žrtava 1995. 1, 10000 Zagreb; BUTERIN&amp;POSAVEC odvjetničko društvo, društvo s ograničenom odgovornošću, OIB 88443826619, Draškovićeva 82, 10000 Zagreb; SG Konzalt jednostavno društvo s ograničenom odgovornošću za usluge, OIB 12372925940, Ilica 109, 10000 Zagreb</izvorni_sadrzaj>
    <derivirana_varijabla naziv="DomainObject.Predmet.StrankaFormatedWithAdressOIB_1"> FINA Regionalni centar Zagreb, OIB 85821130368, Trg svibanjskih žrtava 1995. 1, 10000 Zagreb; BUTERIN&amp;POSAVEC odvjetničko društvo, društvo s ograničenom odgovornošću, OIB 88443826619, Draškovićeva 82, 10000 Zagreb; SG Konzalt jednostavno društvo s ograničenom odgovornošću za usluge, OIB 12372925940, Ilica 109, 10000 Zagreb</derivirana_varijabla>
  </DomainObject.Predmet.StrankaFormatedWithAdressOIB>
  <DomainObject.Predmet.StrankaWithAdress>
    <izvorni_sadrzaj>FINA Regionalni centar Zagreb Trg svibanjskih žrtava 1995. 1,10000 Zagreb,BUTERIN&amp;POSAVEC odvjetničko društvo, društvo s ograničenom odgovornošću Draškovićeva 82,10000 Zagreb,SG Konzalt jednostavno društvo s ograničenom odgovornošću za usluge Ilica 109,10000 Zagreb</izvorni_sadrzaj>
    <derivirana_varijabla naziv="DomainObject.Predmet.StrankaWithAdress_1">FINA Regionalni centar Zagreb Trg svibanjskih žrtava 1995. 1,10000 Zagreb,BUTERIN&amp;POSAVEC odvjetničko društvo, društvo s ograničenom odgovornošću Draškovićeva 82,10000 Zagreb,SG Konzalt jednostavno društvo s ograničenom odgovornošću za usluge Ilica 109,10000 Zagreb</derivirana_varijabla>
  </DomainObject.Predmet.StrankaWithAdress>
  <DomainObject.Predmet.StrankaWithAdressOIB>
    <izvorni_sadrzaj>FINA Regionalni centar Zagreb, OIB 85821130368, Trg svibanjskih žrtava 1995. 1,10000 Zagreb,BUTERIN&amp;POSAVEC odvjetničko društvo, društvo s ograničenom odgovornošću, OIB 88443826619, Draškovićeva 82,10000 Zagreb,SG Konzalt jednostavno društvo s ograničenom odgovornošću za usluge, OIB 12372925940, Ilica 109,10000 Zagreb</izvorni_sadrzaj>
    <derivirana_varijabla naziv="DomainObject.Predmet.StrankaWithAdressOIB_1">FINA Regionalni centar Zagreb, OIB 85821130368, Trg svibanjskih žrtava 1995. 1,10000 Zagreb,BUTERIN&amp;POSAVEC odvjetničko društvo, društvo s ograničenom odgovornošću, OIB 88443826619, Draškovićeva 82,10000 Zagreb,SG Konzalt jednostavno društvo s ograničenom odgovornošću za usluge, OIB 12372925940, Ilica 109,10000 Zagreb</derivirana_varijabla>
  </DomainObject.Predmet.StrankaWithAdressOIB>
  <DomainObject.Predmet.StrankaNazivFormated>
    <izvorni_sadrzaj>FINA Regionalni centar Zagreb,BUTERIN&amp;POSAVEC odvjetničko društvo, društvo s ograničenom odgovornošću,SG Konzalt jednostavno društvo s ograničenom odgovornošću za usluge</izvorni_sadrzaj>
    <derivirana_varijabla naziv="DomainObject.Predmet.StrankaNazivFormated_1">FINA Regionalni centar Zagreb,BUTERIN&amp;POSAVEC odvjetničko društvo, društvo s ograničenom odgovornošću,SG Konzalt jednostavno društvo s ograničenom odgovornošću za usluge</derivirana_varijabla>
  </DomainObject.Predmet.StrankaNazivFormated>
  <DomainObject.Predmet.StrankaNazivFormatedOIB>
    <izvorni_sadrzaj>FINA Regionalni centar Zagreb, OIB 85821130368,BUTERIN&amp;POSAVEC odvjetničko društvo, društvo s ograničenom odgovornošću, OIB 88443826619,SG Konzalt jednostavno društvo s ograničenom odgovornošću za usluge, OIB 12372925940</izvorni_sadrzaj>
    <derivirana_varijabla naziv="DomainObject.Predmet.StrankaNazivFormatedOIB_1">FINA Regionalni centar Zagreb, OIB 85821130368,BUTERIN&amp;POSAVEC odvjetničko društvo, društvo s ograničenom odgovornošću, OIB 88443826619,SG Konzalt jednostavno društvo s ograničenom odgovornošću za usluge, OIB 12372925940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BUTERIN&amp;POSAVEC odvjetničko društvo, društvo s ograničenom odgovornošću</item>
      <item>SG Konzalt jednostavno društvo s ograničenom odgovornošću za usluge</item>
    </izvorni_sadrzaj>
    <derivirana_varijabla naziv="DomainObject.Predmet.StrankaListFormated_1">
      <item>FINA Regionalni centar Zagreb</item>
      <item>BUTERIN&amp;POSAVEC odvjetničko društvo, društvo s ograničenom odgovornošću</item>
      <item>SG Konzalt jednostavno društvo s ograničenom odgovornošću za usluge</item>
    </derivirana_varijabla>
  </DomainObject.Predmet.StrankaListFormated>
  <DomainObject.Predmet.StrankaListFormatedOIB>
    <izvorni_sadrzaj>
      <item>FINA Regionalni centar Zagreb, OIB 85821130368</item>
      <item>BUTERIN&amp;POSAVEC odvjetničko društvo, društvo s ograničenom odgovornošću, OIB 88443826619</item>
      <item>SG Konzalt jednostavno društvo s ograničenom odgovornošću za usluge, OIB 12372925940</item>
    </izvorni_sadrzaj>
    <derivirana_varijabla naziv="DomainObject.Predmet.StrankaListFormatedOIB_1">
      <item>FINA Regionalni centar Zagreb, OIB 85821130368</item>
      <item>BUTERIN&amp;POSAVEC odvjetničko društvo, društvo s ograničenom odgovornošću, OIB 88443826619</item>
      <item>SG Konzalt jednostavno društvo s ograničenom odgovornošću za usluge, OIB 12372925940</item>
    </derivirana_varijabla>
  </DomainObject.Predmet.StrankaListFormatedOIB>
  <DomainObject.Predmet.StrankaListFormatedWithAdress>
    <izvorni_sadrzaj>
      <item>FINA Regionalni centar Zagreb, Trg svibanjskih žrtava 1995. 1, 10000 Zagreb</item>
      <item>BUTERIN&amp;POSAVEC odvjetničko društvo, društvo s ograničenom odgovornošću, Draškovićeva 82, 10000 Zagreb</item>
      <item>SG Konzalt jednostavno društvo s ograničenom odgovornošću za usluge, Ilica 109, 10000 Zagreb</item>
    </izvorni_sadrzaj>
    <derivirana_varijabla naziv="DomainObject.Predmet.StrankaListFormatedWithAdress_1">
      <item>FINA Regionalni centar Zagreb, Trg svibanjskih žrtava 1995. 1, 10000 Zagreb</item>
      <item>BUTERIN&amp;POSAVEC odvjetničko društvo, društvo s ograničenom odgovornošću, Draškovićeva 82, 10000 Zagreb</item>
      <item>SG Konzalt jednostavno društvo s ograničenom odgovornošću za usluge, Ilica 109, 10000 Zagreb</item>
    </derivirana_varijabla>
  </DomainObject.Predmet.StrankaListFormatedWithAdress>
  <DomainObject.Predmet.StrankaListFormatedWithAdressOIB>
    <izvorni_sadrzaj>
      <item>FINA Regionalni centar Zagreb, OIB 85821130368, Trg svibanjskih žrtava 1995. 1, 10000 Zagreb</item>
      <item>BUTERIN&amp;POSAVEC odvjetničko društvo, društvo s ograničenom odgovornošću, OIB 88443826619, Draškovićeva 82, 10000 Zagreb</item>
      <item>SG Konzalt jednostavno društvo s ograničenom odgovornošću za usluge, OIB 12372925940, Ilica 109, 10000 Zagreb</item>
    </izvorni_sadrzaj>
    <derivirana_varijabla naziv="DomainObject.Predmet.StrankaListFormatedWithAdressOIB_1">
      <item>FINA Regionalni centar Zagreb, OIB 85821130368, Trg svibanjskih žrtava 1995. 1, 10000 Zagreb</item>
      <item>BUTERIN&amp;POSAVEC odvjetničko društvo, društvo s ograničenom odgovornošću, OIB 88443826619, Draškovićeva 82, 10000 Zagreb</item>
      <item>SG Konzalt jednostavno društvo s ograničenom odgovornošću za usluge, OIB 12372925940, Ilica 109, 10000 Zagreb</item>
    </derivirana_varijabla>
  </DomainObject.Predmet.StrankaListFormatedWithAdressOIB>
  <DomainObject.Predmet.StrankaListNazivFormated>
    <izvorni_sadrzaj>
      <item>FINA Regionalni centar Zagreb</item>
      <item>BUTERIN&amp;POSAVEC odvjetničko društvo, društvo s ograničenom odgovornošću</item>
      <item>SG Konzalt jednostavno društvo s ograničenom odgovornošću za usluge</item>
    </izvorni_sadrzaj>
    <derivirana_varijabla naziv="DomainObject.Predmet.StrankaListNazivFormated_1">
      <item>FINA Regionalni centar Zagreb</item>
      <item>BUTERIN&amp;POSAVEC odvjetničko društvo, društvo s ograničenom odgovornošću</item>
      <item>SG Konzalt jednostavno društvo s ograničenom odgovornošću za usluge</item>
    </derivirana_varijabla>
  </DomainObject.Predmet.StrankaListNazivFormated>
  <DomainObject.Predmet.StrankaListNazivFormatedOIB>
    <izvorni_sadrzaj>
      <item>FINA Regionalni centar Zagreb, OIB 85821130368</item>
      <item>BUTERIN&amp;POSAVEC odvjetničko društvo, društvo s ograničenom odgovornošću, OIB 88443826619</item>
      <item>SG Konzalt jednostavno društvo s ograničenom odgovornošću za usluge, OIB 12372925940</item>
    </izvorni_sadrzaj>
    <derivirana_varijabla naziv="DomainObject.Predmet.StrankaListNazivFormatedOIB_1">
      <item>FINA Regionalni centar Zagreb, OIB 85821130368</item>
      <item>BUTERIN&amp;POSAVEC odvjetničko društvo, društvo s ograničenom odgovornošću, OIB 88443826619</item>
      <item>SG Konzalt jednostavno društvo s ograničenom odgovornošću za usluge, OIB 12372925940</item>
    </derivirana_varijabla>
  </DomainObject.Predmet.StrankaListNazivFormatedOIB>
  <DomainObject.Predmet.ProtuStrankaListFormated>
    <izvorni_sadrzaj>
      <item>SG SJEVER 1978 d.o.o. u stečaju</item>
    </izvorni_sadrzaj>
    <derivirana_varijabla naziv="DomainObject.Predmet.ProtuStrankaListFormated_1">
      <item>SG SJEVER 1978 d.o.o. u stečaju</item>
    </derivirana_varijabla>
  </DomainObject.Predmet.ProtuStrankaListFormated>
  <DomainObject.Predmet.ProtuStrankaListFormatedOIB>
    <izvorni_sadrzaj>
      <item>SG SJEVER 1978 d.o.o. u stečaju, OIB 78737820823</item>
    </izvorni_sadrzaj>
    <derivirana_varijabla naziv="DomainObject.Predmet.ProtuStrankaListFormatedOIB_1">
      <item>SG SJEVER 1978 d.o.o. u stečaju, OIB 78737820823</item>
    </derivirana_varijabla>
  </DomainObject.Predmet.ProtuStrankaListFormatedOIB>
  <DomainObject.Predmet.ProtuStrankaListFormatedWithAdress>
    <izvorni_sadrzaj>
      <item>SG SJEVER 1978 d.o.o. u stečaju, Ilica 109, 10000 Zagreb</item>
    </izvorni_sadrzaj>
    <derivirana_varijabla naziv="DomainObject.Predmet.ProtuStrankaListFormatedWithAdress_1">
      <item>SG SJEVER 1978 d.o.o. u stečaju, Ilica 109, 10000 Zagreb</item>
    </derivirana_varijabla>
  </DomainObject.Predmet.ProtuStrankaListFormatedWithAdress>
  <DomainObject.Predmet.ProtuStrankaListFormatedWithAdressOIB>
    <izvorni_sadrzaj>
      <item>SG SJEVER 1978 d.o.o. u stečaju, OIB 78737820823, Ilica 109, 10000 Zagreb</item>
    </izvorni_sadrzaj>
    <derivirana_varijabla naziv="DomainObject.Predmet.ProtuStrankaListFormatedWithAdressOIB_1">
      <item>SG SJEVER 1978 d.o.o. u stečaju, OIB 78737820823, Ilica 109, 10000 Zagreb</item>
    </derivirana_varijabla>
  </DomainObject.Predmet.ProtuStrankaListFormatedWithAdressOIB>
  <DomainObject.Predmet.ProtuStrankaListNazivFormated>
    <izvorni_sadrzaj>
      <item>SG SJEVER 1978 d.o.o. u stečaju</item>
    </izvorni_sadrzaj>
    <derivirana_varijabla naziv="DomainObject.Predmet.ProtuStrankaListNazivFormated_1">
      <item>SG SJEVER 1978 d.o.o. u stečaju</item>
    </derivirana_varijabla>
  </DomainObject.Predmet.ProtuStrankaListNazivFormated>
  <DomainObject.Predmet.ProtuStrankaListNazivFormatedOIB>
    <izvorni_sadrzaj>
      <item>SG SJEVER 1978 d.o.o. u stečaju, OIB 78737820823</item>
    </izvorni_sadrzaj>
    <derivirana_varijabla naziv="DomainObject.Predmet.ProtuStrankaListNazivFormatedOIB_1">
      <item>SG SJEVER 1978 d.o.o. u stečaju, OIB 78737820823</item>
    </derivirana_varijabla>
  </DomainObject.Predmet.ProtuStrankaListNazivFormatedOIB>
  <DomainObject.Predmet.OstaliListFormated>
    <izvorni_sadrzaj>
      <item>Zvonimir Škegro</item>
      <item>DAVORKA HULJEV</item>
      <item>HRVATSKA POŠTANSKA BANKA, dioničko društvo</item>
      <item>OD MAMIĆ PERIĆ REBERSKI RIMAC</item>
    </izvorni_sadrzaj>
    <derivirana_varijabla naziv="DomainObject.Predmet.OstaliListFormated_1">
      <item>Zvonimir Škegro</item>
      <item>DAVORKA HULJEV</item>
      <item>HRVATSKA POŠTANSKA BANKA, dioničko društvo</item>
      <item>OD MAMIĆ PERIĆ REBERSKI RIMAC</item>
    </derivirana_varijabla>
  </DomainObject.Predmet.OstaliListFormated>
  <DomainObject.Predmet.OstaliListFormatedOIB>
    <izvorni_sadrzaj>
      <item>Zvonimir Škegro, OIB 67061107234</item>
      <item>DAVORKA HULJEV, OIB 34743014377</item>
      <item>HRVATSKA POŠTANSKA BANKA, dioničko društvo, OIB 87939104217</item>
      <item>OD MAMIĆ PERIĆ REBERSKI RIMAC</item>
    </izvorni_sadrzaj>
    <derivirana_varijabla naziv="DomainObject.Predmet.OstaliListFormatedOIB_1">
      <item>Zvonimir Škegro, OIB 67061107234</item>
      <item>DAVORKA HULJEV, OIB 34743014377</item>
      <item>HRVATSKA POŠTANSKA BANKA, dioničko društvo, OIB 87939104217</item>
      <item>OD MAMIĆ PERIĆ REBERSKI RIMAC</item>
    </derivirana_varijabla>
  </DomainObject.Predmet.OstaliListFormatedOIB>
  <DomainObject.Predmet.OstaliListFormatedWithAdress>
    <izvorni_sadrzaj>
      <item>Zvonimir Škegro, Ul. grada Mainza 14, 10000 Zagreb</item>
      <item>DAVORKA HULJEV, Miramarska 13D, 10000 Zagreb</item>
      <item>HRVATSKA POŠTANSKA BANKA, dioničko društvo, Jurišićeva 4, 10000 Zagreb</item>
      <item>OD MAMIĆ PERIĆ REBERSKI RIMAC, Ivana Lučića 2a, 10000 Zagreb</item>
    </izvorni_sadrzaj>
    <derivirana_varijabla naziv="DomainObject.Predmet.OstaliListFormatedWithAdress_1">
      <item>Zvonimir Škegro, Ul. grada Mainza 14, 10000 Zagreb</item>
      <item>DAVORKA HULJEV, Miramarska 13D, 10000 Zagreb</item>
      <item>HRVATSKA POŠTANSKA BANKA, dioničko društvo, Jurišićeva 4, 10000 Zagreb</item>
      <item>OD MAMIĆ PERIĆ REBERSKI RIMAC, Ivana Lučića 2a, 10000 Zagreb</item>
    </derivirana_varijabla>
  </DomainObject.Predmet.OstaliListFormatedWithAdress>
  <DomainObject.Predmet.OstaliListFormatedWithAdressOIB>
    <izvorni_sadrzaj>
      <item>Zvonimir Škegro, OIB 67061107234, Ul. grada Mainza 14, 10000 Zagreb</item>
      <item>DAVORKA HULJEV, OIB 34743014377, Miramarska 13D, 10000 Zagreb</item>
      <item>HRVATSKA POŠTANSKA BANKA, dioničko društvo, OIB 87939104217, Jurišićeva 4, 10000 Zagreb</item>
      <item>OD MAMIĆ PERIĆ REBERSKI RIMAC, Ivana Lučića 2a, 10000 Zagreb</item>
    </izvorni_sadrzaj>
    <derivirana_varijabla naziv="DomainObject.Predmet.OstaliListFormatedWithAdressOIB_1">
      <item>Zvonimir Škegro, OIB 67061107234, Ul. grada Mainza 14, 10000 Zagreb</item>
      <item>DAVORKA HULJEV, OIB 34743014377, Miramarska 13D, 10000 Zagreb</item>
      <item>HRVATSKA POŠTANSKA BANKA, dioničko društvo, OIB 87939104217, Jurišićeva 4, 10000 Zagreb</item>
      <item>OD MAMIĆ PERIĆ REBERSKI RIMAC, Ivana Lučića 2a, 10000 Zagreb</item>
    </derivirana_varijabla>
  </DomainObject.Predmet.OstaliListFormatedWithAdressOIB>
  <DomainObject.Predmet.OstaliListNazivFormated>
    <izvorni_sadrzaj>
      <item>Zvonimir Škegro</item>
      <item>DAVORKA HULJEV</item>
      <item>HRVATSKA POŠTANSKA BANKA, dioničko društvo</item>
      <item>OD MAMIĆ PERIĆ REBERSKI RIMAC</item>
    </izvorni_sadrzaj>
    <derivirana_varijabla naziv="DomainObject.Predmet.OstaliListNazivFormated_1">
      <item>Zvonimir Škegro</item>
      <item>DAVORKA HULJEV</item>
      <item>HRVATSKA POŠTANSKA BANKA, dioničko društvo</item>
      <item>OD MAMIĆ PERIĆ REBERSKI RIMAC</item>
    </derivirana_varijabla>
  </DomainObject.Predmet.OstaliListNazivFormated>
  <DomainObject.Predmet.OstaliListNazivFormatedOIB>
    <izvorni_sadrzaj>
      <item>Zvonimir Škegro, OIB 67061107234</item>
      <item>DAVORKA HULJEV, OIB 34743014377</item>
      <item>HRVATSKA POŠTANSKA BANKA, dioničko društvo, OIB 87939104217</item>
      <item>OD MAMIĆ PERIĆ REBERSKI RIMAC</item>
    </izvorni_sadrzaj>
    <derivirana_varijabla naziv="DomainObject.Predmet.OstaliListNazivFormatedOIB_1">
      <item>Zvonimir Škegro, OIB 67061107234</item>
      <item>DAVORKA HULJEV, OIB 34743014377</item>
      <item>HRVATSKA POŠTANSKA BANKA, dioničko društvo, OIB 87939104217</item>
      <item>OD MAMIĆ PERIĆ REBERSKI RIMAC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2018.</izvorni_sadrzaj>
    <derivirana_varijabla naziv="DomainObject.Datum_1">10. prosinca 2018.</derivirana_varijabla>
  </DomainObject.Datum>
  <DomainObject.PoslovniBrojDokumenta>
    <izvorni_sadrzaj>St-6047/2016-70</izvorni_sadrzaj>
    <derivirana_varijabla naziv="DomainObject.PoslovniBrojDokumenta_1">St-6047/2016-70</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SG SJEVER 1978 d.o.o. u stečaju</izvorni_sadrzaj>
    <derivirana_varijabla naziv="DomainObject.Predmet.ProtustrankaIDrugi_1">SG SJEVER 1978 d.o.o.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SG SJEVER 1978 d.o.o. u stečaju, OIB 78737820823, Ilica 109, 10000 Zagreb</izvorni_sadrzaj>
    <derivirana_varijabla naziv="DomainObject.Predmet.ProtustrankaIDrugiAdressOIB_1">SG SJEVER 1978 d.o.o. u stečaju, OIB 78737820823, Ilica 109,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SG SJEVER 1978 d.o.o. u stečaju</item>
      <item>FINA Regionalni centar Zagreb</item>
      <item>Zvonimir Škegro</item>
      <item>BUTERIN&amp;POSAVEC odvjetničko društvo, društvo s ograničenom odgovornošću</item>
      <item>DAVORKA HULJEV</item>
      <item>SG Konzalt jednostavno društvo s ograničenom odgovornošću za usluge</item>
      <item>HRVATSKA POŠTANSKA BANKA, dioničko društvo</item>
      <item>OD MAMIĆ PERIĆ REBERSKI RIMAC</item>
    </izvorni_sadrzaj>
    <derivirana_varijabla naziv="DomainObject.Predmet.SudioniciListNaziv_1">
      <item>SG SJEVER 1978 d.o.o. u stečaju</item>
      <item>FINA Regionalni centar Zagreb</item>
      <item>Zvonimir Škegro</item>
      <item>BUTERIN&amp;POSAVEC odvjetničko društvo, društvo s ograničenom odgovornošću</item>
      <item>DAVORKA HULJEV</item>
      <item>SG Konzalt jednostavno društvo s ograničenom odgovornošću za usluge</item>
      <item>HRVATSKA POŠTANSKA BANKA, dioničko društvo</item>
      <item>OD MAMIĆ PERIĆ REBERSKI RIMAC</item>
    </derivirana_varijabla>
  </DomainObject.Predmet.SudioniciListNaziv>
  <DomainObject.Predmet.SudioniciListAdressOIB>
    <izvorni_sadrzaj>
      <item>SG SJEVER 1978 d.o.o. u stečaju, OIB 78737820823, Ilica 109,10000 Zagreb</item>
      <item>FINA Regionalni centar Zagreb, OIB 85821130368, Trg svibanjskih žrtava 1995. 1,10000 Zagreb</item>
      <item>Zvonimir Škegro, OIB 67061107234, Ul. grada Mainza 14,10000 Zagreb</item>
      <item>BUTERIN&amp;POSAVEC odvjetničko društvo, društvo s ograničenom odgovornošću, OIB 88443826619, Draškovićeva 82,10000 Zagreb</item>
      <item>DAVORKA HULJEV, OIB 34743014377, Miramarska 13D,10000 Zagreb</item>
      <item>SG Konzalt jednostavno društvo s ograničenom odgovornošću za usluge, OIB 12372925940, Ilica 109,10000 Zagreb</item>
      <item>HRVATSKA POŠTANSKA BANKA, dioničko društvo, OIB 87939104217, Jurišićeva 4,10000 Zagreb</item>
      <item>OD MAMIĆ PERIĆ REBERSKI RIMAC, Ivana Lučića 2a,10000 Zagreb</item>
    </izvorni_sadrzaj>
    <derivirana_varijabla naziv="DomainObject.Predmet.SudioniciListAdressOIB_1">
      <item>SG SJEVER 1978 d.o.o. u stečaju, OIB 78737820823, Ilica 109,10000 Zagreb</item>
      <item>FINA Regionalni centar Zagreb, OIB 85821130368, Trg svibanjskih žrtava 1995. 1,10000 Zagreb</item>
      <item>Zvonimir Škegro, OIB 67061107234, Ul. grada Mainza 14,10000 Zagreb</item>
      <item>BUTERIN&amp;POSAVEC odvjetničko društvo, društvo s ograničenom odgovornošću, OIB 88443826619, Draškovićeva 82,10000 Zagreb</item>
      <item>DAVORKA HULJEV, OIB 34743014377, Miramarska 13D,10000 Zagreb</item>
      <item>SG Konzalt jednostavno društvo s ograničenom odgovornošću za usluge, OIB 12372925940, Ilica 109,10000 Zagreb</item>
      <item>HRVATSKA POŠTANSKA BANKA, dioničko društvo, OIB 87939104217, Jurišićeva 4,10000 Zagreb</item>
      <item>OD MAMIĆ PERIĆ REBERSKI RIMAC, Ivana Lučića 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78737820823</item>
      <item>, OIB 85821130368</item>
      <item>, OIB 67061107234</item>
      <item>, OIB 88443826619</item>
      <item>, OIB 34743014377</item>
      <item>, OIB 12372925940</item>
      <item>, OIB 87939104217</item>
      <item>, OIB null</item>
    </izvorni_sadrzaj>
    <derivirana_varijabla naziv="DomainObject.Predmet.SudioniciListNazivOIB_1">
      <item>, OIB 78737820823</item>
      <item>, OIB 85821130368</item>
      <item>, OIB 67061107234</item>
      <item>, OIB 88443826619</item>
      <item>, OIB 34743014377</item>
      <item>, OIB 12372925940</item>
      <item>, OIB 87939104217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prosinca 2018.</izvorni_sadrzaj>
    <derivirana_varijabla naziv="DomainObject.Predmet.DatumZadnjeOdrzaneSudskeRadnje_1">6. prosinca 2018.</derivirana_varijabla>
  </DomainObject.Predmet.DatumZadnjeOdrzaneSudskeRadnje>
  <DomainObject.PredzadnjaOdlukaIzPredmeta.DatumDonosenjaOdluke>
    <izvorni_sadrzaj>7. prosinca 2018.</izvorni_sadrzaj>
    <derivirana_varijabla naziv="DomainObject.PredzadnjaOdlukaIzPredmeta.DatumDonosenjaOdluke_1">7. prosinca 2018.</derivirana_varijabla>
  </DomainObject.PredzadnjaOdlukaIzPredmeta.DatumDonosenjaOdluke>
  <DomainObject.PredzadnjaOdlukaIzPredmeta.Oznaka>
    <izvorni_sadrzaj>St-6047/2016-114</izvorni_sadrzaj>
    <derivirana_varijabla naziv="DomainObject.PredzadnjaOdlukaIzPredmeta.Oznaka_1">St-6047/2016-114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24</properties:Pages>
  <properties:Words>9065</properties:Words>
  <properties:Characters>51603</properties:Characters>
  <properties:Lines>1165</properties:Lines>
  <properties:Paragraphs>350</properties:Paragraphs>
  <properties:TotalTime>74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60847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2018-12-06T13:46:00Z</dcterms:created>
  <dc:creator>Korisnik</dc:creator>
  <cp:lastModifiedBy>Draženka Prpić</cp:lastModifiedBy>
  <cp:lastPrinted>2018-12-10T09:57:00Z</cp:lastPrinted>
  <dcterms:modified xmlns:xsi="http://www.w3.org/2001/XMLSchema-instance" xsi:type="dcterms:W3CDTF">2018-12-10T09:57:00Z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St-6047/2016-70 / Odluka - Zaključak - o prodaji (ZAKLJUČAK_O_PRODAJI-SG_SJEVER_d.o.o.-St-6047-16-NOVI_ZAKON.-st-6047-16-novi_zakon)</vt:lpwstr>
  </prop:property>
  <prop:property name="CC_coloring" pid="4" fmtid="{D5CDD505-2E9C-101B-9397-08002B2CF9AE}">
    <vt:bool>true</vt:bool>
  </prop:property>
  <prop:property name="BrojStranica" pid="5" fmtid="{D5CDD505-2E9C-101B-9397-08002B2CF9AE}">
    <vt:i4>24</vt:i4>
  </prop:property>
</prop:Properties>
</file>