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bf56" w14:paraId="75dbf56" w:rsidRDefault="002C4985" w:rsidP="002C4985" w:rsidR="002C4985" w:rsidRPr="008F7595">
      <w:pPr>
        <w:pStyle w:val="Bezproreda10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1697/17-22</w:t>
      </w:r>
    </w:p>
    <w:p w:rsidRDefault="002C4985" w:rsidP="002C4985" w:rsidR="002C4985" w:rsidRPr="008F7595">
      <w:pPr>
        <w:pStyle w:val="Bezproreda10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985" w:rsidP="002C4985" w:rsidR="002C4985" w:rsidRPr="008F7595">
      <w:pPr>
        <w:pStyle w:val="Bezproreda10"/>
        <w:rPr>
          <w:rFonts w:hAnsi="Times New Roman" w:ascii="Times New Roman"/>
          <w:sz w:val="24"/>
          <w:szCs w:val="24"/>
        </w:rPr>
      </w:pPr>
    </w:p>
    <w:p w:rsidRDefault="002C4985" w:rsidP="002C4985" w:rsidR="002C4985" w:rsidRPr="008F7595">
      <w:pPr>
        <w:pStyle w:val="Bezproreda10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2C4985" w:rsidP="002C4985" w:rsidR="002C4985" w:rsidRPr="008F7595">
      <w:pPr>
        <w:pStyle w:val="Bezproreda10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2C4985" w:rsidP="002C4985" w:rsidR="002C4985" w:rsidRPr="008F7595">
      <w:pPr>
        <w:pStyle w:val="Bezproreda10"/>
        <w:rPr>
          <w:rFonts w:hAnsi="Times New Roman" w:ascii="Times New Roman"/>
          <w:sz w:val="24"/>
          <w:szCs w:val="24"/>
        </w:rPr>
      </w:pPr>
    </w:p>
    <w:p w:rsidRDefault="002C4985" w:rsidP="002C4985" w:rsidR="002C4985" w:rsidRPr="008F7595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2C4985" w:rsidP="002C4985" w:rsidR="002C4985" w:rsidRPr="008F7595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2C4985" w:rsidP="002C4985" w:rsidR="002C4985">
      <w:pPr>
        <w:pStyle w:val="Bezproreda10"/>
        <w:rPr>
          <w:rFonts w:hAnsi="Times New Roman" w:ascii="Times New Roman"/>
          <w:sz w:val="24"/>
          <w:szCs w:val="24"/>
        </w:rPr>
      </w:pPr>
    </w:p>
    <w:p w:rsidRDefault="002C4985" w:rsidP="002C4985" w:rsidR="002C4985" w:rsidRPr="0039195C">
      <w:pPr>
        <w:pStyle w:val="Bezproreda10"/>
        <w:rPr>
          <w:rFonts w:hAnsi="Times New Roman" w:ascii="Times New Roman"/>
          <w:sz w:val="24"/>
          <w:szCs w:val="24"/>
        </w:rPr>
      </w:pPr>
    </w:p>
    <w:p w:rsidRDefault="002C4985" w:rsidP="002C4985" w:rsidR="002C4985" w:rsidRPr="009D28E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Pr="009D28EA">
        <w:rPr>
          <w:rFonts w:hAnsi="Times New Roman" w:ascii="Times New Roman"/>
          <w:sz w:val="24"/>
          <w:szCs w:val="24"/>
        </w:rPr>
        <w:t xml:space="preserve">predlagatelja FINA RC Osijek Podružnica Osijek za otvaranje stečajnog postupka nad dužnikom </w:t>
      </w:r>
      <w:r w:rsidRPr="009D28EA">
        <w:rPr>
          <w:rFonts w:hAnsi="Times New Roman" w:ascii="Times New Roman"/>
          <w:b/>
          <w:sz w:val="24"/>
          <w:szCs w:val="24"/>
        </w:rPr>
        <w:t>R&amp;F COMPANY d.o.o. za tiskarsku djelatnost i zapošljavanje, Našice, Trg dr. Franje Tuđmana 3, MBS: 050009272, OIB: 80053954954</w:t>
      </w:r>
      <w:r w:rsidRPr="009D28EA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13. rujna</w:t>
      </w:r>
      <w:r w:rsidRPr="009D28EA">
        <w:rPr>
          <w:rFonts w:hAnsi="Times New Roman" w:ascii="Times New Roman"/>
          <w:sz w:val="24"/>
          <w:szCs w:val="24"/>
        </w:rPr>
        <w:t xml:space="preserve"> 2018. g.,</w:t>
      </w:r>
    </w:p>
    <w:p w:rsidRDefault="002C4985" w:rsidP="002C4985" w:rsidR="002C4985" w:rsidRPr="009D28EA">
      <w:pPr>
        <w:pStyle w:val="Bezproreda10"/>
        <w:tabs>
          <w:tab w:pos="4005" w:val="left"/>
        </w:tabs>
        <w:jc w:val="both"/>
        <w:rPr>
          <w:rFonts w:hAnsi="Times New Roman" w:ascii="Times New Roman"/>
          <w:sz w:val="24"/>
          <w:szCs w:val="24"/>
        </w:rPr>
      </w:pPr>
      <w:r w:rsidRPr="009D28EA">
        <w:rPr>
          <w:rFonts w:hAnsi="Times New Roman" w:ascii="Times New Roman"/>
          <w:sz w:val="24"/>
          <w:szCs w:val="24"/>
        </w:rPr>
        <w:tab/>
      </w:r>
    </w:p>
    <w:p w:rsidRDefault="00F132BA" w:rsidP="00E32CE3" w:rsidR="00F132BA" w:rsidRPr="0082725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827257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27257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827257">
      <w:pPr>
        <w:pStyle w:val="Bezproreda1"/>
        <w:rPr>
          <w:rFonts w:hAnsi="Times New Roman" w:ascii="Times New Roman"/>
          <w:sz w:val="24"/>
          <w:szCs w:val="24"/>
        </w:rPr>
      </w:pPr>
    </w:p>
    <w:p w:rsidRDefault="002C4985" w:rsidP="00265BAC" w:rsidR="0075314D" w:rsidRPr="00F132BA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2C0D19" w:rsidRPr="00F132BA">
        <w:rPr>
          <w:b w:val="false"/>
          <w:sz w:val="24"/>
          <w:szCs w:val="24"/>
        </w:rPr>
        <w:t xml:space="preserve">tečajnoj </w:t>
      </w:r>
      <w:r w:rsidR="002C0D19" w:rsidRPr="002C4985">
        <w:rPr>
          <w:b w:val="false"/>
          <w:sz w:val="24"/>
          <w:szCs w:val="24"/>
        </w:rPr>
        <w:t>upraviteljici</w:t>
      </w:r>
      <w:r w:rsidR="00D74722" w:rsidRPr="002C4985">
        <w:rPr>
          <w:sz w:val="24"/>
          <w:szCs w:val="24"/>
        </w:rPr>
        <w:t xml:space="preserve"> </w:t>
      </w:r>
      <w:r w:rsidRPr="002C4985">
        <w:rPr>
          <w:sz w:val="24"/>
          <w:szCs w:val="24"/>
        </w:rPr>
        <w:t>Ivan</w:t>
      </w:r>
      <w:r>
        <w:rPr>
          <w:sz w:val="24"/>
          <w:szCs w:val="24"/>
        </w:rPr>
        <w:t>i</w:t>
      </w:r>
      <w:r w:rsidRPr="002C4985">
        <w:rPr>
          <w:sz w:val="24"/>
          <w:szCs w:val="24"/>
        </w:rPr>
        <w:t xml:space="preserve"> </w:t>
      </w:r>
      <w:proofErr w:type="spellStart"/>
      <w:r w:rsidRPr="002C4985">
        <w:rPr>
          <w:sz w:val="24"/>
          <w:szCs w:val="24"/>
        </w:rPr>
        <w:t>Kalkan</w:t>
      </w:r>
      <w:proofErr w:type="spellEnd"/>
      <w:r w:rsidRPr="002C4985">
        <w:rPr>
          <w:sz w:val="24"/>
          <w:szCs w:val="24"/>
        </w:rPr>
        <w:t>, Osijek, Županijska 2, OIB: 47574637108</w:t>
      </w:r>
      <w:r w:rsidRPr="002C4985">
        <w:rPr>
          <w:b w:val="false"/>
          <w:sz w:val="24"/>
          <w:szCs w:val="24"/>
        </w:rPr>
        <w:t xml:space="preserve"> </w:t>
      </w:r>
      <w:r w:rsidR="00990647" w:rsidRPr="002C4985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Pr="002C4985">
        <w:rPr>
          <w:b w:val="false"/>
          <w:sz w:val="24"/>
          <w:szCs w:val="24"/>
        </w:rPr>
        <w:t>R&amp;F COMPANY d.o.o. za tiskarsku djelatnost i zapošljavanje, Našice, Trg dr. Franje Tuđmana</w:t>
      </w:r>
      <w:r w:rsidRPr="009D28EA">
        <w:rPr>
          <w:b w:val="false"/>
          <w:sz w:val="24"/>
          <w:szCs w:val="24"/>
        </w:rPr>
        <w:t xml:space="preserve"> 3, MBS: 050009272, OIB: 80053954954</w:t>
      </w:r>
      <w:r w:rsidR="00827257">
        <w:rPr>
          <w:b w:val="false"/>
          <w:sz w:val="24"/>
          <w:szCs w:val="24"/>
        </w:rPr>
        <w:t xml:space="preserve"> </w:t>
      </w:r>
      <w:r w:rsidR="00F132BA" w:rsidRPr="0071370C">
        <w:rPr>
          <w:b w:val="false"/>
          <w:sz w:val="24"/>
          <w:szCs w:val="24"/>
        </w:rPr>
        <w:t xml:space="preserve">u </w:t>
      </w:r>
      <w:r w:rsidR="007E3B11">
        <w:rPr>
          <w:b w:val="false"/>
          <w:sz w:val="24"/>
          <w:szCs w:val="24"/>
        </w:rPr>
        <w:t>ukupnom</w:t>
      </w:r>
      <w:r w:rsidR="00F132BA" w:rsidRPr="0071370C">
        <w:rPr>
          <w:b w:val="false"/>
          <w:sz w:val="24"/>
          <w:szCs w:val="24"/>
        </w:rPr>
        <w:t xml:space="preserve"> iznosu od </w:t>
      </w:r>
      <w:r>
        <w:rPr>
          <w:b w:val="false"/>
          <w:sz w:val="24"/>
          <w:szCs w:val="24"/>
        </w:rPr>
        <w:t>4</w:t>
      </w:r>
      <w:r w:rsidR="007E3B11">
        <w:rPr>
          <w:b w:val="false"/>
          <w:sz w:val="24"/>
          <w:szCs w:val="24"/>
        </w:rPr>
        <w:t>.000,00</w:t>
      </w:r>
      <w:r w:rsidR="00F132BA" w:rsidRPr="0071370C">
        <w:rPr>
          <w:b w:val="false"/>
          <w:sz w:val="24"/>
          <w:szCs w:val="24"/>
        </w:rPr>
        <w:t xml:space="preserve"> kn</w:t>
      </w:r>
      <w:r w:rsidR="00F132BA" w:rsidRPr="00F132BA">
        <w:rPr>
          <w:b w:val="false"/>
          <w:sz w:val="24"/>
          <w:szCs w:val="24"/>
        </w:rPr>
        <w:t>.</w:t>
      </w:r>
    </w:p>
    <w:p w:rsidRDefault="00923BDA" w:rsidP="0075314D" w:rsidR="0075314D" w:rsidRPr="00265BAC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265BAC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265BA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B0632">
        <w:rPr>
          <w:rFonts w:hAnsi="Times New Roman" w:ascii="Times New Roman"/>
          <w:sz w:val="24"/>
          <w:szCs w:val="24"/>
        </w:rPr>
        <w:t>kontovnika</w:t>
      </w:r>
      <w:proofErr w:type="spellEnd"/>
      <w:r w:rsidR="007B0632">
        <w:rPr>
          <w:rFonts w:hAnsi="Times New Roman" w:ascii="Times New Roman"/>
          <w:sz w:val="24"/>
          <w:szCs w:val="24"/>
        </w:rPr>
        <w:t xml:space="preserve"> 8500</w:t>
      </w:r>
      <w:r w:rsidRPr="00265BAC">
        <w:rPr>
          <w:rFonts w:hAnsi="Times New Roman" w:ascii="Times New Roman"/>
          <w:sz w:val="24"/>
          <w:szCs w:val="24"/>
        </w:rPr>
        <w:t xml:space="preserve"> isplati</w:t>
      </w:r>
      <w:r w:rsidR="00AF773F" w:rsidRPr="00265BAC">
        <w:rPr>
          <w:rFonts w:hAnsi="Times New Roman" w:ascii="Times New Roman"/>
          <w:sz w:val="24"/>
          <w:szCs w:val="24"/>
        </w:rPr>
        <w:t xml:space="preserve"> </w:t>
      </w:r>
      <w:r w:rsidR="007E3B11">
        <w:rPr>
          <w:rFonts w:hAnsi="Times New Roman" w:ascii="Times New Roman"/>
          <w:sz w:val="24"/>
          <w:szCs w:val="24"/>
        </w:rPr>
        <w:t xml:space="preserve">ukupan </w:t>
      </w:r>
      <w:r w:rsidR="00F132BA" w:rsidRPr="00265BAC">
        <w:rPr>
          <w:rFonts w:hAnsi="Times New Roman" w:ascii="Times New Roman"/>
          <w:sz w:val="24"/>
          <w:szCs w:val="24"/>
        </w:rPr>
        <w:t xml:space="preserve">iznos od </w:t>
      </w:r>
      <w:r w:rsidR="00710109">
        <w:rPr>
          <w:rFonts w:hAnsi="Times New Roman" w:ascii="Times New Roman"/>
          <w:sz w:val="24"/>
          <w:szCs w:val="24"/>
        </w:rPr>
        <w:t>4</w:t>
      </w:r>
      <w:bookmarkStart w:name="_GoBack" w:id="0"/>
      <w:bookmarkEnd w:id="0"/>
      <w:r w:rsidR="007E3B11">
        <w:rPr>
          <w:rFonts w:hAnsi="Times New Roman" w:ascii="Times New Roman"/>
          <w:sz w:val="24"/>
          <w:szCs w:val="24"/>
        </w:rPr>
        <w:t>.000,00</w:t>
      </w:r>
      <w:r w:rsidR="00F132BA" w:rsidRPr="00265BAC">
        <w:rPr>
          <w:rFonts w:hAnsi="Times New Roman" w:ascii="Times New Roman"/>
          <w:sz w:val="24"/>
          <w:szCs w:val="24"/>
        </w:rPr>
        <w:t xml:space="preserve"> kn </w:t>
      </w:r>
      <w:r w:rsidRPr="00265BAC">
        <w:rPr>
          <w:rFonts w:hAnsi="Times New Roman" w:ascii="Times New Roman"/>
          <w:sz w:val="24"/>
          <w:szCs w:val="24"/>
        </w:rPr>
        <w:t xml:space="preserve">stečajnoj </w:t>
      </w:r>
      <w:r w:rsidRPr="002C4985">
        <w:rPr>
          <w:rFonts w:hAnsi="Times New Roman" w:ascii="Times New Roman"/>
          <w:sz w:val="24"/>
          <w:szCs w:val="24"/>
        </w:rPr>
        <w:t xml:space="preserve">upraviteljici </w:t>
      </w:r>
      <w:r w:rsidR="002C4985" w:rsidRPr="002C4985">
        <w:rPr>
          <w:rFonts w:hAnsi="Times New Roman" w:ascii="Times New Roman"/>
          <w:b/>
          <w:sz w:val="24"/>
          <w:szCs w:val="24"/>
        </w:rPr>
        <w:t xml:space="preserve">Ivani </w:t>
      </w:r>
      <w:proofErr w:type="spellStart"/>
      <w:r w:rsidR="002C4985" w:rsidRPr="002C4985">
        <w:rPr>
          <w:rFonts w:hAnsi="Times New Roman" w:ascii="Times New Roman"/>
          <w:b/>
          <w:sz w:val="24"/>
          <w:szCs w:val="24"/>
        </w:rPr>
        <w:t>Kalkan</w:t>
      </w:r>
      <w:proofErr w:type="spellEnd"/>
      <w:r w:rsidR="002C4985" w:rsidRPr="002C4985">
        <w:rPr>
          <w:rFonts w:hAnsi="Times New Roman" w:ascii="Times New Roman"/>
          <w:b/>
          <w:sz w:val="24"/>
          <w:szCs w:val="24"/>
        </w:rPr>
        <w:t xml:space="preserve">, Osijek, Županijska 2, OIB: 47574637108 </w:t>
      </w:r>
      <w:r w:rsidR="00265BAC" w:rsidRPr="002C4985">
        <w:rPr>
          <w:rFonts w:hAnsi="Times New Roman" w:ascii="Times New Roman"/>
          <w:sz w:val="24"/>
          <w:szCs w:val="24"/>
        </w:rPr>
        <w:t>na žiro račun roj HR</w:t>
      </w:r>
      <w:r w:rsidR="002C4985">
        <w:rPr>
          <w:rFonts w:hAnsi="Times New Roman" w:ascii="Times New Roman"/>
          <w:sz w:val="24"/>
          <w:szCs w:val="24"/>
        </w:rPr>
        <w:t>8723400093101061115</w:t>
      </w:r>
      <w:r w:rsidR="00E8003F" w:rsidRPr="002C4985">
        <w:rPr>
          <w:rFonts w:hAnsi="Times New Roman" w:ascii="Times New Roman"/>
          <w:sz w:val="24"/>
          <w:szCs w:val="24"/>
        </w:rPr>
        <w:t>, nakon pravomoćnosti</w:t>
      </w:r>
      <w:r w:rsidR="00E8003F" w:rsidRPr="00265BAC">
        <w:rPr>
          <w:rFonts w:hAnsi="Times New Roman" w:ascii="Times New Roman"/>
          <w:sz w:val="24"/>
          <w:szCs w:val="24"/>
        </w:rPr>
        <w:t xml:space="preserve"> ovog rješenja</w:t>
      </w:r>
      <w:r w:rsidRPr="00265BAC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2C4985">
        <w:rPr>
          <w:rFonts w:hAnsi="Times New Roman" w:ascii="Times New Roman"/>
          <w:sz w:val="24"/>
          <w:szCs w:val="24"/>
        </w:rPr>
        <w:t>1697/17-16 od 19. lipnja</w:t>
      </w:r>
      <w:r w:rsidR="007E3B1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</w:t>
      </w:r>
      <w:r w:rsidRPr="0071370C">
        <w:rPr>
          <w:rFonts w:hAnsi="Times New Roman" w:ascii="Times New Roman"/>
          <w:sz w:val="24"/>
          <w:szCs w:val="24"/>
        </w:rPr>
        <w:t xml:space="preserve">dužnikom </w:t>
      </w:r>
      <w:r w:rsidR="002C4985" w:rsidRPr="009D28EA">
        <w:rPr>
          <w:rFonts w:hAnsi="Times New Roman" w:ascii="Times New Roman"/>
          <w:b/>
          <w:sz w:val="24"/>
          <w:szCs w:val="24"/>
        </w:rPr>
        <w:t>R&amp;F COMPANY d.o.o. za tiskarsku djelatnost i zapošljavanje, Našice, Trg dr. Franje Tuđmana 3, MBS: 050009272, OIB: 80053954954</w:t>
      </w:r>
      <w:r w:rsidR="002C4985">
        <w:rPr>
          <w:rFonts w:hAnsi="Times New Roman" w:ascii="Times New Roman"/>
          <w:b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2C4985">
        <w:rPr>
          <w:rFonts w:hAnsi="Times New Roman" w:ascii="Times New Roman"/>
          <w:sz w:val="24"/>
          <w:szCs w:val="24"/>
        </w:rPr>
        <w:t xml:space="preserve">Ivana </w:t>
      </w:r>
      <w:proofErr w:type="spellStart"/>
      <w:r w:rsidR="002C4985">
        <w:rPr>
          <w:rFonts w:hAnsi="Times New Roman" w:ascii="Times New Roman"/>
          <w:sz w:val="24"/>
          <w:szCs w:val="24"/>
        </w:rPr>
        <w:t>Kalkan</w:t>
      </w:r>
      <w:proofErr w:type="spellEnd"/>
      <w:r w:rsidR="002C4985">
        <w:rPr>
          <w:rFonts w:hAnsi="Times New Roman" w:ascii="Times New Roman"/>
          <w:sz w:val="24"/>
          <w:szCs w:val="24"/>
        </w:rPr>
        <w:t xml:space="preserve"> iz Osijeka</w:t>
      </w:r>
      <w:r w:rsidR="00FF6F88">
        <w:rPr>
          <w:rFonts w:hAnsi="Times New Roman" w:ascii="Times New Roman"/>
          <w:sz w:val="24"/>
          <w:szCs w:val="24"/>
        </w:rPr>
        <w:t>.</w:t>
      </w:r>
    </w:p>
    <w:p w:rsidRDefault="002C4985" w:rsidP="00F132BA" w:rsidR="002C4985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4985" w:rsidP="00F132BA" w:rsidR="002C4985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F6F88" w:rsidP="00F132BA" w:rsidR="00FF6F88" w:rsidRPr="007137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5BAC" w:rsidP="00F132BA" w:rsidR="00265BAC" w:rsidRPr="007137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5BAC" w:rsidP="00F132BA" w:rsidR="00265BA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4985" w:rsidP="002C4985" w:rsidR="002C4985" w:rsidRPr="008F7595">
      <w:pPr>
        <w:pStyle w:val="Bezproreda10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1697/17-22</w:t>
      </w:r>
    </w:p>
    <w:p w:rsidRDefault="00827257" w:rsidP="00F132BA" w:rsidR="00827257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4F3379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C4985">
        <w:rPr>
          <w:rFonts w:hAnsi="Times New Roman" w:ascii="Times New Roman"/>
          <w:sz w:val="24"/>
          <w:szCs w:val="24"/>
        </w:rPr>
        <w:t>12. rujna</w:t>
      </w:r>
      <w:r w:rsidR="007E3B11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7E3B11">
        <w:rPr>
          <w:rFonts w:hAnsi="Times New Roman" w:ascii="Times New Roman"/>
          <w:sz w:val="24"/>
          <w:szCs w:val="24"/>
        </w:rPr>
        <w:t xml:space="preserve">na ročištu </w:t>
      </w:r>
      <w:r w:rsidR="00827257">
        <w:rPr>
          <w:rFonts w:hAnsi="Times New Roman" w:ascii="Times New Roman"/>
          <w:sz w:val="24"/>
          <w:szCs w:val="24"/>
        </w:rPr>
        <w:t>održanom dana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="002C4985">
        <w:rPr>
          <w:rFonts w:hAnsi="Times New Roman" w:ascii="Times New Roman"/>
          <w:sz w:val="24"/>
          <w:szCs w:val="24"/>
        </w:rPr>
        <w:t>12. rujna</w:t>
      </w:r>
      <w:r w:rsidR="007E3B11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7E3B11" w:rsidP="007E3B11" w:rsidR="007E3B1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stečajna upraviteljica obavila poslove u prethodnom postupku određena joj je nagrada u ukupnom iznosu od </w:t>
      </w:r>
      <w:r w:rsidR="002C4985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.000,00 kn i 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C4985">
        <w:rPr>
          <w:rFonts w:hAnsi="Times New Roman" w:ascii="Times New Roman"/>
          <w:sz w:val="24"/>
          <w:szCs w:val="24"/>
        </w:rPr>
        <w:t>13. rujna</w:t>
      </w:r>
      <w:r w:rsidR="007E3B11">
        <w:rPr>
          <w:rFonts w:hAnsi="Times New Roman" w:ascii="Times New Roman"/>
          <w:sz w:val="24"/>
          <w:szCs w:val="24"/>
        </w:rPr>
        <w:t xml:space="preserve"> 2018.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2C4985" w:rsidP="00F132BA" w:rsidR="002C4985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Ivana </w:t>
      </w:r>
      <w:proofErr w:type="spellStart"/>
      <w:r>
        <w:rPr>
          <w:rFonts w:hAnsi="Times New Roman" w:ascii="Times New Roman"/>
          <w:sz w:val="24"/>
          <w:szCs w:val="24"/>
        </w:rPr>
        <w:t>Kalkan</w:t>
      </w:r>
      <w:proofErr w:type="spellEnd"/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C4985">
        <w:rPr>
          <w:rFonts w:hAnsi="Times New Roman" w:ascii="Times New Roman"/>
          <w:sz w:val="24"/>
          <w:szCs w:val="24"/>
        </w:rPr>
        <w:t>13.10.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1773A6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7E3B11">
        <w:rPr>
          <w:rFonts w:hAnsi="Times New Roman" w:ascii="Times New Roman"/>
          <w:sz w:val="24"/>
          <w:szCs w:val="24"/>
        </w:rPr>
        <w:t xml:space="preserve">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9DB" w:rsidP="00F427F2" w:rsidR="008679DB">
      <w:pPr>
        <w:spacing w:lineRule="auto" w:line="240" w:after="0"/>
      </w:pPr>
      <w:r>
        <w:separator/>
      </w:r>
    </w:p>
  </w:endnote>
  <w:endnote w:id="0" w:type="continuationSeparator">
    <w:p w:rsidRDefault="008679DB" w:rsidP="00F427F2" w:rsidR="008679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9DB" w:rsidP="00F427F2" w:rsidR="008679DB">
      <w:pPr>
        <w:spacing w:lineRule="auto" w:line="240" w:after="0"/>
      </w:pPr>
      <w:r>
        <w:separator/>
      </w:r>
    </w:p>
  </w:footnote>
  <w:footnote w:id="0" w:type="continuationSeparator">
    <w:p w:rsidRDefault="008679DB" w:rsidP="00F427F2" w:rsidR="008679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0109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8F5"/>
    <w:rsid w:val="000044CC"/>
    <w:rsid w:val="00005C36"/>
    <w:rsid w:val="0001232F"/>
    <w:rsid w:val="00015C9B"/>
    <w:rsid w:val="00043949"/>
    <w:rsid w:val="00065080"/>
    <w:rsid w:val="000D2A5B"/>
    <w:rsid w:val="000D2DDD"/>
    <w:rsid w:val="001209A0"/>
    <w:rsid w:val="0016346B"/>
    <w:rsid w:val="001773A6"/>
    <w:rsid w:val="001B157C"/>
    <w:rsid w:val="001C62E9"/>
    <w:rsid w:val="001E0666"/>
    <w:rsid w:val="00246940"/>
    <w:rsid w:val="00265BAC"/>
    <w:rsid w:val="00283837"/>
    <w:rsid w:val="00294CD7"/>
    <w:rsid w:val="002C0D19"/>
    <w:rsid w:val="002C4985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61E49"/>
    <w:rsid w:val="006B56BA"/>
    <w:rsid w:val="006C67A8"/>
    <w:rsid w:val="00710109"/>
    <w:rsid w:val="0071370C"/>
    <w:rsid w:val="00752475"/>
    <w:rsid w:val="0075314D"/>
    <w:rsid w:val="007919D0"/>
    <w:rsid w:val="007B0632"/>
    <w:rsid w:val="007B43BB"/>
    <w:rsid w:val="007B7E29"/>
    <w:rsid w:val="007C0E88"/>
    <w:rsid w:val="007E3B11"/>
    <w:rsid w:val="0080656B"/>
    <w:rsid w:val="00827257"/>
    <w:rsid w:val="008679DB"/>
    <w:rsid w:val="00887529"/>
    <w:rsid w:val="008A7EFE"/>
    <w:rsid w:val="008D0610"/>
    <w:rsid w:val="008D6FC8"/>
    <w:rsid w:val="0091275C"/>
    <w:rsid w:val="00923BDA"/>
    <w:rsid w:val="0093701A"/>
    <w:rsid w:val="0093769F"/>
    <w:rsid w:val="00974729"/>
    <w:rsid w:val="00990647"/>
    <w:rsid w:val="009A0499"/>
    <w:rsid w:val="009A3C05"/>
    <w:rsid w:val="009D4867"/>
    <w:rsid w:val="00A601A9"/>
    <w:rsid w:val="00A855CE"/>
    <w:rsid w:val="00AC6D07"/>
    <w:rsid w:val="00AE4483"/>
    <w:rsid w:val="00AF773F"/>
    <w:rsid w:val="00B071A9"/>
    <w:rsid w:val="00B1188C"/>
    <w:rsid w:val="00B33D31"/>
    <w:rsid w:val="00BE0DC1"/>
    <w:rsid w:val="00C50577"/>
    <w:rsid w:val="00CA1194"/>
    <w:rsid w:val="00CB4CE9"/>
    <w:rsid w:val="00CE019E"/>
    <w:rsid w:val="00D16580"/>
    <w:rsid w:val="00D463FF"/>
    <w:rsid w:val="00D6411F"/>
    <w:rsid w:val="00D74553"/>
    <w:rsid w:val="00D74722"/>
    <w:rsid w:val="00DB2B18"/>
    <w:rsid w:val="00DB2D35"/>
    <w:rsid w:val="00E32CE3"/>
    <w:rsid w:val="00E8003F"/>
    <w:rsid w:val="00E94CF4"/>
    <w:rsid w:val="00E96EFB"/>
    <w:rsid w:val="00EE6EBF"/>
    <w:rsid w:val="00F132BA"/>
    <w:rsid w:val="00F427F2"/>
    <w:rsid w:val="00F540E2"/>
    <w:rsid w:val="00F949C5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773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73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3A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3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3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773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73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3A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3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3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St-1697/2017-22</izvorni_sadrzaj>
    <derivirana_varijabla naziv="DomainObject.Oznaka_1">St-1697/2017-22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St-1697/2017</izvorni_sadrzaj>
    <derivirana_varijabla naziv="DomainObject.Predmet.OznakaBroj_1">St-1697/2017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R&amp;F COMPANY d. o. o. za tiskarsku djelatnost i zapošljavanje invalida</izvorni_sadrzaj>
    <derivirana_varijabla naziv="DomainObject.Predmet.ProtustrankaFormated_1">  R&amp;F COMPANY d. o. o. za tiskarsku djelatnost i zapošljavanje invalida</derivirana_varijabla>
  </DomainObject.Predmet.ProtustrankaFormated>
  <DomainObject.Predmet.ProtustrankaFormatedOIB>
    <izvorni_sadrzaj>  R&amp;F COMPANY d. o. o. za tiskarsku djelatnost i zapošljavanje invalida, OIB 80053954954</izvorni_sadrzaj>
    <derivirana_varijabla naziv="DomainObject.Predmet.ProtustrankaFormatedOIB_1">  R&amp;F COMPANY d. o. o. za tiskarsku djelatnost i zapošljavanje invalida, OIB 80053954954</derivirana_varijabla>
  </DomainObject.Predmet.ProtustrankaFormatedOIB>
  <DomainObject.Predmet.ProtustrankaFormatedWithAdress>
    <izvorni_sadrzaj> R&amp;F COMPANY d. o. o. za tiskarsku djelatnost i zapošljavanje invalida, Trg dr. Franje Tuđmana 3, 31500 Našice</izvorni_sadrzaj>
    <derivirana_varijabla naziv="DomainObject.Predmet.ProtustrankaFormatedWithAdress_1"> R&amp;F COMPANY d. o. o. za tiskarsku djelatnost i zapošljavanje invalida, Trg dr. Franje Tuđmana 3, 31500 Našice</derivirana_varijabla>
  </DomainObject.Predmet.ProtustrankaFormatedWithAdress>
  <DomainObject.Predmet.ProtustrankaFormatedWithAdressOIB>
    <izvorni_sadrzaj> R&amp;F COMPANY d. o. o. za tiskarsku djelatnost i zapošljavanje invalida, OIB 80053954954, Trg dr. Franje Tuđmana 3, 31500 Našice</izvorni_sadrzaj>
    <derivirana_varijabla naziv="DomainObject.Predmet.ProtustrankaFormatedWithAdressOIB_1"> R&amp;F COMPANY d. o. o. za tiskarsku djelatnost i zapošljavanje invalida, OIB 80053954954, Trg dr. Franje Tuđmana 3, 31500 Našice</derivirana_varijabla>
  </DomainObject.Predmet.ProtustrankaFormatedWithAdressOIB>
  <DomainObject.Predmet.ProtustrankaWithAdress>
    <izvorni_sadrzaj>R&amp;F COMPANY d. o. o. za tiskarsku djelatnost i zapošljavanje invalida Trg dr. Franje Tuđmana 3, 31500 Našice</izvorni_sadrzaj>
    <derivirana_varijabla naziv="DomainObject.Predmet.ProtustrankaWithAdress_1">R&amp;F COMPANY d. o. o. za tiskarsku djelatnost i zapošljavanje invalida Trg dr. Franje Tuđmana 3, 31500 Našice</derivirana_varijabla>
  </DomainObject.Predmet.ProtustrankaWithAdress>
  <DomainObject.Predmet.ProtustrankaWithAdressOIB>
    <izvorni_sadrzaj>R&amp;F COMPANY d. o. o. za tiskarsku djelatnost i zapošljavanje invalida, OIB 80053954954, Trg dr. Franje Tuđmana 3, 31500 Našice</izvorni_sadrzaj>
    <derivirana_varijabla naziv="DomainObject.Predmet.ProtustrankaWithAdressOIB_1">R&amp;F COMPANY d. o. o. za tiskarsku djelatnost i zapošljavanje invalida, OIB 80053954954, Trg dr. Franje Tuđmana 3, 31500 Našice</derivirana_varijabla>
  </DomainObject.Predmet.ProtustrankaWithAdressOIB>
  <DomainObject.Predmet.ProtustrankaNazivFormated>
    <izvorni_sadrzaj>R&amp;F COMPANY d. o. o. za tiskarsku djelatnost i zapošljavanje invalida</izvorni_sadrzaj>
    <derivirana_varijabla naziv="DomainObject.Predmet.ProtustrankaNazivFormated_1">R&amp;F COMPANY d. o. o. za tiskarsku djelatnost i zapošljavanje invalida</derivirana_varijabla>
  </DomainObject.Predmet.ProtustrankaNazivFormated>
  <DomainObject.Predmet.ProtustrankaNazivFormatedOIB>
    <izvorni_sadrzaj>R&amp;F COMPANY d. o. o. za tiskarsku djelatnost i zapošljavanje invalida, OIB 80053954954</izvorni_sadrzaj>
    <derivirana_varijabla naziv="DomainObject.Predmet.ProtustrankaNazivFormatedOIB_1">R&amp;F COMPANY d. o. o. za tiskarsku djelatnost i zapošljavanje invalida, OIB 80053954954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R&amp;F COMPANY d. o. o. za tiskarsku djelatnost i zapošljavanje invalida</item>
    </izvorni_sadrzaj>
    <derivirana_varijabla naziv="DomainObject.Predmet.ProtuStrankaListFormated_1">
      <item>R&amp;F COMPANY d. o. o. za tiskarsku djelatnost i zapošljavanje invalida</item>
    </derivirana_varijabla>
  </DomainObject.Predmet.ProtuStrankaListFormated>
  <DomainObject.Predmet.ProtuStrankaListFormatedOIB>
    <izvorni_sadrzaj>
      <item>R&amp;F COMPANY d. o. o. za tiskarsku djelatnost i zapošljavanje invalida, OIB 80053954954</item>
    </izvorni_sadrzaj>
    <derivirana_varijabla naziv="DomainObject.Predmet.ProtuStrankaListFormatedOIB_1">
      <item>R&amp;F COMPANY d. o. o. za tiskarsku djelatnost i zapošljavanje invalida, OIB 80053954954</item>
    </derivirana_varijabla>
  </DomainObject.Predmet.ProtuStrankaListFormatedOIB>
  <DomainObject.Predmet.ProtuStrankaListFormatedWithAdress>
    <izvorni_sadrzaj>
      <item>R&amp;F COMPANY d. o. o. za tiskarsku djelatnost i zapošljavanje invalida, Trg dr. Franje Tuđmana 3, 31500 Našice</item>
    </izvorni_sadrzaj>
    <derivirana_varijabla naziv="DomainObject.Predmet.ProtuStrankaListFormatedWithAdress_1">
      <item>R&amp;F COMPANY d. o. o. za tiskarsku djelatnost i zapošljavanje invalida, Trg dr. Franje Tuđmana 3, 31500 Našice</item>
    </derivirana_varijabla>
  </DomainObject.Predmet.ProtuStrankaListFormatedWithAdress>
  <DomainObject.Predmet.ProtuStrankaListFormatedWithAdressOIB>
    <izvorni_sadrzaj>
      <item>R&amp;F COMPANY d. o. o. za tiskarsku djelatnost i zapošljavanje invalida, OIB 80053954954, Trg dr. Franje Tuđmana 3, 31500 Našice</item>
    </izvorni_sadrzaj>
    <derivirana_varijabla naziv="DomainObject.Predmet.ProtuStrankaListFormatedWithAdressOIB_1">
      <item>R&amp;F COMPANY d. o. o. za tiskarsku djelatnost i zapošljavanje invalida, OIB 80053954954, Trg dr. Franje Tuđmana 3, 31500 Našice</item>
    </derivirana_varijabla>
  </DomainObject.Predmet.ProtuStrankaListFormatedWithAdressOIB>
  <DomainObject.Predmet.ProtuStrankaListNazivFormated>
    <izvorni_sadrzaj>
      <item>R&amp;F COMPANY d. o. o. za tiskarsku djelatnost i zapošljavanje invalida</item>
    </izvorni_sadrzaj>
    <derivirana_varijabla naziv="DomainObject.Predmet.ProtuStrankaListNazivFormated_1">
      <item>R&amp;F COMPANY d. o. o. za tiskarsku djelatnost i zapošljavanje invalida</item>
    </derivirana_varijabla>
  </DomainObject.Predmet.ProtuStrankaListNazivFormated>
  <DomainObject.Predmet.ProtuStrankaListNazivFormatedOIB>
    <izvorni_sadrzaj>
      <item>R&amp;F COMPANY d. o. o. za tiskarsku djelatnost i zapošljavanje invalida, OIB 80053954954</item>
    </izvorni_sadrzaj>
    <derivirana_varijabla naziv="DomainObject.Predmet.ProtuStrankaListNazivFormatedOIB_1">
      <item>R&amp;F COMPANY d. o. o. za tiskarsku djelatnost i zapošljavanje invalida, OIB 80053954954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St-1697/2017-22</izvorni_sadrzaj>
    <derivirana_varijabla naziv="DomainObject.PoslovniBrojDokumenta_1">St-1697/2017-22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R&amp;F COMPANY d. o. o. za tiskarsku djelatnost i zapošljavanje invalida</izvorni_sadrzaj>
    <derivirana_varijabla naziv="DomainObject.Predmet.ProtustrankaIDrugi_1">R&amp;F COMPANY d. o. o. za tiskarsku djelatnost i zapošljavanje invalida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R&amp;F COMPANY d. o. o. za tiskarsku djelatnost i zapošljavanje invalida, OIB 80053954954, Trg dr. Franje Tuđmana 3, 31500 Našice</izvorni_sadrzaj>
    <derivirana_varijabla naziv="DomainObject.Predmet.ProtustrankaIDrugiAdressOIB_1">R&amp;F COMPANY d. o. o. za tiskarsku djelatnost i zapošljavanje invalida, OIB 80053954954, Trg dr. Franje Tuđmana 3,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R&amp;F COMPANY d. o. o. za tiskarsku djelatnost i zapošljavanje invalida</item>
      <item>RH MINISTARSTVO FINANCIJA</item>
    </izvorni_sadrzaj>
    <derivirana_varijabla naziv="DomainObject.Predmet.SudioniciListNaziv_1">
      <item>R&amp;F COMPANY d. o. o. za tiskarsku djelatnost i zapošljavanje invalida</item>
      <item>RH MINISTARSTVO FINANCIJA</item>
    </derivirana_varijabla>
  </DomainObject.Predmet.SudioniciListNaziv>
  <DomainObject.Predmet.SudioniciListAdressOIB>
    <izvorni_sadrzaj>
      <item>R&amp;F COMPANY d. o. o. za tiskarsku djelatnost i zapošljavanje invalida, OIB 80053954954, Trg dr. Franje Tuđmana 3,31500 Našice</item>
      <item>RH MINISTARSTVO FINANCIJA, OIB 18683136487</item>
    </izvorni_sadrzaj>
    <derivirana_varijabla naziv="DomainObject.Predmet.SudioniciListAdressOIB_1">
      <item>R&amp;F COMPANY d. o. o. za tiskarsku djelatnost i zapošljavanje invalida, OIB 80053954954, Trg dr. Franje Tuđmana 3,31500 Našice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80053954954</item>
      <item>, OIB 18683136487</item>
    </izvorni_sadrzaj>
    <derivirana_varijabla naziv="DomainObject.Predmet.SudioniciListNazivOIB_1">
      <item>, OIB 80053954954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07669-A172-4260-B8C9-542E76B669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477</properties:Words>
  <properties:Characters>2650</properties:Characters>
  <properties:Lines>124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2018-09-13T06:24:00Z</dcterms:created>
  <dc:creator>Blanka</dc:creator>
  <cp:lastModifiedBy>Danijela Sekulić</cp:lastModifiedBy>
  <cp:lastPrinted>2018-09-13T06:24:00Z</cp:lastPrinted>
  <dcterms:modified xmlns:xsi="http://www.w3.org/2001/XMLSchema-instance" xsi:type="dcterms:W3CDTF">2018-09-13T07:31:00Z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St-1697/2017-22 / Odluka - Rješenje - određivanje nagrade stečajnom upravitelju (IVANA.docx)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