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ff75" w14:paraId="2b0ff75" w:rsidRDefault="00A06D68" w:rsidP="00A06D68" w:rsidR="00A06D6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06D68" w:rsidP="00A06D68" w:rsidR="00A06D68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06D68" w:rsidP="00A06D68" w:rsidR="00A06D68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A06D68" w:rsidP="009546E8" w:rsidR="00A06D6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546E8" w:rsidP="009546E8" w:rsidR="009546E8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06D68" w:rsidP="00A06D68" w:rsidR="00A06D68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A06D68" w:rsidP="009546E8" w:rsidR="00A06D68" w:rsidRPr="001F1E8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Trgovački sud u Varaždinu po sutkinji toga suda Meliti Poljanec Bubaš, u stečajnom predmetu nad stečajnim dužnikom</w:t>
      </w:r>
      <w:r w:rsidR="009546E8">
        <w:rPr>
          <w:rFonts w:eastAsia="Calibri" w:hAnsi="Times New Roman" w:ascii="Times New Roman"/>
          <w:sz w:val="24"/>
          <w:szCs w:val="24"/>
        </w:rPr>
        <w:t xml:space="preserve"> </w:t>
      </w:r>
      <w:r w:rsidR="009546E8" w:rsidRPr="009546E8">
        <w:rPr>
          <w:rFonts w:hAnsi="Times New Roman" w:ascii="Times New Roman"/>
          <w:snapToGrid w:val="false"/>
          <w:sz w:val="24"/>
          <w:szCs w:val="24"/>
        </w:rPr>
        <w:t>LEGIS d.o.o., Koprivnica, Trg kralja Krešimira 8/A, OIB: 31440735573, zastupanog po stečajnom upravitelju Tomislavu Đuričinu, Varaždin, Dravska poljana 1</w:t>
      </w:r>
      <w:r w:rsidR="009546E8">
        <w:rPr>
          <w:rFonts w:eastAsia="Calibri" w:hAnsi="Times New Roman" w:ascii="Times New Roman"/>
          <w:sz w:val="24"/>
          <w:szCs w:val="24"/>
        </w:rPr>
        <w:t>, dana 8</w:t>
      </w:r>
      <w:r w:rsidRPr="009546E8">
        <w:rPr>
          <w:rFonts w:eastAsia="Calibri" w:hAnsi="Times New Roman" w:ascii="Times New Roman"/>
          <w:sz w:val="24"/>
          <w:szCs w:val="24"/>
        </w:rPr>
        <w:t xml:space="preserve">. </w:t>
      </w:r>
      <w:r w:rsidR="009546E8">
        <w:rPr>
          <w:rFonts w:eastAsia="Calibri" w:hAnsi="Times New Roman" w:ascii="Times New Roman"/>
          <w:sz w:val="24"/>
          <w:szCs w:val="24"/>
        </w:rPr>
        <w:t>veljače</w:t>
      </w:r>
      <w:r w:rsidRPr="009546E8">
        <w:rPr>
          <w:rFonts w:eastAsia="Calibri" w:hAnsi="Times New Roman" w:ascii="Times New Roman"/>
          <w:sz w:val="24"/>
          <w:szCs w:val="24"/>
        </w:rPr>
        <w:t xml:space="preserve"> 2017. godine</w:t>
      </w:r>
    </w:p>
    <w:p w:rsidRDefault="00A06D68" w:rsidP="00A06D68" w:rsidR="00A06D68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06D68" w:rsidP="00A06D68" w:rsidR="00A06D68" w:rsidRPr="009546E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I. Saziva se</w:t>
      </w:r>
      <w:r>
        <w:rPr>
          <w:rFonts w:cs="Times New Roman" w:hAnsi="Times New Roman" w:ascii="Times New Roman"/>
          <w:sz w:val="24"/>
          <w:szCs w:val="24"/>
        </w:rPr>
        <w:t xml:space="preserve"> završno ročište/skupština vjerovnika</w:t>
      </w:r>
      <w:r w:rsidRPr="009D074E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9546E8" w:rsidRPr="009546E8">
        <w:rPr>
          <w:rFonts w:hAnsi="Times New Roman" w:ascii="Times New Roman"/>
          <w:snapToGrid w:val="false"/>
          <w:sz w:val="24"/>
          <w:szCs w:val="24"/>
        </w:rPr>
        <w:t>LEGIS d.o.o., Koprivnica, Trg kralja Krešimira 8/A, OIB: 31440735573, zastupanog po stečajnom upravitelju Tomislavu Đuričinu, Varaždin, Dravska poljana 1</w:t>
      </w:r>
      <w:r w:rsidRPr="009546E8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A06D68" w:rsidP="00A06D68" w:rsidR="00A06D68" w:rsidRPr="009546E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546E8" w:rsidP="00A06D68" w:rsidR="00A06D68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24</w:t>
      </w:r>
      <w:r w:rsidR="00A06D68" w:rsidRPr="009D074E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ožujak</w:t>
      </w:r>
      <w:r w:rsidR="00A06D68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="00A06D68" w:rsidRPr="009D074E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A06D68">
        <w:rPr>
          <w:rFonts w:cs="Times New Roman" w:hAnsi="Times New Roman" w:ascii="Times New Roman"/>
          <w:b/>
          <w:sz w:val="24"/>
          <w:szCs w:val="24"/>
        </w:rPr>
        <w:t>09,00</w:t>
      </w:r>
      <w:r w:rsidR="00A06D68" w:rsidRPr="009D074E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A06D68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A06D68" w:rsidP="00A06D68" w:rsidR="00A06D68" w:rsidRP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06D68" w:rsidP="00A06D68" w:rsidR="00A06D68" w:rsidRPr="009D074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A06D68" w:rsidP="00A06D68" w:rsidR="00A06D68">
      <w:pPr>
        <w:pStyle w:val="Odlomakpopisa"/>
        <w:ind w:left="840"/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 w:rsidRPr="001F1E86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A06D68" w:rsidP="009546E8" w:rsidR="00A06D68" w:rsidRPr="009546E8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 xml:space="preserve">Odluka o </w:t>
      </w:r>
      <w:r>
        <w:rPr>
          <w:rFonts w:cs="Times New Roman" w:hAnsi="Times New Roman" w:ascii="Times New Roman"/>
          <w:sz w:val="24"/>
          <w:szCs w:val="24"/>
        </w:rPr>
        <w:t>zaključenju stečajnog postupka nad stečajnim dužnikom</w:t>
      </w:r>
    </w:p>
    <w:p w:rsidRDefault="00A06D68" w:rsidP="00A06D68" w:rsidR="00A06D68" w:rsidRPr="009D07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A06D68" w:rsidP="00A06D68" w:rsidR="00A06D68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upravitelj,</w:t>
      </w:r>
      <w:r w:rsidR="009546E8">
        <w:rPr>
          <w:rFonts w:cs="Times New Roman" w:hAnsi="Times New Roman" w:ascii="Times New Roman"/>
          <w:sz w:val="24"/>
          <w:szCs w:val="24"/>
        </w:rPr>
        <w:t xml:space="preserve"> Tomislav Đuričin, Varaždin, Dravska poljana 1</w:t>
      </w:r>
    </w:p>
    <w:p w:rsidRDefault="00A06D68" w:rsidP="009546E8" w:rsidR="009546E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vjerovnici.</w:t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A06D68" w:rsidP="009546E8" w:rsidR="00A06D6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A06D68" w:rsidP="009546E8" w:rsidR="00A06D68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06D68" w:rsidP="00A06D68" w:rsidR="00A06D68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Obrazloženje</w:t>
      </w:r>
    </w:p>
    <w:p w:rsidRDefault="00A06D68" w:rsidP="00A06D68" w:rsidR="00A06D68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>
        <w:rPr>
          <w:rFonts w:cs="Times New Roman" w:hAnsi="Times New Roman" w:ascii="Times New Roman"/>
          <w:sz w:val="24"/>
          <w:szCs w:val="24"/>
        </w:rPr>
        <w:t>103. i 104.</w:t>
      </w:r>
      <w:r w:rsidRPr="009D074E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9D074E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9546E8" w:rsidP="003C7252" w:rsidR="00A06D68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8. veljača</w:t>
      </w:r>
      <w:r w:rsidR="00A06D68">
        <w:rPr>
          <w:rFonts w:cs="Times New Roman" w:hAnsi="Times New Roman" w:ascii="Times New Roman"/>
          <w:sz w:val="24"/>
          <w:szCs w:val="24"/>
        </w:rPr>
        <w:t xml:space="preserve"> 2017</w:t>
      </w:r>
      <w:r w:rsidR="00A06D68" w:rsidRPr="009D074E">
        <w:rPr>
          <w:rFonts w:cs="Times New Roman" w:hAnsi="Times New Roman" w:ascii="Times New Roman"/>
          <w:sz w:val="24"/>
          <w:szCs w:val="24"/>
        </w:rPr>
        <w:t>.</w:t>
      </w:r>
    </w:p>
    <w:p w:rsidRDefault="00A06D68" w:rsidP="00A06D68" w:rsidR="00A06D68" w:rsidRPr="009D074E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A06D68" w:rsidP="00A06D68" w:rsidR="00A06D68" w:rsidRPr="00480BBA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>Melita Poljanec Bubaš</w:t>
      </w:r>
      <w:r w:rsidR="00513F7D">
        <w:rPr>
          <w:rFonts w:cs="Times New Roman" w:hAnsi="Times New Roman" w:ascii="Times New Roman"/>
          <w:sz w:val="24"/>
          <w:szCs w:val="24"/>
        </w:rPr>
        <w:t>,v.r.</w:t>
      </w:r>
    </w:p>
    <w:p w:rsidRDefault="00A06D68" w:rsidP="00A06D68" w:rsidR="00A06D68">
      <w:pPr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>
      <w:pPr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A06D68" w:rsidP="00A06D68" w:rsidR="00A06D68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06D68" w:rsidP="00A06D68" w:rsidR="00A06D68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A06D68" w:rsidP="00A06D68" w:rsidR="00A06D68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DNA:</w:t>
      </w:r>
    </w:p>
    <w:p w:rsidRDefault="00A06D68" w:rsidP="00A06D68" w:rsidR="00A06D68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06D68" w:rsidP="00A06D68" w:rsidR="00A06D68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66EE5" w:rsidR="00066EE5"/>
    <w:sectPr w:rsidSect="009546E8" w:rsidR="00066EE5">
      <w:headerReference w:type="default" r:id="rId10"/>
      <w:headerReference w:type="firs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6E8" w:rsidP="009546E8" w:rsidR="009546E8">
      <w:pPr>
        <w:spacing w:lineRule="auto" w:line="240" w:after="0"/>
      </w:pPr>
      <w:r>
        <w:separator/>
      </w:r>
    </w:p>
  </w:endnote>
  <w:endnote w:id="0" w:type="continuationSeparator">
    <w:p w:rsidRDefault="009546E8" w:rsidP="009546E8" w:rsidR="009546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6E8" w:rsidP="009546E8" w:rsidR="009546E8">
      <w:pPr>
        <w:spacing w:lineRule="auto" w:line="240" w:after="0"/>
      </w:pPr>
      <w:r>
        <w:separator/>
      </w:r>
    </w:p>
  </w:footnote>
  <w:footnote w:id="0" w:type="continuationSeparator">
    <w:p w:rsidRDefault="009546E8" w:rsidP="009546E8" w:rsidR="009546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513F7D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DC1">
          <w:rPr>
            <w:noProof/>
          </w:rPr>
          <w:t>2</w:t>
        </w:r>
        <w:r>
          <w:fldChar w:fldCharType="end"/>
        </w:r>
      </w:p>
      <w:p w:rsidRDefault="00513F7D" w:rsidP="005F6CC8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9546E8">
          <w:rPr>
            <w:rFonts w:cs="Times New Roman" w:hAnsi="Times New Roman" w:ascii="Times New Roman"/>
            <w:sz w:val="24"/>
            <w:szCs w:val="24"/>
          </w:rPr>
          <w:t>11/15-37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F7D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9546E8">
      <w:rPr>
        <w:rFonts w:cs="Times New Roman" w:hAnsi="Times New Roman" w:ascii="Times New Roman"/>
        <w:sz w:val="24"/>
        <w:szCs w:val="24"/>
      </w:rPr>
      <w:t>11/15-37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D68"/>
    <w:rsid w:val="00066EE5"/>
    <w:rsid w:val="003C7252"/>
    <w:rsid w:val="00513F7D"/>
    <w:rsid w:val="00577DC1"/>
    <w:rsid w:val="007B484E"/>
    <w:rsid w:val="009546E8"/>
    <w:rsid w:val="00A0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D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D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6D68"/>
  </w:style>
  <w:style w:styleId="Odlomakpopisa" w:type="paragraph">
    <w:name w:val="List Paragraph"/>
    <w:basedOn w:val="Normal"/>
    <w:uiPriority w:val="34"/>
    <w:qFormat/>
    <w:rsid w:val="00A06D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6D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D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5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46E8"/>
  </w:style>
  <w:style w:styleId="Tekstrezerviranogmjesta" w:type="character">
    <w:name w:val="Placeholder Text"/>
    <w:basedOn w:val="Zadanifontodlomka"/>
    <w:uiPriority w:val="99"/>
    <w:semiHidden/>
    <w:rsid w:val="00577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D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6D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6D68"/>
  </w:style>
  <w:style w:styleId="Odlomakpopisa" w:type="paragraph">
    <w:name w:val="List Paragraph"/>
    <w:basedOn w:val="Normal"/>
    <w:uiPriority w:val="34"/>
    <w:qFormat/>
    <w:rsid w:val="00A06D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6D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D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5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546E8"/>
  </w:style>
  <w:style w:styleId="Tekstrezerviranogmjesta" w:type="character">
    <w:name w:val="Placeholder Text"/>
    <w:basedOn w:val="Zadanifontodlomka"/>
    <w:uiPriority w:val="99"/>
    <w:semiHidden/>
    <w:rsid w:val="00577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Stpn-71/13</izvorni_sadrzaj>
    <derivirana_varijabla naziv="DomainObject.Predmet.PrimjedbaSuca_1">Stpn-71/13</derivirana_varijabla>
  </DomainObject.Predmet.PrimjedbaSuca>
  <DomainObject.Predmet.ProtustrankaFormated>
    <izvorni_sadrzaj>  LEGIS društvo s ograničenom odgovornošću za usluge i trgovinu</izvorni_sadrzaj>
    <derivirana_varijabla naziv="DomainObject.Predmet.ProtustrankaFormated_1">  LEGIS društvo s ograničenom odgovornošću za usluge i trgovinu</derivirana_varijabla>
  </DomainObject.Predmet.ProtustrankaFormated>
  <DomainObject.Predmet.ProtustrankaFormatedOIB>
    <izvorni_sadrzaj>  LEGIS društvo s ograničenom odgovornošću za usluge i trgovinu, OIB 31440735573</izvorni_sadrzaj>
    <derivirana_varijabla naziv="DomainObject.Predmet.ProtustrankaFormatedOIB_1">  LEGIS društvo s ograničenom odgovornošću za usluge i trgovinu, OIB 31440735573</derivirana_varijabla>
  </DomainObject.Predmet.ProtustrankaFormatedOIB>
  <DomainObject.Predmet.ProtustrankaFormatedWithAdress>
    <izvorni_sadrzaj> LEGIS društvo s ograničenom odgovornošću za usluge i trgovinu, Trg kralja Krešimira 8/A, 48000 Koprivnica</izvorni_sadrzaj>
    <derivirana_varijabla naziv="DomainObject.Predmet.ProtustrankaFormatedWithAdress_1"> LEGIS društvo s ograničenom odgovornošću za usluge i trgovinu, Trg kralja Krešimira 8/A, 48000 Koprivnica</derivirana_varijabla>
  </DomainObject.Predmet.ProtustrankaFormatedWithAdress>
  <DomainObject.Predmet.ProtustrankaFormatedWithAdressOIB>
    <izvorni_sadrzaj> LEGIS društvo s ograničenom odgovornošću za usluge i trgovinu, OIB 31440735573, Trg kralja Krešimira 8/A, 48000 Koprivnica</izvorni_sadrzaj>
    <derivirana_varijabla naziv="DomainObject.Predmet.ProtustrankaFormatedWithAdressOIB_1"> LEGIS društvo s ograničenom odgovornošću za usluge i trgovinu, OIB 31440735573, Trg kralja Krešimira 8/A, 48000 Koprivnica</derivirana_varijabla>
  </DomainObject.Predmet.ProtustrankaFormatedWithAdressOIB>
  <DomainObject.Predmet.ProtustrankaWithAdress>
    <izvorni_sadrzaj>LEGIS društvo s ograničenom odgovornošću za usluge i trgovinu Trg kralja Krešimira 8/A, 48000 Koprivnica</izvorni_sadrzaj>
    <derivirana_varijabla naziv="DomainObject.Predmet.ProtustrankaWithAdress_1">LEGIS društvo s ograničenom odgovornošću za usluge i trgovinu Trg kralja Krešimira 8/A, 48000 Koprivnica</derivirana_varijabla>
  </DomainObject.Predmet.ProtustrankaWithAdress>
  <DomainObject.Predmet.ProtustrankaWithAdressOIB>
    <izvorni_sadrzaj>LEGIS društvo s ograničenom odgovornošću za usluge i trgovinu, OIB 31440735573, Trg kralja Krešimira 8/A, 48000 Koprivnica</izvorni_sadrzaj>
    <derivirana_varijabla naziv="DomainObject.Predmet.ProtustrankaWithAdressOIB_1">LEGIS društvo s ograničenom odgovornošću za usluge i trgovinu, OIB 31440735573, Trg kralja Krešimira 8/A, 48000 Koprivnica</derivirana_varijabla>
  </DomainObject.Predmet.ProtustrankaWithAdressOIB>
  <DomainObject.Predmet.ProtustrankaNazivFormated>
    <izvorni_sadrzaj>LEGIS društvo s ograničenom odgovornošću za usluge i trgovinu</izvorni_sadrzaj>
    <derivirana_varijabla naziv="DomainObject.Predmet.ProtustrankaNazivFormated_1">LEGIS društvo s ograničenom odgovornošću za usluge i trgovinu</derivirana_varijabla>
  </DomainObject.Predmet.ProtustrankaNazivFormated>
  <DomainObject.Predmet.ProtustrankaNazivFormatedOIB>
    <izvorni_sadrzaj>LEGIS društvo s ograničenom odgovornošću za usluge i trgovinu, OIB 31440735573</izvorni_sadrzaj>
    <derivirana_varijabla naziv="DomainObject.Predmet.ProtustrankaNazivFormatedOIB_1">LEGIS društvo s ograničenom odgovornošću za usluge i trgovinu, OIB 31440735573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Područni ured u Koprivnici</izvorni_sadrzaj>
    <derivirana_varijabla naziv="DomainObject.Predmet.StrankaFormated_1">  Ministarstvo financija Porezna uprava, Područni ured u Koprivnici</derivirana_varijabla>
  </DomainObject.Predmet.StrankaFormated>
  <DomainObject.Predmet.StrankaFormatedOIB>
    <izvorni_sadrzaj>  Ministarstvo financija Porezna uprava, Područni ured u Koprivnici, OIB 18683136487</izvorni_sadrzaj>
    <derivirana_varijabla naziv="DomainObject.Predmet.StrankaFormatedOIB_1">  Ministarstvo financija Porezna uprava, Područni ured u Koprivnici, OIB 18683136487</derivirana_varijabla>
  </DomainObject.Predmet.StrankaFormatedOIB>
  <DomainObject.Predmet.StrankaFormatedWithAdress>
    <izvorni_sadrzaj> Ministarstvo financija Porezna uprava, Područni ured u Koprivnici, Hrvatske državnosti 7, 48000 Koprivnica</izvorni_sadrzaj>
    <derivirana_varijabla naziv="DomainObject.Predmet.StrankaFormatedWithAdress_1"> Ministarstvo financija Porezna uprava, Područni ured u Koprivnici, Hrvatske državnosti 7, 48000 Koprivnica</derivirana_varijabla>
  </DomainObject.Predmet.StrankaFormatedWithAdress>
  <DomainObject.Predmet.StrankaFormatedWithAdressOIB>
    <izvorni_sadrzaj> Ministarstvo financija Porezna uprava, Područni ured u Koprivnici, OIB 18683136487, Hrvatske državnosti 7, 48000 Koprivnica</izvorni_sadrzaj>
    <derivirana_varijabla naziv="DomainObject.Predmet.StrankaFormatedWithAdressOIB_1"> Ministarstvo financija Porezna uprava, Područni ured u Koprivnici, OIB 18683136487, Hrvatske državnosti 7, 48000 Koprivnica</derivirana_varijabla>
  </DomainObject.Predmet.StrankaFormatedWithAdressOIB>
  <DomainObject.Predmet.StrankaWithAdress>
    <izvorni_sadrzaj>Ministarstvo financija Porezna uprava, Područni ured u Koprivnici Hrvatske državnosti 7,48000 Koprivnica</izvorni_sadrzaj>
    <derivirana_varijabla naziv="DomainObject.Predmet.StrankaWithAdress_1">Ministarstvo financija Porezna uprava, Područni ured u Koprivnici Hrvatske državnosti 7,48000 Koprivnica</derivirana_varijabla>
  </DomainObject.Predmet.StrankaWithAdress>
  <DomainObject.Predmet.StrankaWithAdressOIB>
    <izvorni_sadrzaj>Ministarstvo financija Porezna uprava, Područni ured u Koprivnici, OIB 18683136487, Hrvatske državnosti 7,48000 Koprivnica</izvorni_sadrzaj>
    <derivirana_varijabla naziv="DomainObject.Predmet.StrankaWithAdressOIB_1">Ministarstvo financija Porezna uprava, Područni ured u Koprivnici, OIB 18683136487, Hrvatske državnosti 7,48000 Koprivnica</derivirana_varijabla>
  </DomainObject.Predmet.StrankaWithAdressOIB>
  <DomainObject.Predmet.StrankaNazivFormated>
    <izvorni_sadrzaj>Ministarstvo financija Porezna uprava, Područni ured u Koprivnici</izvorni_sadrzaj>
    <derivirana_varijabla naziv="DomainObject.Predmet.StrankaNazivFormated_1">Ministarstvo financija Porezna uprava, Područni ured u Koprivnici</derivirana_varijabla>
  </DomainObject.Predmet.StrankaNazivFormated>
  <DomainObject.Predmet.StrankaNazivFormatedOIB>
    <izvorni_sadrzaj>Ministarstvo financija Porezna uprava, Područni ured u Koprivnici, OIB 18683136487</izvorni_sadrzaj>
    <derivirana_varijabla naziv="DomainObject.Predmet.StrankaNazivFormatedOIB_1">Ministarstvo financija Porezna uprava, Područni ured u Koprivnici,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Ministarstvo financija Porezna uprava, Područni ured u Koprivnici</item>
    </izvorni_sadrzaj>
    <derivirana_varijabla naziv="DomainObject.Predmet.StrankaListFormated_1">
      <item>Ministarstvo financija Porezna uprava, Područni ured u Koprivnici</item>
    </derivirana_varijabla>
  </DomainObject.Predmet.StrankaListFormated>
  <DomainObject.Predmet.StrankaListFormatedOIB>
    <izvorni_sadrzaj>
      <item>Ministarstvo financija Porezna uprava, Područni ured u Koprivnici, OIB 18683136487</item>
    </izvorni_sadrzaj>
    <derivirana_varijabla naziv="DomainObject.Predmet.StrankaListFormatedOIB_1">
      <item>Ministarstvo financija Porezna uprava, Područni ured u Koprivnici, OIB 18683136487</item>
    </derivirana_varijabla>
  </DomainObject.Predmet.StrankaListFormatedOIB>
  <DomainObject.Predmet.StrankaListFormatedWithAdress>
    <izvorni_sadrzaj>
      <item>Ministarstvo financija Porezna uprava, Područni ured u Koprivnici, Hrvatske državnosti 7, 48000 Koprivnica</item>
    </izvorni_sadrzaj>
    <derivirana_varijabla naziv="DomainObject.Predmet.StrankaListFormatedWithAdress_1">
      <item>Ministarstvo financija Porezna uprava, Područni ured u Koprivnici, Hrvatske državnosti 7, 48000 Koprivnica</item>
    </derivirana_varijabla>
  </DomainObject.Predmet.StrankaListFormatedWithAdress>
  <DomainObject.Predmet.StrankaListFormatedWithAdressOIB>
    <izvorni_sadrzaj>
      <item>Ministarstvo financija Porezna uprava, Područni ured u Koprivnici, OIB 18683136487, Hrvatske državnosti 7, 48000 Koprivnica</item>
    </izvorni_sadrzaj>
    <derivirana_varijabla naziv="DomainObject.Predmet.StrankaListFormatedWithAdressOIB_1">
      <item>Ministarstvo financija Porezna uprava, Područni ured u Koprivnici, OIB 18683136487, Hrvatske državnosti 7, 48000 Koprivnica</item>
    </derivirana_varijabla>
  </DomainObject.Predmet.StrankaListFormatedWithAdressOIB>
  <DomainObject.Predmet.StrankaListNazivFormated>
    <izvorni_sadrzaj>
      <item>Ministarstvo financija Porezna uprava, Područni ured u Koprivnici</item>
    </izvorni_sadrzaj>
    <derivirana_varijabla naziv="DomainObject.Predmet.StrankaListNazivFormated_1">
      <item>Ministarstvo financija Porezna uprava, Područni ured u Koprivnici</item>
    </derivirana_varijabla>
  </DomainObject.Predmet.StrankaListNazivFormated>
  <DomainObject.Predmet.StrankaListNazivFormatedOIB>
    <izvorni_sadrzaj>
      <item>Ministarstvo financija Porezna uprava, Područni ured u Koprivnici, OIB 18683136487</item>
    </izvorni_sadrzaj>
    <derivirana_varijabla naziv="DomainObject.Predmet.StrankaListNazivFormatedOIB_1">
      <item>Ministarstvo financija Porezna uprava, Područni ured u Koprivnici, OIB 18683136487</item>
    </derivirana_varijabla>
  </DomainObject.Predmet.StrankaListNazivFormatedOIB>
  <DomainObject.Predmet.ProtuStrankaListFormated>
    <izvorni_sadrzaj>
      <item>LEGIS društvo s ograničenom odgovornošću za usluge i trgovinu</item>
    </izvorni_sadrzaj>
    <derivirana_varijabla naziv="DomainObject.Predmet.ProtuStrankaListFormated_1">
      <item>LEGIS društvo s ograničenom odgovornošću za usluge i trgovinu</item>
    </derivirana_varijabla>
  </DomainObject.Predmet.ProtuStrankaListFormated>
  <DomainObject.Predmet.ProtuStrankaListFormatedOIB>
    <izvorni_sadrzaj>
      <item>LEGIS društvo s ograničenom odgovornošću za usluge i trgovinu, OIB 31440735573</item>
    </izvorni_sadrzaj>
    <derivirana_varijabla naziv="DomainObject.Predmet.ProtuStrankaListFormatedOIB_1">
      <item>LEGIS društvo s ograničenom odgovornošću za usluge i trgovinu, OIB 31440735573</item>
    </derivirana_varijabla>
  </DomainObject.Predmet.ProtuStrankaListFormatedOIB>
  <DomainObject.Predmet.ProtuStrankaListFormatedWithAdress>
    <izvorni_sadrzaj>
      <item>LEGIS društvo s ograničenom odgovornošću za usluge i trgovinu, Trg kralja Krešimira 8/A, 48000 Koprivnica</item>
    </izvorni_sadrzaj>
    <derivirana_varijabla naziv="DomainObject.Predmet.ProtuStrankaListFormatedWithAdress_1">
      <item>LEGIS društvo s ograničenom odgovornošću za usluge i trgovinu, Trg kralja Krešimira 8/A, 48000 Koprivnica</item>
    </derivirana_varijabla>
  </DomainObject.Predmet.ProtuStrankaListFormatedWithAdress>
  <DomainObject.Predmet.ProtuStrankaListFormatedWithAdressOIB>
    <izvorni_sadrzaj>
      <item>LEGIS društvo s ograničenom odgovornošću za usluge i trgovinu, OIB 31440735573, Trg kralja Krešimira 8/A, 48000 Koprivnica</item>
    </izvorni_sadrzaj>
    <derivirana_varijabla naziv="DomainObject.Predmet.ProtuStrankaListFormatedWithAdressOIB_1">
      <item>LEGIS društvo s ograničenom odgovornošću za usluge i trgovinu, OIB 31440735573, Trg kralja Krešimira 8/A, 48000 Koprivnica</item>
    </derivirana_varijabla>
  </DomainObject.Predmet.ProtuStrankaListFormatedWithAdressOIB>
  <DomainObject.Predmet.ProtuStrankaListNazivFormated>
    <izvorni_sadrzaj>
      <item>LEGIS društvo s ograničenom odgovornošću za usluge i trgovinu</item>
    </izvorni_sadrzaj>
    <derivirana_varijabla naziv="DomainObject.Predmet.ProtuStrankaListNazivFormated_1">
      <item>LEGIS društvo s ograničenom odgovornošću za usluge i trgovinu</item>
    </derivirana_varijabla>
  </DomainObject.Predmet.ProtuStrankaListNazivFormated>
  <DomainObject.Predmet.ProtuStrankaListNazivFormatedOIB>
    <izvorni_sadrzaj>
      <item>LEGIS društvo s ograničenom odgovornošću za usluge i trgovinu, OIB 31440735573</item>
    </izvorni_sadrzaj>
    <derivirana_varijabla naziv="DomainObject.Predmet.ProtuStrankaListNazivFormatedOIB_1">
      <item>LEGIS društvo s ograničenom odgovornošću za usluge i trgovinu, OIB 31440735573</item>
    </derivirana_varijabla>
  </DomainObject.Predmet.ProtuStrankaListNazivFormatedOIB>
  <DomainObject.Predmet.OstaliList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>
  <DomainObject.Predmet.OstaliList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OIB>
  <DomainObject.Predmet.OstaliListFormatedWithAdress>
    <izvorni_sadrzaj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_1"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OIB_1"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Područni ured u Koprivnici</izvorni_sadrzaj>
    <derivirana_varijabla naziv="DomainObject.Predmet.StrankaIDrugi_1">Ministarstvo financija Porezna uprava, Područni ured u Koprivnici</derivirana_varijabla>
  </DomainObject.Predmet.StrankaIDrugi>
  <DomainObject.Predmet.ProtustrankaIDrugi>
    <izvorni_sadrzaj>LEGIS društvo s ograničenom odgovornošću za usluge i trgovinu</izvorni_sadrzaj>
    <derivirana_varijabla naziv="DomainObject.Predmet.ProtustrankaIDrugi_1">LEGIS društvo s ograničenom odgovornošću za usluge i trgovinu</derivirana_varijabla>
  </DomainObject.Predmet.ProtustrankaIDrugi>
  <DomainObject.Predmet.StrankaIDrugiAdressOIB>
    <izvorni_sadrzaj>Ministarstvo financija Porezna uprava, Područni ured u Koprivnici, OIB 18683136487, Hrvatske državnosti 7, 48000 Koprivnica</izvorni_sadrzaj>
    <derivirana_varijabla naziv="DomainObject.Predmet.StrankaIDrugiAdressOIB_1">Ministarstvo financija Porezna uprava, Područni ured u Koprivnici, OIB 18683136487, Hrvatske državnosti 7, 48000 Koprivnica</derivirana_varijabla>
  </DomainObject.Predmet.StrankaIDrugiAdressOIB>
  <DomainObject.Predmet.ProtustrankaIDrugiAdressOIB>
    <izvorni_sadrzaj>LEGIS društvo s ograničenom odgovornošću za usluge i trgovinu, OIB 31440735573, Trg kralja Krešimira 8/A, 48000 Koprivnica</izvorni_sadrzaj>
    <derivirana_varijabla naziv="DomainObject.Predmet.ProtustrankaIDrugiAdressOIB_1">LEGIS društvo s ograničenom odgovornošću za usluge i trgovinu, OIB 31440735573,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SudioniciListNaziv_1"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SudioniciListNaziv>
  <DomainObject.Predmet.SudioniciListAdressOIB>
    <izvorni_sadrzaj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izvorni_sadrzaj>
    <derivirana_varijabla naziv="DomainObject.Predmet.SudioniciListAdressOIB_1"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izvorni_sadrzaj>
    <derivirana_varijabla naziv="DomainObject.Predmet.SudioniciListNazivOIB_1"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1173</properties:Characters>
  <properties:Lines>42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2017-02-08T12:41:00Z</dcterms:created>
  <dc:creator>Katarina Breški</dc:creator>
  <cp:lastModifiedBy>Katarina Breški</cp:lastModifiedBy>
  <cp:lastPrinted>2017-02-08T12:49:00Z</cp:lastPrinted>
  <dcterms:modified xmlns:xsi="http://www.w3.org/2001/XMLSchema-instance" xsi:type="dcterms:W3CDTF">2017-02-08T12:51:00Z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