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8c55" w14:paraId="a758c55" w:rsidRDefault="00097609" w:rsidR="00EF4FB9" w:rsidRPr="00706145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B9" w:rsidR="00EF4FB9" w:rsidRPr="00706145"/>
    <w:p w:rsidRDefault="00EF4FB9" w:rsidR="00EF4FB9" w:rsidRPr="00706145">
      <w:pPr>
        <w:rPr>
          <w:bCs/>
        </w:rPr>
      </w:pPr>
      <w:r w:rsidRPr="00706145">
        <w:t xml:space="preserve">   </w:t>
      </w:r>
      <w:r w:rsidRPr="00706145">
        <w:rPr>
          <w:bCs/>
        </w:rPr>
        <w:t xml:space="preserve">REPUBLIKA HRVATSKA </w:t>
      </w:r>
    </w:p>
    <w:p w:rsidRDefault="00EF4FB9" w:rsidR="0033424E" w:rsidRPr="00706145">
      <w:pPr>
        <w:rPr>
          <w:bCs/>
        </w:rPr>
      </w:pPr>
      <w:r w:rsidRPr="00706145">
        <w:rPr>
          <w:bCs/>
        </w:rPr>
        <w:t xml:space="preserve">TRGOVAČKI </w:t>
      </w:r>
      <w:r w:rsidR="006D70A4" w:rsidRPr="00706145">
        <w:rPr>
          <w:bCs/>
        </w:rPr>
        <w:t>SUD U ZAGREBU</w:t>
      </w:r>
    </w:p>
    <w:p w:rsidRDefault="0033424E" w:rsidR="00EF4FB9">
      <w:pPr>
        <w:rPr>
          <w:bCs/>
        </w:rPr>
      </w:pPr>
      <w:r w:rsidRPr="00706145">
        <w:rPr>
          <w:bCs/>
        </w:rPr>
        <w:t>Zagreb, Amruševa 2/II</w:t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20533C">
        <w:rPr>
          <w:bCs/>
        </w:rPr>
        <w:t>31-ST-</w:t>
      </w:r>
      <w:r w:rsidR="00D70E14">
        <w:rPr>
          <w:bCs/>
        </w:rPr>
        <w:t>845/11-151</w:t>
      </w:r>
    </w:p>
    <w:p w:rsidRDefault="0020533C" w:rsidR="0020533C" w:rsidRPr="00706145">
      <w:pPr>
        <w:rPr>
          <w:bCs/>
        </w:rPr>
      </w:pPr>
    </w:p>
    <w:p w:rsidRDefault="0020533C" w:rsidP="0020533C" w:rsidR="00EF4FB9" w:rsidRPr="00706145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EF4FB9" w:rsidR="00EF4FB9" w:rsidRPr="00706145">
      <w:pPr>
        <w:pStyle w:val="Naslov1"/>
        <w:rPr>
          <w:rFonts w:cs="Times New Roman" w:hAnsi="Times New Roman" w:ascii="Times New Roman"/>
          <w:b w:val="false"/>
        </w:rPr>
      </w:pPr>
      <w:r w:rsidRPr="00706145">
        <w:rPr>
          <w:rFonts w:cs="Times New Roman" w:hAnsi="Times New Roman" w:ascii="Times New Roman"/>
          <w:b w:val="false"/>
        </w:rPr>
        <w:t xml:space="preserve">R J E Š E N J E </w:t>
      </w:r>
    </w:p>
    <w:p w:rsidRDefault="00EF4FB9" w:rsidR="00EF4FB9" w:rsidRPr="00706145">
      <w:pPr>
        <w:jc w:val="center"/>
        <w:rPr>
          <w:bCs/>
        </w:rPr>
      </w:pPr>
    </w:p>
    <w:p w:rsidRDefault="00EF4FB9" w:rsidR="00EF4FB9">
      <w:r w:rsidRPr="00706145">
        <w:rPr>
          <w:bCs/>
        </w:rPr>
        <w:tab/>
        <w:t xml:space="preserve">TRGOVAČKI SUD U ZAGREBU </w:t>
      </w:r>
      <w:r w:rsidRPr="00706145">
        <w:t xml:space="preserve">po sucu Nadi Kraljić u stečajnom predmetu stečajnog dužnika </w:t>
      </w:r>
      <w:r w:rsidR="000F2854" w:rsidRPr="00626ED4">
        <w:t>SVIJET KERAMIKE d.o.o. – u stečaju, Zagreb, Florijana Andrašeca 18</w:t>
      </w:r>
      <w:r w:rsidR="000F2854">
        <w:t xml:space="preserve">, OIB: </w:t>
      </w:r>
      <w:r w:rsidR="000F2854" w:rsidRPr="000F2854">
        <w:t>59984189042</w:t>
      </w:r>
      <w:r w:rsidR="000F2854">
        <w:t xml:space="preserve"> </w:t>
      </w:r>
      <w:r w:rsidR="00913498" w:rsidRPr="00706145">
        <w:t>dana</w:t>
      </w:r>
      <w:r w:rsidR="0020533C">
        <w:t xml:space="preserve"> </w:t>
      </w:r>
      <w:r w:rsidR="000F2854">
        <w:t xml:space="preserve">10. svibnja 2016. </w:t>
      </w:r>
      <w:r w:rsidR="0033424E" w:rsidRPr="00706145">
        <w:t xml:space="preserve"> </w:t>
      </w:r>
      <w:r w:rsidRPr="00706145">
        <w:t xml:space="preserve">godine </w:t>
      </w:r>
    </w:p>
    <w:p w:rsidRDefault="001B19C3" w:rsidR="001B19C3" w:rsidRPr="00706145"/>
    <w:p w:rsidRDefault="00EF4FB9" w:rsidR="00EF4FB9" w:rsidRPr="00706145">
      <w:pPr>
        <w:jc w:val="center"/>
        <w:rPr>
          <w:bCs/>
        </w:rPr>
      </w:pPr>
      <w:r w:rsidRPr="00706145">
        <w:rPr>
          <w:bCs/>
        </w:rPr>
        <w:t xml:space="preserve">r i j e š i o   j e </w:t>
      </w:r>
    </w:p>
    <w:p w:rsidRDefault="00EF4FB9" w:rsidR="00EF4FB9" w:rsidRPr="00706145"/>
    <w:p w:rsidRDefault="00EF4FB9" w:rsidR="0033424E">
      <w:r w:rsidRPr="00706145">
        <w:tab/>
      </w:r>
      <w:r w:rsidRPr="00706145">
        <w:rPr>
          <w:bCs/>
        </w:rPr>
        <w:t>I</w:t>
      </w:r>
      <w:r w:rsidRPr="00706145">
        <w:rPr>
          <w:bCs/>
        </w:rPr>
        <w:tab/>
      </w:r>
      <w:r w:rsidRPr="00706145">
        <w:t xml:space="preserve">Saziva se </w:t>
      </w:r>
      <w:r w:rsidR="007D59FB" w:rsidRPr="00706145">
        <w:t xml:space="preserve">temeljem čl. </w:t>
      </w:r>
      <w:r w:rsidR="00F96E8D" w:rsidRPr="00706145">
        <w:t xml:space="preserve">155a </w:t>
      </w:r>
      <w:r w:rsidR="00A76F89" w:rsidRPr="00706145">
        <w:t xml:space="preserve">Stečajnog zakona </w:t>
      </w:r>
      <w:r w:rsidRPr="00706145">
        <w:t xml:space="preserve">Skupština vjerovnika u stečajnom postupku nad stečajnim dužnikom </w:t>
      </w:r>
      <w:r w:rsidR="000F2854" w:rsidRPr="00626ED4">
        <w:t>SVIJET KERAMIKE d.o.o. – u stečaju, Zagreb, Florijana Andrašeca 18</w:t>
      </w:r>
      <w:r w:rsidR="000F2854">
        <w:t xml:space="preserve">, OIB: </w:t>
      </w:r>
      <w:r w:rsidR="000F2854" w:rsidRPr="000F2854">
        <w:t>59984189042</w:t>
      </w:r>
      <w:r w:rsidR="000F2854">
        <w:t xml:space="preserve">  </w:t>
      </w:r>
      <w:r w:rsidRPr="00706145">
        <w:t xml:space="preserve">za </w:t>
      </w:r>
      <w:r w:rsidR="006D70A4" w:rsidRPr="00706145">
        <w:t>dan</w:t>
      </w:r>
    </w:p>
    <w:p w:rsidRDefault="000F2854" w:rsidP="0020533C" w:rsidR="0020533C" w:rsidRPr="00706145">
      <w:pPr>
        <w:jc w:val="center"/>
      </w:pPr>
      <w:r>
        <w:t xml:space="preserve">29. lipnja </w:t>
      </w:r>
      <w:r w:rsidR="001B19C3">
        <w:t>2016.</w:t>
      </w:r>
      <w:r w:rsidR="00097609">
        <w:t xml:space="preserve"> u 10</w:t>
      </w:r>
      <w:r>
        <w:t>,0</w:t>
      </w:r>
      <w:r w:rsidR="0020533C">
        <w:t xml:space="preserve">0 sati </w:t>
      </w:r>
    </w:p>
    <w:p w:rsidRDefault="00EF4FB9" w:rsidR="00EF4FB9" w:rsidRPr="00706145">
      <w:r w:rsidRPr="00706145">
        <w:t xml:space="preserve">u prostorijama Trgovačkog suda </w:t>
      </w:r>
      <w:r w:rsidR="00A76F89" w:rsidRPr="00706145">
        <w:t>u Zagrebu, Petrinjska 8, soba 89</w:t>
      </w:r>
      <w:r w:rsidRPr="00706145">
        <w:t>/II</w:t>
      </w:r>
      <w:r w:rsidR="00A76F89" w:rsidRPr="00706145">
        <w:t xml:space="preserve"> (ulična zgrada)</w:t>
      </w:r>
      <w:r w:rsidRPr="00706145">
        <w:t xml:space="preserve"> sa slijedećim dnevnim redom: </w:t>
      </w:r>
    </w:p>
    <w:p w:rsidRDefault="00A76F89" w:rsidR="00617DD8">
      <w:r w:rsidRPr="00706145">
        <w:tab/>
      </w:r>
      <w:r w:rsidRPr="00706145">
        <w:tab/>
        <w:t>1.</w:t>
      </w:r>
      <w:r w:rsidR="00617DD8">
        <w:t xml:space="preserve"> </w:t>
      </w:r>
      <w:r w:rsidR="001B19C3">
        <w:t xml:space="preserve"> Izvješće stečajnog upravitelja o dosadašnjem tijeku stečajnog postupka</w:t>
      </w:r>
    </w:p>
    <w:p w:rsidRDefault="0033424E" w:rsidR="006D70A4">
      <w:r w:rsidRPr="00706145">
        <w:tab/>
      </w:r>
      <w:r w:rsidRPr="00706145">
        <w:tab/>
        <w:t xml:space="preserve">2. </w:t>
      </w:r>
      <w:r w:rsidR="001B19C3">
        <w:t xml:space="preserve"> </w:t>
      </w:r>
      <w:r w:rsidR="000F2854">
        <w:t>Odluka o suglasnosti za nastavak zakupa</w:t>
      </w:r>
    </w:p>
    <w:p w:rsidRDefault="000F2854" w:rsidR="000F2854">
      <w:r>
        <w:tab/>
      </w:r>
      <w:r>
        <w:tab/>
        <w:t>3. Odluka o daljnjim uvjetima i načinu unovčenja neunovčenih predmeta stečajne mase (pokretnina)</w:t>
      </w:r>
    </w:p>
    <w:p w:rsidRDefault="001B19C3" w:rsidR="001B19C3" w:rsidRPr="00706145">
      <w:r>
        <w:tab/>
      </w:r>
      <w:r>
        <w:tab/>
      </w:r>
    </w:p>
    <w:p w:rsidRDefault="00EF4FB9" w:rsidP="00C25276" w:rsidR="00EF4FB9" w:rsidRPr="00706145">
      <w:r w:rsidRPr="00706145">
        <w:rPr>
          <w:bCs/>
        </w:rPr>
        <w:tab/>
      </w:r>
      <w:r w:rsidR="00C25276" w:rsidRPr="00706145">
        <w:t>II</w:t>
      </w:r>
      <w:r w:rsidR="00C25276" w:rsidRPr="00706145">
        <w:tab/>
        <w:t xml:space="preserve">Na Skupštinu se pozivaju pristupiti vjerovnici stečajne mase, stečajni upravitelj i stečajni vjerovnici. </w:t>
      </w:r>
      <w:r w:rsidRPr="00706145">
        <w:t xml:space="preserve"> </w:t>
      </w:r>
    </w:p>
    <w:p w:rsidRDefault="00EF4FB9" w:rsidR="00EF4FB9" w:rsidRPr="00706145"/>
    <w:p w:rsidRDefault="00913498" w:rsidR="00EF4FB9" w:rsidRPr="00706145">
      <w:r w:rsidRPr="00706145">
        <w:tab/>
        <w:t xml:space="preserve">U Zagrebu, </w:t>
      </w:r>
      <w:r w:rsidR="000F2854">
        <w:t xml:space="preserve">10. svibnja 2016. </w:t>
      </w:r>
      <w:r w:rsidR="0020533C">
        <w:t xml:space="preserve"> </w:t>
      </w:r>
    </w:p>
    <w:p w:rsidRDefault="00EF4FB9" w:rsidR="00EF4FB9" w:rsidRPr="00706145"/>
    <w:p w:rsidRDefault="00EF4FB9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 xml:space="preserve">STEČAJNI SUDAC </w:t>
      </w:r>
    </w:p>
    <w:p w:rsidRDefault="00EF4FB9" w:rsidR="002B440A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>Nada Kraljić</w:t>
      </w:r>
      <w:r w:rsidR="00BF6E3C">
        <w:t>,v.r.</w:t>
      </w:r>
    </w:p>
    <w:p w:rsidRDefault="007414D8" w:rsidR="007414D8" w:rsidRPr="00706145"/>
    <w:p w:rsidRDefault="002B440A" w:rsidR="002B440A"/>
    <w:p w:rsidRDefault="00BF6E3C" w:rsidR="00BF6E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F6E3C" w:rsidP="00BF6E3C" w:rsidR="00BF6E3C">
      <w:pPr>
        <w:ind w:firstLine="708" w:left="5664"/>
      </w:pPr>
      <w:r>
        <w:t>Vinka Mihalinčić</w:t>
      </w:r>
    </w:p>
    <w:p w:rsidRDefault="00BF6E3C" w:rsidR="00BF6E3C" w:rsidRPr="00706145"/>
    <w:p w:rsidRDefault="002B440A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="00EF4FB9" w:rsidRPr="00706145">
        <w:t xml:space="preserve"> </w:t>
      </w:r>
    </w:p>
    <w:p w:rsidRDefault="00EF4FB9" w:rsidR="00EF4FB9" w:rsidRPr="00706145"/>
    <w:p w:rsidRDefault="00A76F89" w:rsidR="00A76F89" w:rsidRPr="00706145"/>
    <w:p w:rsidRDefault="00A76F89" w:rsidR="00A76F89" w:rsidRPr="00706145"/>
    <w:p w:rsidRDefault="00A76F89" w:rsidP="00A76F89" w:rsidR="00A76F89" w:rsidRPr="00706145">
      <w:pPr>
        <w:ind w:left="360"/>
      </w:pPr>
      <w:r w:rsidRPr="00706145">
        <w:t xml:space="preserve"> </w:t>
      </w:r>
    </w:p>
    <w:sectPr w:rsidR="00A76F89" w:rsidRPr="007061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C4548"/>
    <w:multiLevelType w:val="hybridMultilevel"/>
    <w:tmpl w:val="EBFCCFBC"/>
    <w:lvl w:tplc="DFBA6AD6" w:ilvl="0">
      <w:start w:val="2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9134E16"/>
    <w:multiLevelType w:val="hybridMultilevel"/>
    <w:tmpl w:val="5CA80FFC"/>
    <w:lvl w:tplc="CF184F8E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C28215C"/>
    <w:multiLevelType w:val="hybridMultilevel"/>
    <w:tmpl w:val="6AF0EDE0"/>
    <w:lvl w:tplc="8C9EF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B43AF4"/>
    <w:multiLevelType w:val="hybridMultilevel"/>
    <w:tmpl w:val="BECC3254"/>
    <w:lvl w:tplc="9558F9E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98"/>
    <w:rsid w:val="00097609"/>
    <w:rsid w:val="000F2854"/>
    <w:rsid w:val="001B19C3"/>
    <w:rsid w:val="0020533C"/>
    <w:rsid w:val="002B440A"/>
    <w:rsid w:val="0033424E"/>
    <w:rsid w:val="00617DD8"/>
    <w:rsid w:val="006D70A4"/>
    <w:rsid w:val="00706145"/>
    <w:rsid w:val="007414D8"/>
    <w:rsid w:val="007D59FB"/>
    <w:rsid w:val="00913498"/>
    <w:rsid w:val="00A76F89"/>
    <w:rsid w:val="00B5302D"/>
    <w:rsid w:val="00BF6E3C"/>
    <w:rsid w:val="00C25276"/>
    <w:rsid w:val="00D70E14"/>
    <w:rsid w:val="00E07DD3"/>
    <w:rsid w:val="00E759D5"/>
    <w:rsid w:val="00EF4FB9"/>
    <w:rsid w:val="00F9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76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6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E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E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E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E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76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6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E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E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E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E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stečanog postupka</izvorni_sadrzaj>
    <derivirana_varijabla naziv="DomainObject.Predmet.Opis_1">Prijedlog za otvaranje stečanog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St-845/2011</izvorni_sadrzaj>
    <derivirana_varijabla naziv="DomainObject.Predmet.OznakaBroj_1">St-845/2011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3. SSSK - ST-369/11, St-1693/11</izvorni_sadrzaj>
    <derivirana_varijabla naziv="DomainObject.Predmet.PrimjedbaSuca_1">VEZA:
3. SSSK - ST-369/11, St-1693/11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KERAMIKE d.o.o.</izvorni_sadrzaj>
    <derivirana_varijabla naziv="DomainObject.Predmet.ProtustrankaFormated_1">  SVIJET KERAMIKE d.o.o.</derivirana_varijabla>
  </DomainObject.Predmet.ProtustrankaFormated>
  <DomainObject.Predmet.ProtustrankaFormatedOIB>
    <izvorni_sadrzaj>  SVIJET KERAMIKE d.o.o., OIB 59984189042</izvorni_sadrzaj>
    <derivirana_varijabla naziv="DomainObject.Predmet.ProtustrankaFormatedOIB_1">  SVIJET KERAMIKE d.o.o., OIB 59984189042</derivirana_varijabla>
  </DomainObject.Predmet.ProtustrankaFormatedOIB>
  <DomainObject.Predmet.ProtustrankaFormatedWithAdress>
    <izvorni_sadrzaj> SVIJET KERAMIKE d.o.o., FLORIJANA ANDRAŠECA 18, 10000 Zagreb</izvorni_sadrzaj>
    <derivirana_varijabla naziv="DomainObject.Predmet.ProtustrankaFormatedWithAdress_1"> SVIJET KERAMIKE d.o.o., FLORIJANA ANDRAŠECA 18, 10000 Zagreb</derivirana_varijabla>
  </DomainObject.Predmet.ProtustrankaFormatedWithAdress>
  <DomainObject.Predmet.ProtustrankaFormatedWithAdressOIB>
    <izvorni_sadrzaj> SVIJET KERAMIKE d.o.o., OIB 59984189042, FLORIJANA ANDRAŠECA 18, 10000 Zagreb</izvorni_sadrzaj>
    <derivirana_varijabla naziv="DomainObject.Predmet.ProtustrankaFormatedWithAdressOIB_1"> SVIJET KERAMIKE d.o.o., OIB 59984189042, FLORIJANA ANDRAŠECA 18, 10000 Zagreb</derivirana_varijabla>
  </DomainObject.Predmet.ProtustrankaFormatedWithAdressOIB>
  <DomainObject.Predmet.ProtustrankaWithAdress>
    <izvorni_sadrzaj>SVIJET KERAMIKE d.o.o. FLORIJANA ANDRAŠECA 18, 10000 Zagreb</izvorni_sadrzaj>
    <derivirana_varijabla naziv="DomainObject.Predmet.ProtustrankaWithAdress_1">SVIJET KERAMIKE d.o.o. FLORIJANA ANDRAŠECA 18, 10000 Zagreb</derivirana_varijabla>
  </DomainObject.Predmet.ProtustrankaWithAdress>
  <DomainObject.Predmet.ProtustrankaWithAdressOIB>
    <izvorni_sadrzaj>SVIJET KERAMIKE d.o.o., OIB 59984189042, FLORIJANA ANDRAŠECA 18, 10000 Zagreb</izvorni_sadrzaj>
    <derivirana_varijabla naziv="DomainObject.Predmet.ProtustrankaWithAdressOIB_1">SVIJET KERAMIKE d.o.o., OIB 59984189042, FLORIJANA ANDRAŠECA 18, 10000 Zagreb</derivirana_varijabla>
  </DomainObject.Predmet.ProtustrankaWithAdressOIB>
  <DomainObject.Predmet.ProtustrankaNazivFormated>
    <izvorni_sadrzaj>SVIJET KERAMIKE d.o.o.</izvorni_sadrzaj>
    <derivirana_varijabla naziv="DomainObject.Predmet.ProtustrankaNazivFormated_1">SVIJET KERAMIKE d.o.o.</derivirana_varijabla>
  </DomainObject.Predmet.ProtustrankaNazivFormated>
  <DomainObject.Predmet.ProtustrankaNazivFormatedOIB>
    <izvorni_sadrzaj>SVIJET KERAMIKE d.o.o., OIB 59984189042</izvorni_sadrzaj>
    <derivirana_varijabla naziv="DomainObject.Predmet.ProtustrankaNazivFormatedOIB_1">SVIJET KERAMIKE d.o.o., OIB 59984189042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ERSTE&amp;STEIERMAERKISCHE BANK d.d.; VJEROVNICI; SCOUT proizvodnja, trgovina i turizam d.o.o.; REPUBLIKA HRVATSKA, MINISTARSTVO FINANCIJA, POREZNA UPRAVA, PODRUČNI URED ZAGREB zastupanog po punomoćniku REPUBLIKA HRVATSKA, ŽUPANIJSKO DRŽAVNO ODVJETNIŠTVO U ZAGREBU</izvorni_sadrzaj>
    <derivirana_varijabla naziv="DomainObject.Predmet.StrankaFormated_1">  ERSTE&amp;STEIERMAERKISCHE BANK d.d.; VJEROVNICI; SCOUT proizvodnja, trgovina i turizam d.o.o.; REPUBLIKA HRVATSKA, MINISTARSTVO FINANCIJA, POREZNA UPRAVA, PODRUČNI URED ZAGREB zastupanog po punomoćniku REPUBLIKA HRVATSKA, ŽUPANIJSKO DRŽAVNO ODVJETNIŠTVO U ZAGREBU</derivirana_varijabla>
  </DomainObject.Predmet.StrankaFormated>
  <DomainObject.Predmet.StrankaFormatedOIB>
    <izvorni_sadrzaj>  ERSTE&amp;STEIERMAERKISCHE BANK d.d., OIB 23057039320; VJEROVNICI; SCOUT proizvodnja, trgovina i turizam d.o.o., OIB 78486745085; REPUBLIKA HRVATSKA, MINISTARSTVO FINANCIJA, POREZNA UPRAVA, PODRUČNI URED ZAGREB, OIB 18683136487 zastupanog po punomoćniku REPUBLIKA HRVATSKA, ŽUPANIJSKO DRŽAVNO ODVJETNIŠTVO U ZAGREBU</izvorni_sadrzaj>
    <derivirana_varijabla naziv="DomainObject.Predmet.StrankaFormatedOIB_1">  ERSTE&amp;STEIERMAERKISCHE BANK d.d., OIB 23057039320; VJEROVNICI; SCOUT proizvodnja, trgovina i turizam d.o.o., OIB 78486745085; REPUBLIKA HRVATSKA, MINISTARSTVO FINANCIJA, POREZNA UPRAVA, PODRUČNI URED ZAGREB, OIB 18683136487 zastupanog po punomoćniku REPUBLIKA HRVATSKA, ŽUPANIJSKO DRŽAVNO ODVJETNIŠTVO U ZAGREBU</derivirana_varijabla>
  </DomainObject.Predmet.StrankaFormatedOIB>
  <DomainObject.Predmet.StrankaFormatedWithAdress>
    <izvorni_sadrzaj> ERSTE&amp;STEIERMAERKISCHE BANK d.d., JADRANSKI TRG 1, Rijeka; VJEROVNICI; SCOUT proizvodnja, trgovina i turizam d.o.o., Bukovac 77, Zagreb; REPUBLIKA HRVATSKA, MINISTARSTVO FINANCIJA, POREZNA UPRAVA, PODRUČNI URED ZAGREB, 10000 Zagreb zastupanog po punomoćniku REPUBLIKA HRVATSKA, ŽUPANIJSKO DRŽAVNO ODVJETNIŠTVO U ZAGREBU</izvorni_sadrzaj>
    <derivirana_varijabla naziv="DomainObject.Predmet.StrankaFormatedWithAdress_1"> ERSTE&amp;STEIERMAERKISCHE BANK d.d., JADRANSKI TRG 1, Rijeka; VJEROVNICI; SCOUT proizvodnja, trgovina i turizam d.o.o., Bukovac 77, Zagreb; REPUBLIKA HRVATSKA, MINISTARSTVO FINANCIJA, POREZNA UPRAVA, PODRUČNI URED ZAGREB, 10000 Zagreb zastupanog po punomoćniku REPUBLIKA HRVATSKA, ŽUPANIJSKO DRŽAVNO ODVJETNIŠTVO U ZAGREBU</derivirana_varijabla>
  </DomainObject.Predmet.StrankaFormatedWithAdress>
  <DomainObject.Predmet.StrankaFormatedWithAdressOIB>
    <izvorni_sadrzaj> ERSTE&amp;STEIERMAERKISCHE BANK d.d., OIB 23057039320, JADRANSKI TRG 1, Rijeka; VJEROVNICI; SCOUT proizvodnja, trgovina i turizam d.o.o., OIB 78486745085, Bukovac 77, Zagreb; REPUBLIKA HRVATSKA, MINISTARSTVO FINANCIJA, POREZNA UPRAVA, PODRUČNI URED ZAGREB, OIB 18683136487, 10000 Zagreb zastupanog po punomoćniku REPUBLIKA HRVATSKA, ŽUPANIJSKO DRŽAVNO ODVJETNIŠTVO U ZAGREBU</izvorni_sadrzaj>
    <derivirana_varijabla naziv="DomainObject.Predmet.StrankaFormatedWithAdressOIB_1"> ERSTE&amp;STEIERMAERKISCHE BANK d.d., OIB 23057039320, JADRANSKI TRG 1, Rijeka; VJEROVNICI; SCOUT proizvodnja, trgovina i turizam d.o.o., OIB 78486745085, Bukovac 77, Zagreb; REPUBLIKA HRVATSKA, MINISTARSTVO FINANCIJA, POREZNA UPRAVA, PODRUČNI URED ZAGREB, OIB 18683136487, 10000 Zagreb zastupanog po punomoćniku REPUBLIKA HRVATSKA, ŽUPANIJSKO DRŽAVNO ODVJETNIŠTVO U ZAGREBU</derivirana_varijabla>
  </DomainObject.Predmet.StrankaFormatedWithAdressOIB>
  <DomainObject.Predmet.StrankaWithAdress>
    <izvorni_sadrzaj>ERSTE&amp;STEIERMAERKISCHE BANK d.d. JADRANSKI TRG 1,Rijeka,VJEROVNICI ,SCOUT proizvodnja, trgovina i turizam d.o.o. Bukovac 77,Zagreb,REPUBLIKA HRVATSKA, MINISTARSTVO FINANCIJA, POREZNA UPRAVA, PODRUČNI URED ZAGREB 10000 Zagreb</izvorni_sadrzaj>
    <derivirana_varijabla naziv="DomainObject.Predmet.StrankaWithAdress_1">ERSTE&amp;STEIERMAERKISCHE BANK d.d. JADRANSKI TRG 1,Rijeka,VJEROVNICI ,SCOUT proizvodnja, trgovina i turizam d.o.o. Bukovac 77,Zagreb,REPUBLIKA HRVATSKA, MINISTARSTVO FINANCIJA, POREZNA UPRAVA, PODRUČNI URED ZAGREB 10000 Zagreb</derivirana_varijabla>
  </DomainObject.Predmet.StrankaWithAdress>
  <DomainObject.Predmet.StrankaWithAdressOIB>
    <izvorni_sadrzaj>ERSTE&amp;STEIERMAERKISCHE BANK d.d., OIB 23057039320, JADRANSKI TRG 1,Rijeka,VJEROVNICI,SCOUT proizvodnja, trgovina i turizam d.o.o., OIB 78486745085, Bukovac 77,Zagreb,REPUBLIKA HRVATSKA, MINISTARSTVO FINANCIJA, POREZNA UPRAVA, PODRUČNI URED ZAGREB, OIB 18683136487, 10000 Zagreb</izvorni_sadrzaj>
    <derivirana_varijabla naziv="DomainObject.Predmet.StrankaWithAdressOIB_1">ERSTE&amp;STEIERMAERKISCHE BANK d.d., OIB 23057039320, JADRANSKI TRG 1,Rijeka,VJEROVNICI,SCOUT proizvodnja, trgovina i turizam d.o.o., OIB 78486745085, Bukovac 77,Zagreb,REPUBLIKA HRVATSKA, MINISTARSTVO FINANCIJA, POREZNA UPRAVA, PODRUČNI URED ZAGREB, OIB 18683136487, 10000 Zagreb</derivirana_varijabla>
  </DomainObject.Predmet.StrankaWithAdressOIB>
  <DomainObject.Predmet.StrankaNazivFormated>
    <izvorni_sadrzaj>ERSTE&amp;STEIERMAERKISCHE BANK d.d.,VJEROVNICI,SCOUT proizvodnja, trgovina i turizam d.o.o.,REPUBLIKA HRVATSKA, MINISTARSTVO FINANCIJA, POREZNA UPRAVA, PODRUČNI URED ZAGREB</izvorni_sadrzaj>
    <derivirana_varijabla naziv="DomainObject.Predmet.StrankaNazivFormated_1">ERSTE&amp;STEIERMAERKISCHE BANK d.d.,VJEROVNICI,SCOUT proizvodnja, trgovina i turizam d.o.o.,REPUBLIKA HRVATSKA, MINISTARSTVO FINANCIJA, POREZNA UPRAVA, PODRUČNI URED ZAGREB</derivirana_varijabla>
  </DomainObject.Predmet.StrankaNazivFormated>
  <DomainObject.Predmet.StrankaNazivFormatedOIB>
    <izvorni_sadrzaj>ERSTE&amp;STEIERMAERKISCHE BANK d.d., OIB 23057039320,VJEROVNICI,SCOUT proizvodnja, trgovina i turizam d.o.o., OIB 78486745085,REPUBLIKA HRVATSKA, MINISTARSTVO FINANCIJA, POREZNA UPRAVA, PODRUČNI URED ZAGREB, OIB 18683136487</izvorni_sadrzaj>
    <derivirana_varijabla naziv="DomainObject.Predmet.StrankaNazivFormatedOIB_1">ERSTE&amp;STEIERMAERKISCHE BANK d.d., OIB 23057039320,VJEROVNICI,SCOUT proizvodnja, trgovina i turizam d.o.o., OIB 78486745085,REPUBLIKA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ERSTE&amp;STEIERMAERKISCHE BANK d.d.</item>
      <item>VJEROVNICI</item>
      <item>SCOUT proizvodnja, trgovina i turizam d.o.o.</item>
      <item>REPUBLIKA HRVATSKA, MINISTARSTVO FINANCIJA, POREZNA UPRAVA, PODRUČNI URED ZAGREB zastupanog po punomoćniku REPUBLIKA HRVATSKA, ŽUPANIJSKO DRŽAVNO ODVJETNIŠTVO U ZAGREBU</item>
    </izvorni_sadrzaj>
    <derivirana_varijabla naziv="DomainObject.Predmet.StrankaListFormated_1">
      <item>ERSTE&amp;STEIERMAERKISCHE BANK d.d.</item>
      <item>VJEROVNICI</item>
      <item>SCOUT proizvodnja, trgovina i turizam d.o.o.</item>
      <item>REPUBLIKA HRVATSKA, MINISTARSTVO FINANCIJA, POREZNA UPRAVA, PODRUČNI URED ZAGREB zastupanog po punomoćniku REPUBLIKA HRVATSKA, ŽUPANIJSKO DRŽAVNO ODVJETNIŠTVO U ZAGREBU</item>
    </derivirana_varijabla>
  </DomainObject.Predmet.StrankaListFormated>
  <DomainObject.Predmet.StrankaListFormatedOIB>
    <izvorni_sadrzaj>
      <item>ERSTE&amp;STEIERMAERKISCHE BANK d.d., OIB 23057039320</item>
      <item>VJEROVNICI</item>
      <item>SCOUT proizvodnja, trgovina i turizam d.o.o., OIB 78486745085</item>
      <item>REPUBLIKA HRVATSKA, MINISTARSTVO FINANCIJA, POREZNA UPRAVA, PODRUČNI URED ZAGREB, OIB 18683136487 zastupanog po punomoćniku REPUBLIKA HRVATSKA, ŽUPANIJSKO DRŽAVNO ODVJETNIŠTVO U ZAGREBU</item>
    </izvorni_sadrzaj>
    <derivirana_varijabla naziv="DomainObject.Predmet.StrankaListFormatedOIB_1">
      <item>ERSTE&amp;STEIERMAERKISCHE BANK d.d., OIB 23057039320</item>
      <item>VJEROVNICI</item>
      <item>SCOUT proizvodnja, trgovina i turizam d.o.o., OIB 78486745085</item>
      <item>REPUBLIKA HRVATSKA, MINISTARSTVO FINANCIJA, POREZNA UPRAVA, PODRUČNI URED ZAGREB, OIB 18683136487 zastupanog po punomoćniku REPUBLIKA HRVATSKA, ŽUPANIJSKO DRŽAVNO ODVJETNIŠTVO U ZAGREBU</item>
    </derivirana_varijabla>
  </DomainObject.Predmet.StrankaListFormatedOIB>
  <DomainObject.Predmet.StrankaListFormatedWithAdress>
    <izvorni_sadrzaj>
      <item>ERSTE&amp;STEIERMAERKISCHE BANK d.d., JADRANSKI TRG 1, Rijeka</item>
      <item>VJEROVNICI</item>
      <item>SCOUT proizvodnja, trgovina i turizam d.o.o., Bukovac 77, Zagreb</item>
      <item>REPUBLIKA HRVATSKA, MINISTARSTVO FINANCIJA, POREZNA UPRAVA, PODRUČNI URED ZAGREB, 10000 Zagreb zastupanog po punomoćniku REPUBLIKA HRVATSKA, ŽUPANIJSKO DRŽAVNO ODVJETNIŠTVO U ZAGREBU</item>
    </izvorni_sadrzaj>
    <derivirana_varijabla naziv="DomainObject.Predmet.StrankaListFormatedWithAdress_1">
      <item>ERSTE&amp;STEIERMAERKISCHE BANK d.d., JADRANSKI TRG 1, Rijeka</item>
      <item>VJEROVNICI</item>
      <item>SCOUT proizvodnja, trgovina i turizam d.o.o., Bukovac 77, Zagreb</item>
      <item>REPUBLIKA HRVATSKA, MINISTARSTVO FINANCIJA, POREZNA UPRAVA, PODRUČNI URED ZAGREB, 10000 Zagreb zastupanog po punomoćniku REPUBLIKA HRVATSKA, ŽUPANIJSKO DRŽAVNO ODVJETNIŠTVO U ZAGREBU</item>
    </derivirana_varijabla>
  </DomainObject.Predmet.StrankaListFormatedWithAdress>
  <DomainObject.Predmet.StrankaListFormatedWithAdressOIB>
    <izvorni_sadrzaj>
      <item>ERSTE&amp;STEIERMAERKISCHE BANK d.d., OIB 23057039320, JADRANSKI TRG 1, Rijeka</item>
      <item>VJEROVNICI</item>
      <item>SCOUT proizvodnja, trgovina i turizam d.o.o., OIB 78486745085, Bukovac 77, Zagreb</item>
      <item>REPUBLIKA HRVATSKA, MINISTARSTVO FINANCIJA, POREZNA UPRAVA, PODRUČNI URED ZAGREB, OIB 18683136487, 10000 Zagreb zastupanog po punomoćniku REPUBLIKA HRVATSKA, ŽUPANIJSKO DRŽAVNO ODVJETNIŠTVO U ZAGREBU</item>
    </izvorni_sadrzaj>
    <derivirana_varijabla naziv="DomainObject.Predmet.StrankaListFormatedWithAdressOIB_1">
      <item>ERSTE&amp;STEIERMAERKISCHE BANK d.d., OIB 23057039320, JADRANSKI TRG 1, Rijeka</item>
      <item>VJEROVNICI</item>
      <item>SCOUT proizvodnja, trgovina i turizam d.o.o., OIB 78486745085, Bukovac 77, Zagreb</item>
      <item>REPUBLIKA HRVATSKA, MINISTARSTVO FINANCIJA, POREZNA UPRAVA, PODRUČNI URED ZAGREB, OIB 18683136487, 10000 Zagreb zastupanog po punomoćniku REPUBLIKA HRVATSKA, ŽUPANIJSKO DRŽAVNO ODVJETNIŠTVO U ZAGREBU</item>
    </derivirana_varijabla>
  </DomainObject.Predmet.StrankaListFormatedWithAdressOIB>
  <DomainObject.Predmet.StrankaListNazivFormated>
    <izvorni_sadrzaj>
      <item>ERSTE&amp;STEIERMAERKISCHE BANK d.d.</item>
      <item>VJEROVNICI</item>
      <item>SCOUT proizvodnja, trgovina i turizam d.o.o.</item>
      <item>REPUBLIKA HRVATSKA, MINISTARSTVO FINANCIJA, POREZNA UPRAVA, PODRUČNI URED ZAGREB</item>
    </izvorni_sadrzaj>
    <derivirana_varijabla naziv="DomainObject.Predmet.StrankaListNazivFormated_1">
      <item>ERSTE&amp;STEIERMAERKISCHE BANK d.d.</item>
      <item>VJEROVNICI</item>
      <item>SCOUT proizvodnja, trgovina i turizam d.o.o.</item>
      <item>REPUBLIKA HRVATSKA, MINISTARSTVO FINANCIJA, POREZNA UPRAVA, PODRUČNI URED ZAGREB</item>
    </derivirana_varijabla>
  </DomainObject.Predmet.StrankaListNazivFormated>
  <DomainObject.Predmet.StrankaListNazivFormatedOIB>
    <izvorni_sadrzaj>
      <item>ERSTE&amp;STEIERMAERKISCHE BANK d.d., OIB 23057039320</item>
      <item>VJEROVNICI</item>
      <item>SCOUT proizvodnja, trgovina i turizam d.o.o., OIB 78486745085</item>
      <item>REPUBLIKA HRVATSKA, MINISTARSTVO FINANCIJA, POREZNA UPRAVA, PODRUČNI URED ZAGREB, OIB 18683136487</item>
    </izvorni_sadrzaj>
    <derivirana_varijabla naziv="DomainObject.Predmet.StrankaListNazivFormatedOIB_1">
      <item>ERSTE&amp;STEIERMAERKISCHE BANK d.d., OIB 23057039320</item>
      <item>VJEROVNICI</item>
      <item>SCOUT proizvodnja, trgovina i turizam d.o.o., OIB 78486745085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SVIJET KERAMIKE d.o.o.</item>
    </izvorni_sadrzaj>
    <derivirana_varijabla naziv="DomainObject.Predmet.ProtuStrankaListFormated_1">
      <item>SVIJET KERAMIKE d.o.o.</item>
    </derivirana_varijabla>
  </DomainObject.Predmet.ProtuStrankaListFormated>
  <DomainObject.Predmet.ProtuStrankaListFormatedOIB>
    <izvorni_sadrzaj>
      <item>SVIJET KERAMIKE d.o.o., OIB 59984189042</item>
    </izvorni_sadrzaj>
    <derivirana_varijabla naziv="DomainObject.Predmet.ProtuStrankaListFormatedOIB_1">
      <item>SVIJET KERAMIKE d.o.o., OIB 59984189042</item>
    </derivirana_varijabla>
  </DomainObject.Predmet.ProtuStrankaListFormatedOIB>
  <DomainObject.Predmet.ProtuStrankaListFormatedWithAdress>
    <izvorni_sadrzaj>
      <item>SVIJET KERAMIKE d.o.o., FLORIJANA ANDRAŠECA 18, 10000 Zagreb</item>
    </izvorni_sadrzaj>
    <derivirana_varijabla naziv="DomainObject.Predmet.ProtuStrankaListFormatedWithAdress_1">
      <item>SVIJET KERAMIKE d.o.o., FLORIJANA ANDRAŠECA 18, 10000 Zagreb</item>
    </derivirana_varijabla>
  </DomainObject.Predmet.ProtuStrankaListFormatedWithAdress>
  <DomainObject.Predmet.ProtuStrankaListFormatedWithAdressOIB>
    <izvorni_sadrzaj>
      <item>SVIJET KERAMIKE d.o.o., OIB 59984189042, FLORIJANA ANDRAŠECA 18, 10000 Zagreb</item>
    </izvorni_sadrzaj>
    <derivirana_varijabla naziv="DomainObject.Predmet.ProtuStrankaListFormatedWithAdressOIB_1">
      <item>SVIJET KERAMIKE d.o.o., OIB 59984189042, FLORIJANA ANDRAŠECA 18, 10000 Zagreb</item>
    </derivirana_varijabla>
  </DomainObject.Predmet.ProtuStrankaListFormatedWithAdressOIB>
  <DomainObject.Predmet.ProtuStrankaListNazivFormated>
    <izvorni_sadrzaj>
      <item>SVIJET KERAMIKE d.o.o.</item>
    </izvorni_sadrzaj>
    <derivirana_varijabla naziv="DomainObject.Predmet.ProtuStrankaListNazivFormated_1">
      <item>SVIJET KERAMIKE d.o.o.</item>
    </derivirana_varijabla>
  </DomainObject.Predmet.ProtuStrankaListNazivFormated>
  <DomainObject.Predmet.ProtuStrankaListNazivFormatedOIB>
    <izvorni_sadrzaj>
      <item>SVIJET KERAMIKE d.o.o., OIB 59984189042</item>
    </izvorni_sadrzaj>
    <derivirana_varijabla naziv="DomainObject.Predmet.ProtuStrankaListNazivFormatedOIB_1">
      <item>SVIJET KERAMIKE d.o.o., OIB 59984189042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ODVJ. TOMISLAV SPICIJARIĆ</item>
      <item>MF-POREZNA UPRAVA</item>
      <item>FINA</item>
      <item>KREŠO KOMORSKI</item>
      <item>Martina Grgec</item>
      <item>ERSTE&amp;STEIERMARKISCHE BANK d.d.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ODVJ. TOMISLAV SPICIJARIĆ</item>
      <item>MF-POREZNA UPRAVA</item>
      <item>FINA</item>
      <item>KREŠO KOMORSKI</item>
      <item>Martina Grgec</item>
      <item>ERSTE&amp;STEIERMARKISCHE BANK d.d.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ODVJ. TOMISLAV SPICIJARIĆ</item>
      <item>MF-POREZNA UPRAVA</item>
      <item>FINA, OIB 85821130368</item>
      <item>KREŠO KOMORSKI</item>
      <item>Martina Grgec, OIB 88481884644</item>
      <item>ERSTE&amp;STEIERMARKISCHE BANK d.d.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ODVJ. TOMISLAV SPICIJARIĆ</item>
      <item>MF-POREZNA UPRAVA</item>
      <item>FINA, OIB 85821130368</item>
      <item>KREŠO KOMORSKI</item>
      <item>Martina Grgec, OIB 88481884644</item>
      <item>ERSTE&amp;STEIERMARKISCHE BANK d.d.</item>
    </derivirana_varijabla>
  </DomainObject.Predmet.OstaliListFormatedOIB>
  <DomainObject.Predmet.OstaliListFormatedWithAdress>
    <izvorni_sadrzaj>
      <item>REPUBLIKA HRVATSKA, ŽUPANIJSKO DRŽAVNO ODVJETNIŠTVO U ZAGREBU, 10000 Zagreb punomoćnik sudionika u postupku REPUBLIKA HRVATSKA, MINISTARSTVO FINANCIJA, POREZNA UPRAVA, PODRUČNI URED ZAGREB</item>
      <item>ODVJ. TOMISLAV SPICIJARIĆ, UL. REPUBLIKE AUSTRIJE 17, 10000 Zagreb</item>
      <item>MF-POREZNA UPRAVA, BOŠKOVIĆEVA 5, 10000 Zagreb</item>
      <item>FINA, 10000 Zagreb</item>
      <item>KREŠO KOMORSKI, MARTINEC OREHOVEČKI 50, 49221 Brestovec Orehovički</item>
      <item>Martina Grgec, Bukovačka Cesta 51, 10000 Zagreb</item>
      <item>ERSTE&amp;STEIERMARKISCHE BANK d.d., JADRANSKI TRG 3A, 51000 Rijeka</item>
    </izvorni_sadrzaj>
    <derivirana_varijabla naziv="DomainObject.Predmet.OstaliListFormatedWithAdress_1">
      <item>REPUBLIKA HRVATSKA, ŽUPANIJSKO DRŽAVNO ODVJETNIŠTVO U ZAGREBU, 10000 Zagreb punomoćnik sudionika u postupku REPUBLIKA HRVATSKA, MINISTARSTVO FINANCIJA, POREZNA UPRAVA, PODRUČNI URED ZAGREB</item>
      <item>ODVJ. TOMISLAV SPICIJARIĆ, UL. REPUBLIKE AUSTRIJE 17, 10000 Zagreb</item>
      <item>MF-POREZNA UPRAVA, BOŠKOVIĆEVA 5, 10000 Zagreb</item>
      <item>FINA, 10000 Zagreb</item>
      <item>KREŠO KOMORSKI, MARTINEC OREHOVEČKI 50, 49221 Brestovec Orehovički</item>
      <item>Martina Grgec, Bukovačka Cesta 51, 10000 Zagreb</item>
      <item>ERSTE&amp;STEIERMARKISCHE BANK d.d., JADRANSKI TRG 3A, 51000 Rijeka</item>
    </derivirana_varijabla>
  </DomainObject.Predmet.OstaliListFormatedWithAdress>
  <DomainObject.Predmet.OstaliListFormatedWithAdressOIB>
    <izvorni_sadrzaj>
      <item>REPUBLIKA HRVATSKA, ŽUPANIJSKO DRŽAVNO ODVJETNIŠTVO U ZAGREBU, 10000 Zagreb punomoćnik sudionika u postupku REPUBLIKA HRVATSKA, MINISTARSTVO FINANCIJA, POREZNA UPRAVA, PODRUČNI URED ZAGREB</item>
      <item>ODVJ. TOMISLAV SPICIJARIĆ, UL. REPUBLIKE AUSTRIJE 17, 10000 Zagreb</item>
      <item>MF-POREZNA UPRAVA, BOŠKOVIĆEVA 5, 10000 Zagreb</item>
      <item>FINA, OIB 85821130368, 10000 Zagreb</item>
      <item>KREŠO KOMORSKI, MARTINEC OREHOVEČKI 50, 49221 Brestovec Orehovički</item>
      <item>Martina Grgec, OIB 88481884644, Bukovačka Cesta 51, 10000 Zagreb</item>
      <item>ERSTE&amp;STEIERMARKISCHE BANK d.d., JADRANSKI TRG 3A, 51000 Rijeka</item>
    </izvorni_sadrzaj>
    <derivirana_varijabla naziv="DomainObject.Predmet.OstaliListFormatedWithAdressOIB_1">
      <item>REPUBLIKA HRVATSKA, ŽUPANIJSKO DRŽAVNO ODVJETNIŠTVO U ZAGREBU, 10000 Zagreb punomoćnik sudionika u postupku REPUBLIKA HRVATSKA, MINISTARSTVO FINANCIJA, POREZNA UPRAVA, PODRUČNI URED ZAGREB</item>
      <item>ODVJ. TOMISLAV SPICIJARIĆ, UL. REPUBLIKE AUSTRIJE 17, 10000 Zagreb</item>
      <item>MF-POREZNA UPRAVA, BOŠKOVIĆEVA 5, 10000 Zagreb</item>
      <item>FINA, OIB 85821130368, 10000 Zagreb</item>
      <item>KREŠO KOMORSKI, MARTINEC OREHOVEČKI 50, 49221 Brestovec Orehovički</item>
      <item>Martina Grgec, OIB 88481884644, Bukovačka Cesta 51, 10000 Zagreb</item>
      <item>ERSTE&amp;STEIERMARKISCHE BANK d.d., JADRANSKI TRG 3A, 51000 Rijeka</item>
    </derivirana_varijabla>
  </DomainObject.Predmet.OstaliListFormatedWithAdressOIB>
  <DomainObject.Predmet.OstaliListNazivFormated>
    <izvorni_sadrzaj>
      <item>REPUBLIKA HRVATSKA, ŽUPANIJSKO DRŽAVNO ODVJETNIŠTVO U ZAGREBU</item>
      <item>ODVJ. TOMISLAV SPICIJARIĆ</item>
      <item>MF-POREZNA UPRAVA</item>
      <item>FINA</item>
      <item>KREŠO KOMORSKI</item>
      <item>Martina Grgec</item>
      <item>ERSTE&amp;STEIERMARKISCHE BANK d.d.</item>
    </izvorni_sadrzaj>
    <derivirana_varijabla naziv="DomainObject.Predmet.OstaliListNazivFormated_1">
      <item>REPUBLIKA HRVATSKA, ŽUPANIJSKO DRŽAVNO ODVJETNIŠTVO U ZAGREBU</item>
      <item>ODVJ. TOMISLAV SPICIJARIĆ</item>
      <item>MF-POREZNA UPRAVA</item>
      <item>FINA</item>
      <item>KREŠO KOMORSKI</item>
      <item>Martina Grgec</item>
      <item>ERSTE&amp;STEIERMARKISCHE BANK d.d.</item>
    </derivirana_varijabla>
  </DomainObject.Predmet.OstaliListNazivFormated>
  <DomainObject.Predmet.OstaliListNazivFormatedOIB>
    <izvorni_sadrzaj>
      <item>REPUBLIKA HRVATSKA, ŽUPANIJSKO DRŽAVNO ODVJETNIŠTVO U ZAGREBU</item>
      <item>ODVJ. TOMISLAV SPICIJARIĆ</item>
      <item>MF-POREZNA UPRAVA</item>
      <item>FINA, OIB 85821130368</item>
      <item>KREŠO KOMORSKI</item>
      <item>Martina Grgec, OIB 88481884644</item>
      <item>ERSTE&amp;STEIERMARKISCHE BANK d.d.</item>
    </izvorni_sadrzaj>
    <derivirana_varijabla naziv="DomainObject.Predmet.OstaliListNazivFormatedOIB_1">
      <item>REPUBLIKA HRVATSKA, ŽUPANIJSKO DRŽAVNO ODVJETNIŠTVO U ZAGREBU</item>
      <item>ODVJ. TOMISLAV SPICIJARIĆ</item>
      <item>MF-POREZNA UPRAVA</item>
      <item>FINA, OIB 85821130368</item>
      <item>KREŠO KOMORSKI</item>
      <item>Martina Grgec, OIB 88481884644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ERSTE&amp;STEIERMAERKISCHE BANK d.d. i dr.</izvorni_sadrzaj>
    <derivirana_varijabla naziv="DomainObject.Predmet.StrankaIDrugi_1">ERSTE&amp;STEIERMAERKISCHE BANK d.d. i dr.</derivirana_varijabla>
  </DomainObject.Predmet.StrankaIDrugi>
  <DomainObject.Predmet.ProtustrankaIDrugi>
    <izvorni_sadrzaj>SVIJET KERAMIKE d.o.o.</izvorni_sadrzaj>
    <derivirana_varijabla naziv="DomainObject.Predmet.ProtustrankaIDrugi_1">SVIJET KERAMIKE d.o.o.</derivirana_varijabla>
  </DomainObject.Predmet.ProtustrankaIDrugi>
  <DomainObject.Predmet.StrankaIDrugiAdressOIB>
    <izvorni_sadrzaj>ERSTE&amp;STEIERMAERKISCHE BANK d.d., OIB 23057039320, JADRANSKI TRG 1, Rijeka i dr.</izvorni_sadrzaj>
    <derivirana_varijabla naziv="DomainObject.Predmet.StrankaIDrugiAdressOIB_1">ERSTE&amp;STEIERMAERKISCHE BANK d.d., OIB 23057039320, JADRANSKI TRG 1, Rijeka i dr.</derivirana_varijabla>
  </DomainObject.Predmet.StrankaIDrugiAdressOIB>
  <DomainObject.Predmet.ProtustrankaIDrugiAdressOIB>
    <izvorni_sadrzaj>SVIJET KERAMIKE d.o.o., OIB 59984189042, FLORIJANA ANDRAŠECA 18, 10000 Zagreb</izvorni_sadrzaj>
    <derivirana_varijabla naziv="DomainObject.Predmet.ProtustrankaIDrugiAdressOIB_1">SVIJET KERAMIKE d.o.o., OIB 59984189042, FLORIJANA ANDRAŠECA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KERAMIKE d.o.o.</item>
      <item>ERSTE&amp;STEIERMAERKISCHE BANK d.d.</item>
      <item>VJEROVNICI</item>
      <item>SCOUT proizvodnja, trgovina i turizam d.o.o.</item>
      <item>REPUBLIKA HRVATSKA, MINISTARSTVO FINANCIJA, POREZNA UPRAVA, PODRUČNI URED ZAGREB</item>
      <item>REPUBLIKA HRVATSKA, ŽUPANIJSKO DRŽAVNO ODVJETNIŠTVO U ZAGREBU</item>
      <item>ODVJ. TOMISLAV SPICIJARIĆ</item>
      <item>MF-POREZNA UPRAVA</item>
      <item>FINA</item>
      <item>KREŠO KOMORSKI</item>
      <item>Martina Grgec</item>
      <item>ERSTE&amp;STEIERMARKISCHE BANK d.d.</item>
    </izvorni_sadrzaj>
    <derivirana_varijabla naziv="DomainObject.Predmet.SudioniciListNaziv_1">
      <item>SVIJET KERAMIKE d.o.o.</item>
      <item>ERSTE&amp;STEIERMAERKISCHE BANK d.d.</item>
      <item>VJEROVNICI</item>
      <item>SCOUT proizvodnja, trgovina i turizam d.o.o.</item>
      <item>REPUBLIKA HRVATSKA, MINISTARSTVO FINANCIJA, POREZNA UPRAVA, PODRUČNI URED ZAGREB</item>
      <item>REPUBLIKA HRVATSKA, ŽUPANIJSKO DRŽAVNO ODVJETNIŠTVO U ZAGREBU</item>
      <item>ODVJ. TOMISLAV SPICIJARIĆ</item>
      <item>MF-POREZNA UPRAVA</item>
      <item>FINA</item>
      <item>KREŠO KOMORSKI</item>
      <item>Martina Grgec</item>
      <item>ERSTE&amp;STEIERMARKISCHE BANK d.d.</item>
    </derivirana_varijabla>
  </DomainObject.Predmet.SudioniciListNaziv>
  <DomainObject.Predmet.SudioniciListAdressOIB>
    <izvorni_sadrzaj>
      <item>SVIJET KERAMIKE d.o.o., OIB 59984189042, FLORIJANA ANDRAŠECA 18,10000 Zagreb</item>
      <item>ERSTE&amp;STEIERMAERKISCHE BANK d.d., OIB 23057039320, JADRANSKI TRG 1,Rijeka</item>
      <item>VJEROVNICI</item>
      <item>SCOUT proizvodnja, trgovina i turizam d.o.o., OIB 78486745085, Bukovac 77,Zagreb</item>
      <item>REPUBLIKA HRVATSKA, MINISTARSTVO FINANCIJA, POREZNA UPRAVA, PODRUČNI URED ZAGREB, OIB 18683136487, 10000 Zagreb</item>
      <item>REPUBLIKA HRVATSKA, ŽUPANIJSKO DRŽAVNO ODVJETNIŠTVO U ZAGREBU, 10000 Zagreb</item>
      <item>ODVJ. TOMISLAV SPICIJARIĆ, UL. REPUBLIKE AUSTRIJE 17,10000 Zagreb</item>
      <item>MF-POREZNA UPRAVA, BOŠKOVIĆEVA 5,10000 Zagreb</item>
      <item>FINA, OIB 85821130368, 10000 Zagreb</item>
      <item>KREŠO KOMORSKI, MARTINEC OREHOVEČKI 50,49221 Brestovec Orehovički</item>
      <item>Martina Grgec, OIB 88481884644, Bukovačka Cesta 51,10000 Zagreb</item>
      <item>ERSTE&amp;STEIERMARKISCHE BANK d.d., JADRANSKI TRG 3A,51000 Rijeka</item>
    </izvorni_sadrzaj>
    <derivirana_varijabla naziv="DomainObject.Predmet.SudioniciListAdressOIB_1">
      <item>SVIJET KERAMIKE d.o.o., OIB 59984189042, FLORIJANA ANDRAŠECA 18,10000 Zagreb</item>
      <item>ERSTE&amp;STEIERMAERKISCHE BANK d.d., OIB 23057039320, JADRANSKI TRG 1,Rijeka</item>
      <item>VJEROVNICI</item>
      <item>SCOUT proizvodnja, trgovina i turizam d.o.o., OIB 78486745085, Bukovac 77,Zagreb</item>
      <item>REPUBLIKA HRVATSKA, MINISTARSTVO FINANCIJA, POREZNA UPRAVA, PODRUČNI URED ZAGREB, OIB 18683136487, 10000 Zagreb</item>
      <item>REPUBLIKA HRVATSKA, ŽUPANIJSKO DRŽAVNO ODVJETNIŠTVO U ZAGREBU, 10000 Zagreb</item>
      <item>ODVJ. TOMISLAV SPICIJARIĆ, UL. REPUBLIKE AUSTRIJE 17,10000 Zagreb</item>
      <item>MF-POREZNA UPRAVA, BOŠKOVIĆEVA 5,10000 Zagreb</item>
      <item>FINA, OIB 85821130368, 10000 Zagreb</item>
      <item>KREŠO KOMORSKI, MARTINEC OREHOVEČKI 50,49221 Brestovec Orehovički</item>
      <item>Martina Grgec, OIB 88481884644, Bukovačka Cesta 51,10000 Zagreb</item>
      <item>ERSTE&amp;STEIERMARKISCHE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59984189042</item>
      <item>, OIB 23057039320</item>
      <item>, OIB null</item>
      <item>, OIB 78486745085</item>
      <item>, OIB 18683136487</item>
      <item>, OIB null</item>
      <item>, OIB null</item>
      <item>, OIB null</item>
      <item>, OIB 85821130368</item>
      <item>, OIB null</item>
      <item>, OIB 88481884644</item>
      <item>, OIB null</item>
    </izvorni_sadrzaj>
    <derivirana_varijabla naziv="DomainObject.Predmet.SudioniciListNazivOIB_1">
      <item>, OIB 59984189042</item>
      <item>, OIB 23057039320</item>
      <item>, OIB null</item>
      <item>, OIB 78486745085</item>
      <item>, OIB 18683136487</item>
      <item>, OIB null</item>
      <item>, OIB null</item>
      <item>, OIB null</item>
      <item>, OIB 85821130368</item>
      <item>, OIB null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181</properties:Words>
  <properties:Characters>947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2016-05-10T09:18:00Z</dcterms:created>
  <dc:creator>Nada Kraljić</dc:creator>
  <cp:lastModifiedBy>Vinka Mihalinčić</cp:lastModifiedBy>
  <cp:lastPrinted>2008-04-23T09:56:00Z</cp:lastPrinted>
  <dcterms:modified xmlns:xsi="http://www.w3.org/2001/XMLSchema-instance" xsi:type="dcterms:W3CDTF">2016-05-10T09:22:00Z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