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4e55" w14:paraId="8f94e55" w:rsidRDefault="00F546B4" w:rsidP="00F546B4" w:rsidR="00F546B4" w:rsidRPr="00855E45">
      <w:pPr>
        <w:jc w:val="both"/>
        <w15:collapsed w:val="false"/>
      </w:pPr>
      <w:bookmarkStart w:name="_GoBack" w:id="0"/>
      <w:bookmarkEnd w:id="0"/>
      <w:r w:rsidRPr="00855E45">
        <w:t xml:space="preserve">                 </w:t>
      </w:r>
      <w:r w:rsidRPr="00855E45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855E45">
      <w:pPr>
        <w:jc w:val="both"/>
      </w:pPr>
      <w:r w:rsidRPr="00855E45">
        <w:t xml:space="preserve">   REPUBLIKA HRVATSKA</w:t>
      </w:r>
    </w:p>
    <w:p w:rsidRDefault="00F546B4" w:rsidP="00F546B4" w:rsidR="00F546B4" w:rsidRPr="00855E45">
      <w:pPr>
        <w:jc w:val="both"/>
      </w:pPr>
      <w:r w:rsidRPr="00855E45">
        <w:t>TRGOVAČKI SUD U PAZINU</w:t>
      </w:r>
    </w:p>
    <w:p w:rsidRDefault="00F546B4" w:rsidP="00F546B4" w:rsidR="00F546B4" w:rsidRPr="00855E45">
      <w:pPr>
        <w:jc w:val="both"/>
      </w:pPr>
      <w:r w:rsidRPr="00855E45">
        <w:t xml:space="preserve">     52000 Pazin, Drševka 1</w:t>
      </w:r>
      <w:r w:rsidRPr="00855E45">
        <w:tab/>
      </w:r>
      <w:r w:rsidRPr="00855E45">
        <w:tab/>
      </w:r>
      <w:r w:rsidRPr="00855E45">
        <w:tab/>
      </w:r>
      <w:r w:rsidRPr="00855E45">
        <w:tab/>
      </w:r>
      <w:r w:rsidRPr="00855E45">
        <w:tab/>
      </w:r>
      <w:r w:rsidRPr="00855E45">
        <w:tab/>
      </w:r>
      <w:r w:rsidR="00E56383" w:rsidRPr="00855E45">
        <w:t>1</w:t>
      </w:r>
      <w:r w:rsidRPr="00855E45">
        <w:t xml:space="preserve"> St-</w:t>
      </w:r>
      <w:r w:rsidR="004F727D">
        <w:t>603</w:t>
      </w:r>
      <w:r w:rsidRPr="00855E45">
        <w:t>/1</w:t>
      </w:r>
      <w:r w:rsidR="004F727D">
        <w:t>7</w:t>
      </w:r>
      <w:r w:rsidRPr="00855E45">
        <w:t>-</w:t>
      </w:r>
      <w:r w:rsidR="004F727D">
        <w:t>10</w:t>
      </w: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center"/>
      </w:pPr>
      <w:r w:rsidRPr="00855E45">
        <w:t>R E P U B L I K A  H R V A T S K A</w:t>
      </w:r>
    </w:p>
    <w:p w:rsidRDefault="00F546B4" w:rsidP="00F546B4" w:rsidR="00F546B4" w:rsidRPr="00855E45">
      <w:pPr>
        <w:jc w:val="center"/>
      </w:pPr>
    </w:p>
    <w:p w:rsidRDefault="00F546B4" w:rsidP="00F546B4" w:rsidR="00F546B4" w:rsidRPr="00855E45">
      <w:pPr>
        <w:jc w:val="center"/>
      </w:pPr>
      <w:r w:rsidRPr="00855E45">
        <w:t>R J E Š E N J E</w:t>
      </w:r>
    </w:p>
    <w:p w:rsidRDefault="00F546B4" w:rsidP="00F546B4" w:rsidR="00F546B4" w:rsidRPr="00855E45">
      <w:pPr>
        <w:jc w:val="center"/>
      </w:pPr>
    </w:p>
    <w:p w:rsidRDefault="00F546B4" w:rsidP="009C6CB9" w:rsidR="00F546B4" w:rsidRPr="00855E45">
      <w:pPr>
        <w:jc w:val="both"/>
      </w:pPr>
      <w:r w:rsidRPr="00855E45">
        <w:tab/>
        <w:t xml:space="preserve">Trgovački sud u Pazinu, po stečajnom sucu </w:t>
      </w:r>
      <w:r w:rsidR="00381586" w:rsidRPr="00855E45">
        <w:t>Damiru Rabaru</w:t>
      </w:r>
      <w:r w:rsidRPr="00855E45">
        <w:t xml:space="preserve">, u stečajnom </w:t>
      </w:r>
      <w:r w:rsidR="001A1123" w:rsidRPr="00855E45">
        <w:t xml:space="preserve">postupku nad stečajnim dužnikom </w:t>
      </w:r>
      <w:r w:rsidR="004F727D" w:rsidRPr="004F727D">
        <w:t>Stečajna masa iza LO - GO SFERA d. o. o. u stečaju, Đorđićeva 24, OIB: 82638388877</w:t>
      </w:r>
      <w:r w:rsidR="00EE07CD" w:rsidRPr="00855E45">
        <w:t>,</w:t>
      </w:r>
      <w:r w:rsidR="00057DD4" w:rsidRPr="00855E45">
        <w:t xml:space="preserve"> </w:t>
      </w:r>
      <w:r w:rsidR="00AA539F">
        <w:t xml:space="preserve"> na ispitnom ročištu održanom dana </w:t>
      </w:r>
      <w:r w:rsidR="004F727D">
        <w:t>22. veljače</w:t>
      </w:r>
      <w:r w:rsidR="00237CF8" w:rsidRPr="00855E45">
        <w:t xml:space="preserve"> </w:t>
      </w:r>
      <w:r w:rsidRPr="00855E45">
        <w:t>201</w:t>
      </w:r>
      <w:r w:rsidR="004F727D">
        <w:t>8</w:t>
      </w:r>
      <w:r w:rsidRPr="00855E45">
        <w:t>.</w:t>
      </w:r>
      <w:r w:rsidR="00AA539F">
        <w:t>,</w:t>
      </w:r>
    </w:p>
    <w:p w:rsidRDefault="00F546B4" w:rsidP="00F546B4" w:rsidR="00F546B4" w:rsidRPr="00855E45">
      <w:pPr>
        <w:jc w:val="center"/>
      </w:pPr>
    </w:p>
    <w:p w:rsidRDefault="00F546B4" w:rsidP="00F546B4" w:rsidR="00F546B4" w:rsidRPr="00855E45">
      <w:pPr>
        <w:jc w:val="center"/>
      </w:pPr>
      <w:r w:rsidRPr="00855E45">
        <w:t>r i j e š i o  j e</w:t>
      </w:r>
    </w:p>
    <w:p w:rsidRDefault="00F546B4" w:rsidP="00F546B4" w:rsidR="00F546B4" w:rsidRPr="00855E45">
      <w:pPr>
        <w:jc w:val="center"/>
      </w:pPr>
    </w:p>
    <w:p w:rsidRDefault="00F546B4" w:rsidP="00712213" w:rsidR="00712213" w:rsidRPr="00855E45">
      <w:pPr>
        <w:jc w:val="both"/>
      </w:pPr>
      <w:r w:rsidRPr="00855E45">
        <w:tab/>
        <w:t>I.</w:t>
      </w:r>
      <w:r w:rsidR="00BC4CE5" w:rsidRPr="00855E45">
        <w:t xml:space="preserve"> </w:t>
      </w:r>
      <w:r w:rsidRPr="00855E45">
        <w:t xml:space="preserve">U stečajnom postupku nad dužnikom </w:t>
      </w:r>
      <w:r w:rsidR="004F727D" w:rsidRPr="004F727D">
        <w:t>Stečajna masa iza LO - GO SFERA d. o. o. u stečaju, Đorđićeva 24, OIB: 82638388877</w:t>
      </w:r>
      <w:r w:rsidR="00C360F2" w:rsidRPr="00855E45">
        <w:t>,</w:t>
      </w:r>
      <w:r w:rsidR="00EE07CD" w:rsidRPr="00855E45">
        <w:t xml:space="preserve"> </w:t>
      </w:r>
      <w:r w:rsidRPr="00855E45">
        <w:t>utvrđene su</w:t>
      </w:r>
      <w:r w:rsidR="00712213" w:rsidRPr="00855E45">
        <w:t xml:space="preserve">  tražbine </w:t>
      </w:r>
      <w:r w:rsidR="00EE07CD" w:rsidRPr="00855E45">
        <w:t xml:space="preserve">drugog </w:t>
      </w:r>
      <w:r w:rsidR="00712213" w:rsidRPr="00855E45">
        <w:t>višeg isplatnog reda:</w:t>
      </w:r>
    </w:p>
    <w:p w:rsidRDefault="009C6CB9" w:rsidP="00712213" w:rsidR="009C6CB9" w:rsidRPr="00855E45">
      <w:pPr>
        <w:jc w:val="both"/>
      </w:pPr>
    </w:p>
    <w:p w:rsidRDefault="00EE07CD" w:rsidP="00EE07CD" w:rsidR="00EE07CD" w:rsidRPr="00855E45">
      <w:pPr>
        <w:spacing w:lineRule="auto" w:line="276"/>
        <w:ind w:firstLine="708"/>
        <w:jc w:val="both"/>
      </w:pPr>
      <w:r w:rsidRPr="00855E45">
        <w:t xml:space="preserve">1. </w:t>
      </w:r>
      <w:r w:rsidR="004F727D">
        <w:t xml:space="preserve">HRVATSKE VODE, Zagreb, Ulica grada Vukovara 220, OIB 28921383001, </w:t>
      </w:r>
      <w:r w:rsidR="004F727D" w:rsidRPr="005F60F5">
        <w:t xml:space="preserve">u iznosu od </w:t>
      </w:r>
      <w:r w:rsidR="004F727D">
        <w:t xml:space="preserve">4.378,04 </w:t>
      </w:r>
      <w:r w:rsidRPr="00855E45">
        <w:t>kn.</w:t>
      </w:r>
    </w:p>
    <w:p w:rsidRDefault="00EE07CD" w:rsidP="00EE07CD" w:rsidR="00EE07CD" w:rsidRPr="00855E45">
      <w:pPr>
        <w:ind w:firstLine="708"/>
      </w:pPr>
      <w:r w:rsidRPr="00855E45">
        <w:t xml:space="preserve">2. </w:t>
      </w:r>
      <w:r w:rsidR="004F727D">
        <w:t xml:space="preserve">PULA HERCULANEA d.o.o. Pula, Trg 1. Istarske brigade 14, OIB 11294943436, </w:t>
      </w:r>
      <w:r w:rsidR="004F727D" w:rsidRPr="005F60F5">
        <w:t xml:space="preserve">u iznosu od </w:t>
      </w:r>
      <w:r w:rsidR="004F727D">
        <w:t xml:space="preserve">637,17 </w:t>
      </w:r>
      <w:r w:rsidRPr="00855E45">
        <w:t xml:space="preserve">kn. </w:t>
      </w:r>
    </w:p>
    <w:p w:rsidRDefault="00EE07CD" w:rsidP="00EE07CD" w:rsidR="00230D9A" w:rsidRPr="00855E45">
      <w:pPr>
        <w:spacing w:lineRule="auto" w:line="276"/>
        <w:jc w:val="both"/>
      </w:pPr>
      <w:r w:rsidRPr="00855E45">
        <w:rPr>
          <w:lang w:eastAsia="en-US"/>
        </w:rPr>
        <w:tab/>
        <w:t xml:space="preserve">3. </w:t>
      </w:r>
      <w:r w:rsidR="004F727D">
        <w:t xml:space="preserve">PRAGRANDE d.o.o. Pula, Trg 1. istarske brigade 14, OIB 05117157608, </w:t>
      </w:r>
      <w:r w:rsidR="004F727D" w:rsidRPr="005F60F5">
        <w:t xml:space="preserve">u iznosu od </w:t>
      </w:r>
      <w:r w:rsidR="004F727D">
        <w:t xml:space="preserve">415,31 </w:t>
      </w:r>
      <w:r w:rsidRPr="00855E45">
        <w:t>kn.</w:t>
      </w:r>
    </w:p>
    <w:p w:rsidRDefault="00EE07CD" w:rsidP="00EE07CD" w:rsidR="00EE07CD" w:rsidRPr="00855E45">
      <w:pPr>
        <w:spacing w:lineRule="auto" w:line="276"/>
        <w:jc w:val="both"/>
      </w:pPr>
    </w:p>
    <w:p w:rsidRDefault="00F546B4" w:rsidP="00F546B4" w:rsidR="00F546B4" w:rsidRPr="00855E45">
      <w:pPr>
        <w:ind w:left="360"/>
        <w:jc w:val="center"/>
      </w:pPr>
      <w:r w:rsidRPr="00855E45">
        <w:t>Obrazloženje</w:t>
      </w:r>
    </w:p>
    <w:p w:rsidRDefault="00F546B4" w:rsidP="00F546B4" w:rsidR="00F546B4" w:rsidRPr="00855E45">
      <w:pPr>
        <w:ind w:left="360"/>
        <w:jc w:val="center"/>
      </w:pPr>
    </w:p>
    <w:p w:rsidRDefault="00F546B4" w:rsidP="00F546B4" w:rsidR="00F546B4" w:rsidRPr="00855E45">
      <w:pPr>
        <w:jc w:val="both"/>
      </w:pPr>
      <w:r w:rsidRPr="00855E45">
        <w:tab/>
        <w:t xml:space="preserve">Na ispitnom ročištu održanom </w:t>
      </w:r>
      <w:r w:rsidR="004F727D">
        <w:t>22. veljače 2018</w:t>
      </w:r>
      <w:r w:rsidRPr="00855E45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855E45">
      <w:pPr>
        <w:jc w:val="both"/>
      </w:pPr>
      <w:r w:rsidRPr="00855E45">
        <w:tab/>
        <w:t xml:space="preserve">Tražbine </w:t>
      </w:r>
      <w:r w:rsidR="001054CF" w:rsidRPr="00855E45">
        <w:t xml:space="preserve"> </w:t>
      </w:r>
      <w:r w:rsidRPr="00855E45">
        <w:t>drugog višeg isplatnog reda označene u st. I</w:t>
      </w:r>
      <w:r w:rsidR="00C11654" w:rsidRPr="00855E45">
        <w:t>.</w:t>
      </w:r>
      <w:r w:rsidR="00101FC6" w:rsidRPr="00855E45">
        <w:t xml:space="preserve"> </w:t>
      </w:r>
      <w:r w:rsidRPr="00855E45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C11654" w:rsidR="00F22F13" w:rsidRPr="00855E45">
      <w:pPr>
        <w:jc w:val="both"/>
      </w:pPr>
      <w:r w:rsidRPr="00855E45">
        <w:tab/>
      </w:r>
    </w:p>
    <w:p w:rsidRDefault="00F546B4" w:rsidP="00F546B4" w:rsidR="00F546B4" w:rsidRPr="00855E45">
      <w:pPr>
        <w:ind w:firstLine="708"/>
        <w:jc w:val="center"/>
      </w:pPr>
      <w:r w:rsidRPr="00855E45">
        <w:t>U Pazin</w:t>
      </w:r>
      <w:r w:rsidR="00810499" w:rsidRPr="00855E45">
        <w:t>u</w:t>
      </w:r>
      <w:r w:rsidRPr="00855E45">
        <w:t xml:space="preserve"> </w:t>
      </w:r>
      <w:r w:rsidR="004F727D">
        <w:t>22. veljače 2018</w:t>
      </w:r>
      <w:r w:rsidRPr="00855E45">
        <w:t>.</w:t>
      </w:r>
    </w:p>
    <w:p w:rsidRDefault="00F546B4" w:rsidP="00F546B4" w:rsidR="00F546B4" w:rsidRPr="00855E45">
      <w:pPr>
        <w:ind w:firstLine="708"/>
        <w:jc w:val="center"/>
      </w:pPr>
    </w:p>
    <w:p w:rsidRDefault="00F546B4" w:rsidP="00F546B4" w:rsidR="00F546B4" w:rsidRPr="00855E45">
      <w:pPr>
        <w:ind w:firstLine="708"/>
        <w:jc w:val="center"/>
      </w:pPr>
    </w:p>
    <w:p w:rsidRDefault="00F546B4" w:rsidP="00F546B4" w:rsidR="00F546B4" w:rsidRPr="00855E45">
      <w:pPr>
        <w:ind w:firstLine="708" w:left="5664"/>
        <w:jc w:val="center"/>
      </w:pPr>
      <w:r w:rsidRPr="00855E45">
        <w:t>Stečajni sudac</w:t>
      </w:r>
    </w:p>
    <w:p w:rsidRDefault="00F546B4" w:rsidP="00F546B4" w:rsidR="00F546B4" w:rsidRPr="00855E45">
      <w:pPr>
        <w:ind w:firstLine="708" w:left="4956"/>
        <w:jc w:val="center"/>
      </w:pPr>
      <w:r w:rsidRPr="00855E45">
        <w:t xml:space="preserve">           </w:t>
      </w:r>
      <w:r w:rsidR="00CF7408" w:rsidRPr="00855E45">
        <w:t>Damir Rabar</w:t>
      </w:r>
      <w:r w:rsidR="008201F9">
        <w:t>, v.r.</w:t>
      </w:r>
    </w:p>
    <w:p w:rsidRDefault="00F546B4" w:rsidP="00F546B4" w:rsidR="00F546B4" w:rsidRPr="00855E45">
      <w:pPr>
        <w:ind w:firstLine="708" w:left="4956"/>
        <w:jc w:val="center"/>
      </w:pPr>
    </w:p>
    <w:p w:rsidRDefault="00F546B4" w:rsidP="00F546B4" w:rsidR="00F546B4" w:rsidRPr="00855E45">
      <w:pPr>
        <w:ind w:firstLine="708" w:left="4956"/>
        <w:jc w:val="center"/>
      </w:pP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both"/>
      </w:pPr>
      <w:r w:rsidRPr="00855E45">
        <w:lastRenderedPageBreak/>
        <w:t>UPUTA O PRAVNOM LIJEKU:</w:t>
      </w:r>
    </w:p>
    <w:p w:rsidRDefault="00F546B4" w:rsidP="00F546B4" w:rsidR="00F546B4" w:rsidRPr="00855E45">
      <w:pPr>
        <w:ind w:firstLine="708"/>
        <w:jc w:val="both"/>
      </w:pPr>
      <w:r w:rsidRPr="00855E45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855E45">
      <w:pPr>
        <w:ind w:left="7080"/>
        <w:jc w:val="both"/>
      </w:pPr>
    </w:p>
    <w:p w:rsidRDefault="00F546B4" w:rsidP="00F546B4" w:rsidR="00F546B4" w:rsidRPr="00855E45">
      <w:r w:rsidRPr="00855E45">
        <w:t xml:space="preserve">DNA:  </w:t>
      </w:r>
    </w:p>
    <w:p w:rsidRDefault="00F546B4" w:rsidP="006415DB" w:rsidR="003B29B3" w:rsidRPr="00855E45">
      <w:pPr>
        <w:pStyle w:val="Odlomakpopisa"/>
        <w:numPr>
          <w:ilvl w:val="0"/>
          <w:numId w:val="2"/>
        </w:numPr>
        <w:jc w:val="both"/>
      </w:pPr>
      <w:r w:rsidRPr="00855E45">
        <w:t>e-oglasna ploča suda 8 dana (čl. 265. st. 2. SZ-a)</w:t>
      </w:r>
    </w:p>
    <w:p w:rsidRDefault="006748E7" w:rsidP="006748E7" w:rsidR="006748E7" w:rsidRPr="00855E45">
      <w:pPr>
        <w:jc w:val="both"/>
      </w:pPr>
    </w:p>
    <w:p w:rsidRDefault="00230D9A" w:rsidP="00230D9A" w:rsidR="00230D9A" w:rsidRPr="00855E45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855E45">
        <w:t xml:space="preserve">          </w:t>
      </w:r>
    </w:p>
    <w:p w:rsidRDefault="00230D9A" w:rsidP="006748E7" w:rsidR="00230D9A" w:rsidRPr="00855E45">
      <w:pPr>
        <w:jc w:val="both"/>
      </w:pPr>
    </w:p>
    <w:sectPr w:rsidSect="00A70E98" w:rsidR="00230D9A" w:rsidRPr="00855E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058" w:rsidP="00F546B4" w:rsidR="003C4058">
      <w:r>
        <w:separator/>
      </w:r>
    </w:p>
  </w:endnote>
  <w:endnote w:id="0" w:type="continuationSeparator">
    <w:p w:rsidRDefault="003C4058" w:rsidP="00F546B4" w:rsidR="003C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058" w:rsidP="00F546B4" w:rsidR="003C4058">
      <w:r>
        <w:separator/>
      </w:r>
    </w:p>
  </w:footnote>
  <w:footnote w:id="0" w:type="continuationSeparator">
    <w:p w:rsidRDefault="003C4058" w:rsidP="00F546B4" w:rsidR="003C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113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4F727D" w:rsidRPr="00855E45">
      <w:t>1 St-</w:t>
    </w:r>
    <w:r w:rsidR="004F727D">
      <w:t>603</w:t>
    </w:r>
    <w:r w:rsidR="004F727D" w:rsidRPr="00855E45">
      <w:t>/1</w:t>
    </w:r>
    <w:r w:rsidR="004F727D">
      <w:t>7</w:t>
    </w:r>
    <w:r w:rsidR="004F727D" w:rsidRPr="00855E45">
      <w:t>-</w:t>
    </w:r>
    <w:r w:rsidR="004F727D">
      <w:t>10</w:t>
    </w:r>
  </w:p>
  <w:p w:rsidRDefault="00FF113B" w:rsidP="00E84C66" w:rsidR="00E84C66">
    <w:pPr>
      <w:pStyle w:val="Zaglavlje"/>
    </w:pPr>
  </w:p>
  <w:p w:rsidRDefault="00FF113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223E0"/>
    <w:rsid w:val="00056EC4"/>
    <w:rsid w:val="00057DD4"/>
    <w:rsid w:val="000620D5"/>
    <w:rsid w:val="000675F5"/>
    <w:rsid w:val="0007354F"/>
    <w:rsid w:val="00073D79"/>
    <w:rsid w:val="000C4568"/>
    <w:rsid w:val="000E3664"/>
    <w:rsid w:val="00101FC6"/>
    <w:rsid w:val="001054CF"/>
    <w:rsid w:val="00111C0D"/>
    <w:rsid w:val="00161910"/>
    <w:rsid w:val="00164032"/>
    <w:rsid w:val="00173548"/>
    <w:rsid w:val="00183306"/>
    <w:rsid w:val="001A1123"/>
    <w:rsid w:val="001A2CB0"/>
    <w:rsid w:val="001B30F3"/>
    <w:rsid w:val="00230D9A"/>
    <w:rsid w:val="00237CF8"/>
    <w:rsid w:val="00246214"/>
    <w:rsid w:val="00256CA5"/>
    <w:rsid w:val="00264A9F"/>
    <w:rsid w:val="00285A1C"/>
    <w:rsid w:val="002C3D7A"/>
    <w:rsid w:val="00310464"/>
    <w:rsid w:val="00315C61"/>
    <w:rsid w:val="003613FF"/>
    <w:rsid w:val="00381586"/>
    <w:rsid w:val="003B29B3"/>
    <w:rsid w:val="003C0A0A"/>
    <w:rsid w:val="003C4058"/>
    <w:rsid w:val="003D419E"/>
    <w:rsid w:val="004522F1"/>
    <w:rsid w:val="00485BFC"/>
    <w:rsid w:val="00495414"/>
    <w:rsid w:val="004A30AE"/>
    <w:rsid w:val="004D4118"/>
    <w:rsid w:val="004E3C87"/>
    <w:rsid w:val="004F0B82"/>
    <w:rsid w:val="004F2DB0"/>
    <w:rsid w:val="004F727D"/>
    <w:rsid w:val="0050001B"/>
    <w:rsid w:val="00501B9C"/>
    <w:rsid w:val="005066D2"/>
    <w:rsid w:val="00554328"/>
    <w:rsid w:val="00594CA6"/>
    <w:rsid w:val="005A65EF"/>
    <w:rsid w:val="005E6174"/>
    <w:rsid w:val="005F51F6"/>
    <w:rsid w:val="00603386"/>
    <w:rsid w:val="00630075"/>
    <w:rsid w:val="006415DB"/>
    <w:rsid w:val="0066742A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160F5"/>
    <w:rsid w:val="008201F9"/>
    <w:rsid w:val="00844C7C"/>
    <w:rsid w:val="00855E45"/>
    <w:rsid w:val="00865ED1"/>
    <w:rsid w:val="008C118F"/>
    <w:rsid w:val="008E4512"/>
    <w:rsid w:val="008F4870"/>
    <w:rsid w:val="008F4BC0"/>
    <w:rsid w:val="008F5FDD"/>
    <w:rsid w:val="0091282E"/>
    <w:rsid w:val="00921832"/>
    <w:rsid w:val="00934109"/>
    <w:rsid w:val="0094722D"/>
    <w:rsid w:val="00975633"/>
    <w:rsid w:val="00985388"/>
    <w:rsid w:val="009C6CB9"/>
    <w:rsid w:val="009F0789"/>
    <w:rsid w:val="009F31D9"/>
    <w:rsid w:val="00A05DB7"/>
    <w:rsid w:val="00A20B44"/>
    <w:rsid w:val="00A42DC4"/>
    <w:rsid w:val="00A62A75"/>
    <w:rsid w:val="00A8384B"/>
    <w:rsid w:val="00AA539F"/>
    <w:rsid w:val="00AC238F"/>
    <w:rsid w:val="00AD219A"/>
    <w:rsid w:val="00AD464B"/>
    <w:rsid w:val="00B95CC4"/>
    <w:rsid w:val="00BC4CE5"/>
    <w:rsid w:val="00BD76C9"/>
    <w:rsid w:val="00C11654"/>
    <w:rsid w:val="00C360F2"/>
    <w:rsid w:val="00C524EC"/>
    <w:rsid w:val="00C72755"/>
    <w:rsid w:val="00C77D96"/>
    <w:rsid w:val="00CC04F5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EE07CD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113B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89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54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</izvorni_sadrzaj>
    <derivirana_varijabla naziv="DomainObject.Predmet.SudioniciListNazivOIB_1">
      <item>, OIB 82638388877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1545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2018-02-22T09:06:00Z</dcterms:created>
  <dc:creator>Jasmina Matika</dc:creator>
  <cp:lastModifiedBy>Lorena Paris Aničić</cp:lastModifiedBy>
  <cp:lastPrinted>2018-02-22T09:08:00Z</cp:lastPrinted>
  <dcterms:modified xmlns:xsi="http://www.w3.org/2001/XMLSchema-instance" xsi:type="dcterms:W3CDTF">2018-02-22T09:42:00Z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UTVRĐENE I OSPORENE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