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7c08" w14:paraId="a587c0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480628">
        <w:rPr>
          <w:rFonts w:hAnsi="Times New Roman" w:ascii="Times New Roman"/>
        </w:rPr>
        <w:t>3661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480628" w:rsidRPr="00480628">
        <w:rPr>
          <w:rFonts w:hAnsi="Times New Roman" w:ascii="Times New Roman"/>
        </w:rPr>
        <w:t>BRAŠNOPRODUKT d.o.o., Zagreb, Savska cesta 76, OIB: 84529699857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</w:t>
      </w:r>
      <w:r w:rsidR="00BB2D3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80628" w:rsidRPr="00480628">
        <w:rPr>
          <w:rFonts w:hAnsi="Times New Roman" w:ascii="Times New Roman"/>
        </w:rPr>
        <w:t>BRAŠNOPRODUKT d.o.o., Zagreb, Savska cesta 76, OIB: 84529699857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480628">
        <w:rPr>
          <w:rFonts w:hAnsi="Times New Roman" w:ascii="Times New Roman"/>
        </w:rPr>
        <w:t>24.875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480628">
        <w:rPr>
          <w:rFonts w:hAnsi="Times New Roman" w:ascii="Times New Roman"/>
        </w:rPr>
        <w:t>3661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480628">
        <w:rPr>
          <w:rFonts w:hAnsi="Times New Roman" w:ascii="Times New Roman"/>
        </w:rPr>
        <w:t>24.875,00</w:t>
      </w:r>
      <w:r>
        <w:rPr>
          <w:rFonts w:hAnsi="Times New Roman" w:ascii="Times New Roman"/>
        </w:rPr>
        <w:t xml:space="preserve">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</w:t>
      </w:r>
      <w:r w:rsidR="00D10660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C43F4">
        <w:rPr>
          <w:rFonts w:hAnsi="Times New Roman" w:ascii="Times New Roman"/>
        </w:rPr>
        <w:t>, v.r.</w:t>
      </w:r>
    </w:p>
    <w:p w:rsidRDefault="002C43F4" w:rsidP="00B87AEB" w:rsidR="002C43F4">
      <w:pPr>
        <w:jc w:val="right"/>
        <w:rPr>
          <w:rFonts w:hAnsi="Times New Roman" w:ascii="Times New Roman"/>
        </w:rPr>
      </w:pPr>
    </w:p>
    <w:p w:rsidRDefault="002C43F4" w:rsidP="00B87AEB" w:rsidR="002C43F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optravka-</w:t>
      </w:r>
    </w:p>
    <w:p w:rsidRDefault="002C43F4" w:rsidP="00B87AEB" w:rsidR="002C43F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C43F4" w:rsidP="00B87AEB" w:rsidR="002C43F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3F4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80628">
      <w:rPr>
        <w:rFonts w:hAnsi="Times New Roman" w:ascii="Times New Roman"/>
      </w:rPr>
      <w:t>3661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209F"/>
    <w:rsid w:val="000C69C7"/>
    <w:rsid w:val="000D4F2F"/>
    <w:rsid w:val="000E2398"/>
    <w:rsid w:val="001511A4"/>
    <w:rsid w:val="001725CA"/>
    <w:rsid w:val="0017729E"/>
    <w:rsid w:val="001C1019"/>
    <w:rsid w:val="001C1314"/>
    <w:rsid w:val="001D67C7"/>
    <w:rsid w:val="00246CE1"/>
    <w:rsid w:val="00251887"/>
    <w:rsid w:val="002539F0"/>
    <w:rsid w:val="00267D56"/>
    <w:rsid w:val="002C43F4"/>
    <w:rsid w:val="002C7993"/>
    <w:rsid w:val="002E4C78"/>
    <w:rsid w:val="002F75B0"/>
    <w:rsid w:val="00354C62"/>
    <w:rsid w:val="00363216"/>
    <w:rsid w:val="003B5296"/>
    <w:rsid w:val="003B534B"/>
    <w:rsid w:val="003C25FE"/>
    <w:rsid w:val="0043311C"/>
    <w:rsid w:val="00446A94"/>
    <w:rsid w:val="004475AF"/>
    <w:rsid w:val="00462914"/>
    <w:rsid w:val="00480628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97202"/>
    <w:rsid w:val="007A1F44"/>
    <w:rsid w:val="007B5EFC"/>
    <w:rsid w:val="007D1A24"/>
    <w:rsid w:val="007D7FC7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B4A66"/>
    <w:rsid w:val="008D18B2"/>
    <w:rsid w:val="00924507"/>
    <w:rsid w:val="009802E0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71371"/>
    <w:rsid w:val="00B87AEB"/>
    <w:rsid w:val="00B969B8"/>
    <w:rsid w:val="00BB2D39"/>
    <w:rsid w:val="00BC41A7"/>
    <w:rsid w:val="00BC580B"/>
    <w:rsid w:val="00BE08D9"/>
    <w:rsid w:val="00C3624C"/>
    <w:rsid w:val="00C51E6A"/>
    <w:rsid w:val="00CA4F2A"/>
    <w:rsid w:val="00CF7AB9"/>
    <w:rsid w:val="00D10660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4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3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4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3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3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3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3661</izvorni_sadrzaj>
    <derivirana_varijabla naziv="DomainObject.Predmet.Broj_1">3661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St-3661/2016</izvorni_sadrzaj>
    <derivirana_varijabla naziv="DomainObject.Predmet.OznakaBroj_1">St-3661/2016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BRAŠNOPRODUKT d.o.o. zastupanog po punomoćniku Luan Shatri</izvorni_sadrzaj>
    <derivirana_varijabla naziv="DomainObject.Predmet.ProtustrankaFormated_1">  BRAŠNOPRODUKT d.o.o. zastupanog po punomoćniku Luan Shatri</derivirana_varijabla>
  </DomainObject.Predmet.ProtustrankaFormated>
  <DomainObject.Predmet.ProtustrankaFormatedOIB>
    <izvorni_sadrzaj>  BRAŠNOPRODUKT d.o.o., OIB 84529699857 zastupanog po punomoćniku Luan Shatri</izvorni_sadrzaj>
    <derivirana_varijabla naziv="DomainObject.Predmet.ProtustrankaFormatedOIB_1">  BRAŠNOPRODUKT d.o.o., OIB 84529699857 zastupanog po punomoćniku Luan Shatri</derivirana_varijabla>
  </DomainObject.Predmet.ProtustrankaFormatedOIB>
  <DomainObject.Predmet.ProtustrankaFormatedWithAdress>
    <izvorni_sadrzaj> BRAŠNOPRODUKT d.o.o., Savska cesta 76, 10000 Zagreb zastupanog po punomoćniku Luan Shatri</izvorni_sadrzaj>
    <derivirana_varijabla naziv="DomainObject.Predmet.ProtustrankaFormatedWithAdress_1"> BRAŠNOPRODUKT d.o.o., Savska cesta 76, 10000 Zagreb zastupanog po punomoćniku Luan Shatri</derivirana_varijabla>
  </DomainObject.Predmet.ProtustrankaFormatedWithAdress>
  <DomainObject.Predmet.ProtustrankaFormatedWithAdressOIB>
    <izvorni_sadrzaj> BRAŠNOPRODUKT d.o.o., OIB 84529699857, Savska cesta 76, 10000 Zagreb zastupanog po punomoćniku Luan Shatri</izvorni_sadrzaj>
    <derivirana_varijabla naziv="DomainObject.Predmet.ProtustrankaFormatedWithAdressOIB_1"> BRAŠNOPRODUKT d.o.o., OIB 84529699857, Savska cesta 76, 10000 Zagreb zastupanog po punomoćniku Luan Shatri</derivirana_varijabla>
  </DomainObject.Predmet.ProtustrankaFormatedWithAdressOIB>
  <DomainObject.Predmet.ProtustrankaWithAdress>
    <izvorni_sadrzaj>BRAŠNOPRODUKT d.o.o. Savska cesta 76, 10000 Zagreb</izvorni_sadrzaj>
    <derivirana_varijabla naziv="DomainObject.Predmet.ProtustrankaWithAdress_1">BRAŠNOPRODUKT d.o.o. Savska cesta 76, 10000 Zagreb</derivirana_varijabla>
  </DomainObject.Predmet.ProtustrankaWithAdress>
  <DomainObject.Predmet.ProtustrankaWithAdressOIB>
    <izvorni_sadrzaj>BRAŠNOPRODUKT d.o.o., OIB 84529699857, Savska cesta 76, 10000 Zagreb</izvorni_sadrzaj>
    <derivirana_varijabla naziv="DomainObject.Predmet.ProtustrankaWithAdressOIB_1">BRAŠNOPRODUKT d.o.o., OIB 84529699857, Savska cesta 76, 10000 Zagreb</derivirana_varijabla>
  </DomainObject.Predmet.ProtustrankaWithAdressOIB>
  <DomainObject.Predmet.ProtustrankaNazivFormated>
    <izvorni_sadrzaj>BRAŠNOPRODUKT d.o.o.</izvorni_sadrzaj>
    <derivirana_varijabla naziv="DomainObject.Predmet.ProtustrankaNazivFormated_1">BRAŠNOPRODUKT d.o.o.</derivirana_varijabla>
  </DomainObject.Predmet.ProtustrankaNazivFormated>
  <DomainObject.Predmet.ProtustrankaNazivFormatedOIB>
    <izvorni_sadrzaj>BRAŠNOPRODUKT d.o.o., OIB 84529699857</izvorni_sadrzaj>
    <derivirana_varijabla naziv="DomainObject.Predmet.ProtustrankaNazivFormatedOIB_1">BRAŠNOPRODUKT d.o.o., OIB 84529699857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BRAŠNOPRODUKT d.o.o. zastupanog po punomoćniku Luan Shatri</item>
    </izvorni_sadrzaj>
    <derivirana_varijabla naziv="DomainObject.Predmet.ProtuStrankaListFormated_1">
      <item>BRAŠNOPRODUKT d.o.o. zastupanog po punomoćniku Luan Shatri</item>
    </derivirana_varijabla>
  </DomainObject.Predmet.ProtuStrankaListFormated>
  <DomainObject.Predmet.ProtuStrankaListFormatedOIB>
    <izvorni_sadrzaj>
      <item>BRAŠNOPRODUKT d.o.o., OIB 84529699857 zastupanog po punomoćniku Luan Shatri</item>
    </izvorni_sadrzaj>
    <derivirana_varijabla naziv="DomainObject.Predmet.ProtuStrankaListFormatedOIB_1">
      <item>BRAŠNOPRODUKT d.o.o., OIB 84529699857 zastupanog po punomoćniku Luan Shatri</item>
    </derivirana_varijabla>
  </DomainObject.Predmet.ProtuStrankaListFormatedOIB>
  <DomainObject.Predmet.ProtuStrankaListFormatedWithAdress>
    <izvorni_sadrzaj>
      <item>BRAŠNOPRODUKT d.o.o., Savska cesta 76, 10000 Zagreb zastupanog po punomoćniku Luan Shatri</item>
    </izvorni_sadrzaj>
    <derivirana_varijabla naziv="DomainObject.Predmet.ProtuStrankaListFormatedWithAdress_1">
      <item>BRAŠNOPRODUKT d.o.o., Savska cesta 76, 10000 Zagreb zastupanog po punomoćniku Luan Shatri</item>
    </derivirana_varijabla>
  </DomainObject.Predmet.ProtuStrankaListFormatedWithAdress>
  <DomainObject.Predmet.ProtuStrankaListFormatedWithAdressOIB>
    <izvorni_sadrzaj>
      <item>BRAŠNOPRODUKT d.o.o., OIB 84529699857, Savska cesta 76, 10000 Zagreb zastupanog po punomoćniku Luan Shatri</item>
    </izvorni_sadrzaj>
    <derivirana_varijabla naziv="DomainObject.Predmet.ProtuStrankaListFormatedWithAdressOIB_1">
      <item>BRAŠNOPRODUKT d.o.o., OIB 84529699857, Savska cesta 76, 10000 Zagreb zastupanog po punomoćniku Luan Shatri</item>
    </derivirana_varijabla>
  </DomainObject.Predmet.ProtuStrankaListFormatedWithAdressOIB>
  <DomainObject.Predmet.ProtuStrankaListNazivFormated>
    <izvorni_sadrzaj>
      <item>BRAŠNOPRODUKT d.o.o.</item>
    </izvorni_sadrzaj>
    <derivirana_varijabla naziv="DomainObject.Predmet.ProtuStrankaListNazivFormated_1">
      <item>BRAŠNOPRODUKT d.o.o.</item>
    </derivirana_varijabla>
  </DomainObject.Predmet.ProtuStrankaListNazivFormated>
  <DomainObject.Predmet.ProtuStrankaListNazivFormatedOIB>
    <izvorni_sadrzaj>
      <item>BRAŠNOPRODUKT d.o.o., OIB 84529699857</item>
    </izvorni_sadrzaj>
    <derivirana_varijabla naziv="DomainObject.Predmet.ProtuStrankaListNazivFormatedOIB_1">
      <item>BRAŠNOPRODUKT d.o.o., OIB 84529699857</item>
    </derivirana_varijabla>
  </DomainObject.Predmet.ProtuStrankaListNazivFormatedOIB>
  <DomainObject.Predmet.OstaliListFormated>
    <izvorni_sadrzaj>
      <item>Luan Shatri punomoćnik sudionika u postupku BRAŠNOPRODUKT d.o.o.</item>
    </izvorni_sadrzaj>
    <derivirana_varijabla naziv="DomainObject.Predmet.OstaliListFormated_1">
      <item>Luan Shatri punomoćnik sudionika u postupku BRAŠNOPRODUKT d.o.o.</item>
    </derivirana_varijabla>
  </DomainObject.Predmet.OstaliListFormated>
  <DomainObject.Predmet.OstaliListFormatedOIB>
    <izvorni_sadrzaj>
      <item>Luan Shatri, OIB 85028418140 punomoćnik sudionika u postupku BRAŠNOPRODUKT d.o.o.</item>
    </izvorni_sadrzaj>
    <derivirana_varijabla naziv="DomainObject.Predmet.OstaliListFormatedOIB_1">
      <item>Luan Shatri, OIB 85028418140 punomoćnik sudionika u postupku BRAŠNOPRODUKT d.o.o.</item>
    </derivirana_varijabla>
  </DomainObject.Predmet.OstaliListFormatedOIB>
  <DomainObject.Predmet.OstaliListFormatedWithAdress>
    <izvorni_sadrzaj>
      <item>Luan Shatri, Ivana Gorana Kovačića 32, 51326 Vrbovsko punomoćnik sudionika u postupku BRAŠNOPRODUKT d.o.o.</item>
    </izvorni_sadrzaj>
    <derivirana_varijabla naziv="DomainObject.Predmet.OstaliListFormatedWithAdress_1">
      <item>Luan Shatri, Ivana Gorana Kovačića 32, 51326 Vrbovsko punomoćnik sudionika u postupku BRAŠNOPRODUKT d.o.o.</item>
    </derivirana_varijabla>
  </DomainObject.Predmet.OstaliListFormatedWithAdress>
  <DomainObject.Predmet.OstaliListFormatedWithAdressOIB>
    <izvorni_sadrzaj>
      <item>Luan Shatri, OIB 85028418140, Ivana Gorana Kovačića 32, 51326 Vrbovsko punomoćnik sudionika u postupku BRAŠNOPRODUKT d.o.o.</item>
    </izvorni_sadrzaj>
    <derivirana_varijabla naziv="DomainObject.Predmet.OstaliListFormatedWithAdressOIB_1">
      <item>Luan Shatri, OIB 85028418140, Ivana Gorana Kovačića 32, 51326 Vrbovsko punomoćnik sudionika u postupku BRAŠNOPRODUKT d.o.o.</item>
    </derivirana_varijabla>
  </DomainObject.Predmet.OstaliListFormatedWithAdressOIB>
  <DomainObject.Predmet.OstaliListNazivFormated>
    <izvorni_sadrzaj>
      <item>Luan Shatri</item>
    </izvorni_sadrzaj>
    <derivirana_varijabla naziv="DomainObject.Predmet.OstaliListNazivFormated_1">
      <item>Luan Shatri</item>
    </derivirana_varijabla>
  </DomainObject.Predmet.OstaliListNazivFormated>
  <DomainObject.Predmet.OstaliListNazivFormatedOIB>
    <izvorni_sadrzaj>
      <item>Luan Shatri, OIB 85028418140</item>
    </izvorni_sadrzaj>
    <derivirana_varijabla naziv="DomainObject.Predmet.OstaliListNazivFormatedOIB_1">
      <item>Luan Shatri, OIB 85028418140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BRAŠNOPRODUKT d.o.o.</izvorni_sadrzaj>
    <derivirana_varijabla naziv="DomainObject.Predmet.ProtustrankaIDrugi_1">BRAŠNOPRODUKT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BRAŠNOPRODUKT d.o.o., OIB 84529699857, Savska cesta 76, 10000 Zagreb</izvorni_sadrzaj>
    <derivirana_varijabla naziv="DomainObject.Predmet.ProtustrankaIDrugiAdressOIB_1">BRAŠNOPRODUKT d.o.o., OIB 84529699857, Savska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BRAŠNOPRODUKT d.o.o.</item>
      <item>Luan Shatri</item>
    </izvorni_sadrzaj>
    <derivirana_varijabla naziv="DomainObject.Predmet.SudioniciListNaziv_1">
      <item>FINA Regionalni centar Zagreb</item>
      <item>BRAŠNOPRODUKT d.o.o.</item>
      <item>Luan Shatri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BRAŠNOPRODUKT d.o.o., OIB 84529699857, Savska cesta 76,10000 Zagreb</item>
      <item>Luan Shatri, OIB 85028418140, Ivana Gorana Kovačića 32,51326 Vrbovsko</item>
    </izvorni_sadrzaj>
    <derivirana_varijabla naziv="DomainObject.Predmet.SudioniciListAdressOIB_1">
      <item>FINA Regionalni centar Zagreb, OIB 85821130368, Trg svibanjskih žrtava 1995. br. 1,10000 Zagreb</item>
      <item>BRAŠNOPRODUKT d.o.o., OIB 84529699857, Savska cesta 76,10000 Zagreb</item>
      <item>Luan Shatri, OIB 85028418140, Ivana Gorana Kovačića 32,51326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84529699857</item>
      <item>, OIB 85028418140</item>
    </izvorni_sadrzaj>
    <derivirana_varijabla naziv="DomainObject.Predmet.SudioniciListNazivOIB_1">
      <item>, OIB 85821130368</item>
      <item>, OIB 84529699857</item>
      <item>, OIB 85028418140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26729-87B9-45C9-A12F-436B225CC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1767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2017-02-23T13:13:00Z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2017-02-23T13:15:00Z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