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b133" w14:paraId="ecfb133" w:rsidRDefault="00E01444" w:rsidP="00E01444" w:rsidR="00E01444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01444" w:rsidP="00E01444" w:rsidR="00E0144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01444" w:rsidP="00E01444" w:rsidR="00E0144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01444" w:rsidP="00E01444" w:rsidR="00E0144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St-1026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16-9</w:t>
      </w:r>
    </w:p>
    <w:p w:rsidRDefault="00E01444" w:rsidP="00E01444" w:rsidR="00E0144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01444" w:rsidP="00E01444" w:rsidR="00E01444" w:rsidRPr="000A3A0F">
      <w:pPr>
        <w:jc w:val="both"/>
        <w:rPr>
          <w:sz w:val="23"/>
          <w:szCs w:val="23"/>
        </w:rPr>
      </w:pPr>
    </w:p>
    <w:p w:rsidRDefault="00E01444" w:rsidP="00E01444" w:rsidR="00E0144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01444" w:rsidP="00E01444" w:rsidR="00E01444" w:rsidRPr="000A3A0F">
      <w:pPr>
        <w:rPr>
          <w:sz w:val="23"/>
          <w:szCs w:val="23"/>
        </w:rPr>
      </w:pPr>
    </w:p>
    <w:p w:rsidRDefault="00E01444" w:rsidP="00E01444" w:rsidR="00E0144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01444" w:rsidP="00E01444" w:rsidR="00E01444" w:rsidRPr="00E01444">
      <w:pPr>
        <w:rPr>
          <w:sz w:val="23"/>
          <w:szCs w:val="23"/>
        </w:rPr>
      </w:pPr>
    </w:p>
    <w:p w:rsidRDefault="00E01444" w:rsidP="00E01444" w:rsidR="00E01444" w:rsidRPr="00E01444">
      <w:pPr>
        <w:jc w:val="both"/>
        <w:rPr>
          <w:sz w:val="23"/>
          <w:szCs w:val="23"/>
        </w:rPr>
      </w:pPr>
      <w:r w:rsidRPr="00E01444">
        <w:rPr>
          <w:sz w:val="23"/>
          <w:szCs w:val="23"/>
        </w:rPr>
        <w:tab/>
        <w:t xml:space="preserve">Trgovački sud u Pazinu, po sucu Adrijani Labinjan Skok, radi otvaranja stečajnog postupka nad dužnikom MAXIMUS OPES j.d.o.o., Pula, Keršovanijeva 37, OIB: 01329811097, </w:t>
      </w:r>
      <w:r>
        <w:rPr>
          <w:sz w:val="23"/>
          <w:szCs w:val="23"/>
        </w:rPr>
        <w:t>26. listopada</w:t>
      </w:r>
      <w:r w:rsidRPr="00E01444">
        <w:rPr>
          <w:sz w:val="23"/>
          <w:szCs w:val="23"/>
        </w:rPr>
        <w:t xml:space="preserve"> 2016. </w:t>
      </w:r>
    </w:p>
    <w:p w:rsidRDefault="00E01444" w:rsidP="00E01444" w:rsidR="00E01444" w:rsidRPr="00E01444">
      <w:pPr>
        <w:jc w:val="both"/>
        <w:rPr>
          <w:sz w:val="23"/>
          <w:szCs w:val="23"/>
        </w:rPr>
      </w:pPr>
    </w:p>
    <w:p w:rsidRDefault="00E01444" w:rsidP="00E01444" w:rsidR="00E0144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01444" w:rsidP="00E01444" w:rsidR="00E01444" w:rsidRPr="000A3A0F">
      <w:pPr>
        <w:jc w:val="both"/>
        <w:rPr>
          <w:sz w:val="23"/>
          <w:szCs w:val="23"/>
        </w:rPr>
      </w:pPr>
    </w:p>
    <w:p w:rsidRDefault="00E01444" w:rsidP="00E01444" w:rsidR="00E0144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01444">
        <w:rPr>
          <w:sz w:val="23"/>
          <w:szCs w:val="23"/>
        </w:rPr>
        <w:t>MAXIMUS OPES j.d.o.o., Pula, Keršovanijeva 37, OIB: 01329811097</w:t>
      </w:r>
      <w:r>
        <w:t xml:space="preserve">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1026-16</w:t>
      </w:r>
      <w:r w:rsidRPr="000A3A0F">
        <w:rPr>
          <w:bCs w:val="false"/>
          <w:sz w:val="23"/>
          <w:szCs w:val="23"/>
        </w:rPr>
        <w:t xml:space="preserve">.  </w:t>
      </w:r>
    </w:p>
    <w:p w:rsidRDefault="00E01444" w:rsidP="00E01444" w:rsidR="00E01444" w:rsidRPr="000A3A0F">
      <w:pPr>
        <w:jc w:val="both"/>
        <w:rPr>
          <w:sz w:val="23"/>
          <w:szCs w:val="23"/>
        </w:rPr>
      </w:pPr>
    </w:p>
    <w:p w:rsidRDefault="00E01444" w:rsidP="00E01444" w:rsidR="00E01444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01444" w:rsidP="00E01444" w:rsidR="00E01444" w:rsidRPr="000A3A0F">
      <w:pPr>
        <w:jc w:val="both"/>
        <w:rPr>
          <w:bCs w:val="false"/>
          <w:sz w:val="23"/>
          <w:szCs w:val="23"/>
        </w:rPr>
      </w:pPr>
    </w:p>
    <w:p w:rsidRDefault="00E01444" w:rsidP="00E01444" w:rsidR="00E01444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01444" w:rsidP="00E01444" w:rsidR="00E01444" w:rsidRPr="000A3A0F">
      <w:pPr>
        <w:jc w:val="both"/>
        <w:rPr>
          <w:sz w:val="23"/>
          <w:szCs w:val="23"/>
          <w:lang w:val="pl-PL"/>
        </w:rPr>
      </w:pPr>
    </w:p>
    <w:p w:rsidRDefault="00E01444" w:rsidP="00E01444" w:rsidR="00E0144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01444" w:rsidP="00E01444" w:rsidR="00E01444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120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E01444" w:rsidP="00E01444" w:rsidR="00E0144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01444" w:rsidP="00E01444" w:rsidR="00E01444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01444" w:rsidP="00E01444" w:rsidR="00E01444" w:rsidRPr="000A3A0F">
      <w:pPr>
        <w:rPr>
          <w:sz w:val="23"/>
          <w:szCs w:val="23"/>
        </w:rPr>
      </w:pPr>
    </w:p>
    <w:p w:rsidRDefault="00E01444" w:rsidP="00E01444" w:rsidR="00E01444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42033B">
        <w:rPr>
          <w:sz w:val="23"/>
          <w:szCs w:val="23"/>
        </w:rPr>
        <w:t xml:space="preserve"> </w:t>
      </w:r>
      <w:r>
        <w:rPr>
          <w:sz w:val="23"/>
          <w:szCs w:val="23"/>
        </w:rPr>
        <w:t>26. listopada</w:t>
      </w:r>
      <w:r w:rsidRPr="00B70F14">
        <w:rPr>
          <w:sz w:val="23"/>
          <w:szCs w:val="23"/>
        </w:rPr>
        <w:t xml:space="preserve">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E01444" w:rsidP="00E01444" w:rsidR="00E01444">
      <w:pPr>
        <w:ind w:firstLine="720" w:left="2880"/>
        <w:jc w:val="both"/>
        <w:rPr>
          <w:sz w:val="23"/>
          <w:szCs w:val="23"/>
        </w:rPr>
      </w:pPr>
    </w:p>
    <w:p w:rsidRDefault="00E01444" w:rsidP="00E01444" w:rsidR="00E01444" w:rsidRPr="000A3A0F">
      <w:pPr>
        <w:ind w:firstLine="720" w:left="2880"/>
        <w:jc w:val="both"/>
        <w:rPr>
          <w:sz w:val="23"/>
          <w:szCs w:val="23"/>
        </w:rPr>
      </w:pPr>
    </w:p>
    <w:p w:rsidRDefault="00E01444" w:rsidP="00E01444" w:rsidR="00E01444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01444" w:rsidP="00E01444" w:rsidR="00E01444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E01444" w:rsidP="00E01444" w:rsidR="00E01444" w:rsidRPr="000A3A0F">
      <w:pPr>
        <w:jc w:val="both"/>
        <w:rPr>
          <w:sz w:val="23"/>
          <w:szCs w:val="23"/>
        </w:rPr>
      </w:pPr>
    </w:p>
    <w:p w:rsidRDefault="00E01444" w:rsidP="00E01444" w:rsidR="00E01444">
      <w:pPr>
        <w:jc w:val="both"/>
        <w:rPr>
          <w:sz w:val="23"/>
          <w:szCs w:val="23"/>
        </w:rPr>
      </w:pPr>
    </w:p>
    <w:p w:rsidRDefault="00E01444" w:rsidP="00E01444" w:rsidR="00E01444">
      <w:pPr>
        <w:jc w:val="both"/>
        <w:rPr>
          <w:sz w:val="23"/>
          <w:szCs w:val="23"/>
        </w:rPr>
      </w:pPr>
    </w:p>
    <w:p w:rsidRDefault="00E01444" w:rsidP="00E01444" w:rsidR="00E0144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01444" w:rsidP="00E01444" w:rsidR="00E0144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01444" w:rsidP="00E01444" w:rsidR="00E01444" w:rsidRPr="00D95430"/>
    <w:p w:rsidRDefault="00E01444" w:rsidP="00E01444" w:rsidR="00E01444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01444" w:rsidP="00E01444" w:rsidR="00E01444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>
        <w:rPr>
          <w:sz w:val="23"/>
          <w:szCs w:val="23"/>
        </w:rPr>
        <w:t>26. listopada</w:t>
      </w:r>
      <w:r w:rsidRPr="00B70F14">
        <w:rPr>
          <w:sz w:val="23"/>
          <w:szCs w:val="23"/>
        </w:rPr>
        <w:t xml:space="preserve">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E01444" w:rsidP="00E01444" w:rsidR="00E01444">
      <w:pPr>
        <w:jc w:val="both"/>
      </w:pPr>
    </w:p>
    <w:p w:rsidRDefault="00E01444" w:rsidP="00E01444" w:rsidR="00E01444" w:rsidRPr="00D95430">
      <w:pPr>
        <w:ind w:left="360"/>
        <w:jc w:val="both"/>
      </w:pPr>
    </w:p>
    <w:p w:rsidRDefault="00E01444" w:rsidP="00E01444" w:rsidR="00E01444" w:rsidRPr="00D95430">
      <w:pPr>
        <w:jc w:val="both"/>
      </w:pPr>
    </w:p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E01444" w:rsidP="00E01444" w:rsidR="00E01444"/>
    <w:p w:rsidRDefault="00DE4B42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444" w:rsidP="00E01444" w:rsidR="00E01444">
      <w:r>
        <w:separator/>
      </w:r>
    </w:p>
  </w:endnote>
  <w:endnote w:id="0" w:type="continuationSeparator">
    <w:p w:rsidRDefault="00E01444" w:rsidP="00E01444" w:rsidR="00E01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444" w:rsidP="00E01444" w:rsidR="00E01444">
      <w:r>
        <w:separator/>
      </w:r>
    </w:p>
  </w:footnote>
  <w:footnote w:id="0" w:type="continuationSeparator">
    <w:p w:rsidRDefault="00E01444" w:rsidP="00E01444" w:rsidR="00E01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01444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E4B42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St-1026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16-9</w:t>
        </w:r>
      </w:p>
    </w:sdtContent>
  </w:sdt>
  <w:p w:rsidRDefault="00DE4B4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44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444"/>
    <w:rsid w:val="00554328"/>
    <w:rsid w:val="00985388"/>
    <w:rsid w:val="00DE4B42"/>
    <w:rsid w:val="00E0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44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4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14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4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44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4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14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B4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B4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B4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B4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44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4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14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4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44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4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4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B4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B4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B4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B4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OPES j.d.o.o. Pula</izvorni_sadrzaj>
    <derivirana_varijabla naziv="DomainObject.Predmet.ProtustrankaFormated_1">  MAXIMUS OPES j.d.o.o. Pula</derivirana_varijabla>
  </DomainObject.Predmet.ProtustrankaFormated>
  <DomainObject.Predmet.ProtustrankaFormatedOIB>
    <izvorni_sadrzaj>  MAXIMUS OPES j.d.o.o. Pula, OIB 01329811097</izvorni_sadrzaj>
    <derivirana_varijabla naziv="DomainObject.Predmet.ProtustrankaFormatedOIB_1">  MAXIMUS OPES j.d.o.o. Pula, OIB 01329811097</derivirana_varijabla>
  </DomainObject.Predmet.ProtustrankaFormatedOIB>
  <DomainObject.Predmet.ProtustrankaFormatedWithAdress>
    <izvorni_sadrzaj> MAXIMUS OPES j.d.o.o. Pula, Keršovanijeva 37, 52100 Pula</izvorni_sadrzaj>
    <derivirana_varijabla naziv="DomainObject.Predmet.ProtustrankaFormatedWithAdress_1"> MAXIMUS OPES j.d.o.o. Pula, Keršovanijeva 37, 52100 Pula</derivirana_varijabla>
  </DomainObject.Predmet.ProtustrankaFormatedWithAdress>
  <DomainObject.Predmet.ProtustrankaFormatedWithAdressOIB>
    <izvorni_sadrzaj> MAXIMUS OPES j.d.o.o. Pula, OIB 01329811097, Keršovanijeva 37, 52100 Pula</izvorni_sadrzaj>
    <derivirana_varijabla naziv="DomainObject.Predmet.ProtustrankaFormatedWithAdressOIB_1"> MAXIMUS OPES j.d.o.o. Pula, OIB 01329811097, Keršovanijeva 37, 52100 Pula</derivirana_varijabla>
  </DomainObject.Predmet.ProtustrankaFormatedWithAdressOIB>
  <DomainObject.Predmet.ProtustrankaWithAdress>
    <izvorni_sadrzaj>MAXIMUS OPES j.d.o.o. Pula Keršovanijeva 37, 52100 Pula</izvorni_sadrzaj>
    <derivirana_varijabla naziv="DomainObject.Predmet.ProtustrankaWithAdress_1">MAXIMUS OPES j.d.o.o. Pula Keršovanijeva 37, 52100 Pula</derivirana_varijabla>
  </DomainObject.Predmet.ProtustrankaWithAdress>
  <DomainObject.Predmet.ProtustrankaWithAdressOIB>
    <izvorni_sadrzaj>MAXIMUS OPES j.d.o.o. Pula, OIB 01329811097, Keršovanijeva 37, 52100 Pula</izvorni_sadrzaj>
    <derivirana_varijabla naziv="DomainObject.Predmet.ProtustrankaWithAdressOIB_1">MAXIMUS OPES j.d.o.o. Pula, OIB 01329811097, Keršovanijeva 37, 52100 Pula</derivirana_varijabla>
  </DomainObject.Predmet.ProtustrankaWithAdressOIB>
  <DomainObject.Predmet.ProtustrankaNazivFormated>
    <izvorni_sadrzaj>MAXIMUS OPES j.d.o.o. Pula</izvorni_sadrzaj>
    <derivirana_varijabla naziv="DomainObject.Predmet.ProtustrankaNazivFormated_1">MAXIMUS OPES j.d.o.o. Pula</derivirana_varijabla>
  </DomainObject.Predmet.ProtustrankaNazivFormated>
  <DomainObject.Predmet.ProtustrankaNazivFormatedOIB>
    <izvorni_sadrzaj>MAXIMUS OPES j.d.o.o. Pula, OIB 01329811097</izvorni_sadrzaj>
    <derivirana_varijabla naziv="DomainObject.Predmet.ProtustrankaNazivFormatedOIB_1">MAXIMUS OPES j.d.o.o. Pula, OIB 01329811097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36324.47</izvorni_sadrzaj>
    <derivirana_varijabla naziv="DomainObject.Predmet.TrenutnaVrijednost_1">36324.47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MAXIMUS OPES j.d.o.o. Pula</item>
    </izvorni_sadrzaj>
    <derivirana_varijabla naziv="DomainObject.Predmet.ProtuStrankaListFormated_1">
      <item>MAXIMUS OPES j.d.o.o. Pula</item>
    </derivirana_varijabla>
  </DomainObject.Predmet.ProtuStrankaListFormated>
  <DomainObject.Predmet.ProtuStrankaListFormatedOIB>
    <izvorni_sadrzaj>
      <item>MAXIMUS OPES j.d.o.o. Pula, OIB 01329811097</item>
    </izvorni_sadrzaj>
    <derivirana_varijabla naziv="DomainObject.Predmet.ProtuStrankaListFormatedOIB_1">
      <item>MAXIMUS OPES j.d.o.o. Pula, OIB 01329811097</item>
    </derivirana_varijabla>
  </DomainObject.Predmet.ProtuStrankaListFormatedOIB>
  <DomainObject.Predmet.ProtuStrankaListFormatedWithAdress>
    <izvorni_sadrzaj>
      <item>MAXIMUS OPES j.d.o.o. Pula, Keršovanijeva 37, 52100 Pula</item>
    </izvorni_sadrzaj>
    <derivirana_varijabla naziv="DomainObject.Predmet.ProtuStrankaListFormatedWithAdress_1">
      <item>MAXIMUS OPES j.d.o.o. Pula, Keršovanijeva 37, 52100 Pula</item>
    </derivirana_varijabla>
  </DomainObject.Predmet.ProtuStrankaListFormatedWithAdress>
  <DomainObject.Predmet.ProtuStrankaListFormatedWithAdressOIB>
    <izvorni_sadrzaj>
      <item>MAXIMUS OPES j.d.o.o. Pula, OIB 01329811097, Keršovanijeva 37, 52100 Pula</item>
    </izvorni_sadrzaj>
    <derivirana_varijabla naziv="DomainObject.Predmet.ProtuStrankaListFormatedWithAdressOIB_1">
      <item>MAXIMUS OPES j.d.o.o. Pula, OIB 01329811097, Keršovanijeva 37, 52100 Pula</item>
    </derivirana_varijabla>
  </DomainObject.Predmet.ProtuStrankaListFormatedWithAdressOIB>
  <DomainObject.Predmet.ProtuStrankaListNazivFormated>
    <izvorni_sadrzaj>
      <item>MAXIMUS OPES j.d.o.o. Pula</item>
    </izvorni_sadrzaj>
    <derivirana_varijabla naziv="DomainObject.Predmet.ProtuStrankaListNazivFormated_1">
      <item>MAXIMUS OPES j.d.o.o. Pula</item>
    </derivirana_varijabla>
  </DomainObject.Predmet.ProtuStrankaListNazivFormated>
  <DomainObject.Predmet.ProtuStrankaListNazivFormatedOIB>
    <izvorni_sadrzaj>
      <item>MAXIMUS OPES j.d.o.o. Pula, OIB 01329811097</item>
    </izvorni_sadrzaj>
    <derivirana_varijabla naziv="DomainObject.Predmet.ProtuStrankaListNazivFormatedOIB_1">
      <item>MAXIMUS OPES j.d.o.o. Pula, OIB 01329811097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MAXIMUS OPES j.d.o.o. Pula</izvorni_sadrzaj>
    <derivirana_varijabla naziv="DomainObject.Predmet.ProtustrankaIDrugi_1">MAXIMUS OPES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MAXIMUS OPES j.d.o.o. Pula, OIB 01329811097, Keršovanijeva 37, 52100 Pula</izvorni_sadrzaj>
    <derivirana_varijabla naziv="DomainObject.Predmet.ProtustrankaIDrugiAdressOIB_1">MAXIMUS OPES j.d.o.o. Pula, OIB 01329811097, Keršovanijeva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MAXIMUS OPES j.d.o.o. Pula</item>
    </izvorni_sadrzaj>
    <derivirana_varijabla naziv="DomainObject.Predmet.SudioniciListNaziv_1">
      <item>FINANCIJSKA AGENCIJA, RC RIJEKA, PODRUŽNICA PULA, PULA</item>
      <item>MAXIMUS OPES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MAXIMUS OPES j.d.o.o. Pula, OIB 01329811097, Keršovanijeva 37,52100 Pula</item>
    </izvorni_sadrzaj>
    <derivirana_varijabla naziv="DomainObject.Predmet.SudioniciListAdressOIB_1">
      <item>FINANCIJSKA AGENCIJA, RC RIJEKA, PODRUŽNICA PULA, PULA, OIB 85821130368, Giardini 5,52100 Pula</item>
      <item>MAXIMUS OPES j.d.o.o. Pula, OIB 01329811097, Keršovanijeva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01329811097</item>
    </izvorni_sadrzaj>
    <derivirana_varijabla naziv="DomainObject.Predmet.SudioniciListNazivOIB_1">
      <item>, OIB 85821130368</item>
      <item>, OIB 01329811097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2259</properties:Characters>
  <properties:Lines>72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2016-10-26T09:55:00Z</dcterms:created>
  <dc:creator>Jasmina Matika</dc:creator>
  <cp:lastModifiedBy>Jasmina Matika</cp:lastModifiedBy>
  <dcterms:modified xmlns:xsi="http://www.w3.org/2001/XMLSchema-instance" xsi:type="dcterms:W3CDTF">2016-10-26T09:59:00Z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