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85c0" w14:paraId="6b485c0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A2129F">
        <w:t xml:space="preserve">zahtjeva </w:t>
      </w:r>
      <w:r w:rsidR="00564F05">
        <w:t xml:space="preserve">Financijske agencije, Regionalni centar Zagreb, Podružnica Varaždin, za </w:t>
      </w:r>
      <w:r w:rsidR="00A2129F">
        <w:t>provedbu skraćenog stečajnog postupka</w:t>
      </w:r>
      <w:r w:rsidR="00564F05">
        <w:t xml:space="preserve"> nad dužnikom</w:t>
      </w:r>
      <w:r w:rsidR="003A32FB">
        <w:t xml:space="preserve"> RZ Peleti Slatina d.o.o., Varaždin, Janka Draškovića 2, OIB: 34440021556, kojeg zastupaju punomoćnici odvjetnici iz Odvjetničkog drutšva Jagar &amp; Grebenar iz Zagreba, 24. travnja 2017</w:t>
      </w:r>
      <w:r w:rsidR="00564F05">
        <w:t>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A2129F">
        <w:t>provedbu skraćenog 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3A32FB">
        <w:t xml:space="preserve"> RZ Peleti Slatina d.o.o., Varaždin, Janka Draškovića 2, OIB: 34440021556</w:t>
      </w:r>
      <w:r w:rsidR="00564F05">
        <w:t>.</w:t>
      </w:r>
    </w:p>
    <w:p w:rsidRDefault="008F4841" w:rsidP="00564F05" w:rsidR="008F4841">
      <w:pPr>
        <w:ind w:firstLine="708"/>
        <w:jc w:val="both"/>
      </w:pP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3A32FB">
        <w:t>29. ožujka 2017</w:t>
      </w:r>
      <w:r>
        <w:t xml:space="preserve">. podnijela ovome sudu </w:t>
      </w:r>
      <w:r w:rsidR="00A2129F">
        <w:t>zahtjev za provedbu skraćenog 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A2129F">
        <w:t>120</w:t>
      </w:r>
      <w:r>
        <w:t xml:space="preserve"> dana, u ukupnom iznosu od </w:t>
      </w:r>
      <w:r w:rsidR="003A32FB">
        <w:t>107.293,17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>
      <w:pPr>
        <w:ind w:firstLine="708"/>
        <w:jc w:val="both"/>
      </w:pPr>
      <w:r>
        <w:t xml:space="preserve">Podneskom od </w:t>
      </w:r>
      <w:r w:rsidR="003A32FB">
        <w:t>21. travnja 2017. punomoćnik dužnika obavijestio</w:t>
      </w:r>
      <w:r w:rsidR="000B3D9D">
        <w:t xml:space="preserve"> </w:t>
      </w:r>
      <w:r w:rsidR="00C445F5">
        <w:t>je</w:t>
      </w:r>
      <w:r>
        <w:t xml:space="preserve"> ovaj sud da je prestao stečajni razlog nesposobnosti za plaćanje od strane dužnika, te je</w:t>
      </w:r>
      <w:r w:rsidR="00C445F5">
        <w:t xml:space="preserve"> </w:t>
      </w:r>
      <w:r w:rsidR="000B3D9D">
        <w:t xml:space="preserve">u prilogu tog podneska </w:t>
      </w:r>
      <w:r w:rsidR="003A32FB">
        <w:t xml:space="preserve">dostavio </w:t>
      </w:r>
      <w:r>
        <w:t xml:space="preserve">potvrdu Financijske agencije od </w:t>
      </w:r>
      <w:r w:rsidR="003A32FB">
        <w:t>19. travnja 2017</w:t>
      </w:r>
      <w:r>
        <w:t xml:space="preserve">. u kojoj je navedeno da je na dan izdavanja potvrde evidentirano 0 dana neprekidne blokade, a nepodmirene obveze iznose 0,00 kn. </w:t>
      </w:r>
    </w:p>
    <w:p w:rsidRDefault="000B3D9D" w:rsidP="00564F05" w:rsidR="000B3D9D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B3D9D" w:rsidP="00324A7D" w:rsidR="000B3D9D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3A32FB">
        <w:t>24. travnja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A32FB" w:rsidP="003A32FB" w:rsidR="003A32F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A2129F">
      <w:pPr>
        <w:numPr>
          <w:ilvl w:val="0"/>
          <w:numId w:val="3"/>
        </w:numPr>
        <w:jc w:val="both"/>
      </w:pPr>
      <w:r>
        <w:t>Dužnik</w:t>
      </w:r>
      <w:r w:rsidR="008F4841">
        <w:t>u</w:t>
      </w:r>
      <w:r>
        <w:t xml:space="preserve">, </w:t>
      </w:r>
      <w:r w:rsidR="003A32FB">
        <w:t>kojeg zastupaju punomoćnici odvjetnici iz Odvjetničkog drutšva Jagar &amp; Grebenar iz Zagreba, Masarykova 15,</w:t>
      </w:r>
    </w:p>
    <w:p w:rsidRDefault="003A32FB" w:rsidP="000B3D9D" w:rsidR="000B3D9D">
      <w:pPr>
        <w:numPr>
          <w:ilvl w:val="0"/>
          <w:numId w:val="3"/>
        </w:numPr>
        <w:jc w:val="both"/>
      </w:pPr>
      <w:r>
        <w:t>Direktoru</w:t>
      </w:r>
      <w:r w:rsidR="00564F05">
        <w:t xml:space="preserve"> dužnika </w:t>
      </w:r>
      <w:r>
        <w:t>Franz Heuer, 2813 Lichtenegg, Bromberg, Schlag 19, Republika Austrija,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B3D9D" w:rsidP="00564F05" w:rsidR="000B3D9D">
      <w:pPr>
        <w:numPr>
          <w:ilvl w:val="0"/>
          <w:numId w:val="3"/>
        </w:numPr>
        <w:jc w:val="both"/>
      </w:pPr>
      <w:r>
        <w:t>Županijskom državnom odvjetništvu u Varaždinu, Građansko-upravni odjel, Varaždin, B. Radić 2,</w:t>
      </w:r>
      <w:r w:rsidR="008F4841">
        <w:t xml:space="preserve"> uz podnesak dužnika od </w:t>
      </w:r>
      <w:r w:rsidR="003A32FB">
        <w:t>21. travnja 2017</w:t>
      </w:r>
      <w:r w:rsidR="008F4841">
        <w:t xml:space="preserve">. i potvrdu Financijske agencije od </w:t>
      </w:r>
      <w:r w:rsidR="003A32FB">
        <w:t>19. travnja 2017</w:t>
      </w:r>
      <w:r w:rsidR="008F4841">
        <w:t>.</w:t>
      </w:r>
    </w:p>
    <w:p w:rsidRDefault="008F4841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62C" w:rsidR="0018662C">
      <w:r>
        <w:separator/>
      </w:r>
    </w:p>
  </w:endnote>
  <w:endnote w:id="0" w:type="continuationSeparator">
    <w:p w:rsidRDefault="0018662C" w:rsidR="00186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62C" w:rsidR="0018662C">
      <w:r>
        <w:separator/>
      </w:r>
    </w:p>
  </w:footnote>
  <w:footnote w:id="0" w:type="continuationSeparator">
    <w:p w:rsidRDefault="0018662C" w:rsidR="00186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4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3A32FB">
      <w:t>177/17-6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3A32FB">
      <w:t>177/17-6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90B5B"/>
    <w:rsid w:val="000B3D9D"/>
    <w:rsid w:val="000F2173"/>
    <w:rsid w:val="001433A7"/>
    <w:rsid w:val="00177069"/>
    <w:rsid w:val="0018662C"/>
    <w:rsid w:val="001A3208"/>
    <w:rsid w:val="00314205"/>
    <w:rsid w:val="00324A7D"/>
    <w:rsid w:val="003A32FB"/>
    <w:rsid w:val="005209F9"/>
    <w:rsid w:val="00544BCE"/>
    <w:rsid w:val="00562867"/>
    <w:rsid w:val="00564F05"/>
    <w:rsid w:val="006744F8"/>
    <w:rsid w:val="00695244"/>
    <w:rsid w:val="006C3531"/>
    <w:rsid w:val="008F4841"/>
    <w:rsid w:val="00A04466"/>
    <w:rsid w:val="00A2129F"/>
    <w:rsid w:val="00A27433"/>
    <w:rsid w:val="00A5293B"/>
    <w:rsid w:val="00A550F9"/>
    <w:rsid w:val="00B2376B"/>
    <w:rsid w:val="00BC5983"/>
    <w:rsid w:val="00C445F5"/>
    <w:rsid w:val="00C6407F"/>
    <w:rsid w:val="00C859BF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4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4F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4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4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4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4F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4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4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RZ Peleti Slatina društvo s ograničenom odgovornošću za proizvodnju, trgovinu i usluge zastupanog po punomoćniku JAGAR &amp; GREBENAR, ODVJETNIČKO DRUŠTVO</izvorni_sadrzaj>
    <derivirana_varijabla naziv="DomainObject.Predmet.ProtustrankaFormated_1">  RZ Peleti Slatina društvo s ograničenom odgovornošću za proizvodnju, trgovinu i usluge zastupanog po punomoćniku JAGAR &amp; GREBENAR, ODVJETNIČKO DRUŠTVO</derivirana_varijabla>
  </DomainObject.Predmet.ProtustrankaFormated>
  <DomainObject.Predmet.ProtustrankaFormatedOIB>
    <izvorni_sadrzaj>  RZ Peleti Slatina društvo s ograničenom odgovornošću za proizvodnju, trgovinu i usluge, OIB 34440021556 zastupanog po punomoćniku JAGAR &amp; GREBENAR, ODVJETNIČKO DRUŠTVO</izvorni_sadrzaj>
    <derivirana_varijabla naziv="DomainObject.Predmet.ProtustrankaFormatedOIB_1">  RZ Peleti Slatina društvo s ograničenom odgovornošću za proizvodnju, trgovinu i usluge, OIB 34440021556 zastupanog po punomoćniku JAGAR &amp; GREBENAR, ODVJETNIČKO DRUŠTVO</derivirana_varijabla>
  </DomainObject.Predmet.ProtustrankaFormatedOIB>
  <DomainObject.Predmet.ProtustrankaFormatedWithAdress>
    <izvorni_sadrzaj> RZ Peleti Slatina društvo s ograničenom odgovornošću za proizvodnju, trgovinu i usluge, Janka Draškovića 2, 42000 Varaždin zastupanog po punomoćniku JAGAR &amp; GREBENAR, ODVJETNIČKO DRUŠTVO</izvorni_sadrzaj>
    <derivirana_varijabla naziv="DomainObject.Predmet.ProtustrankaFormatedWithAdress_1"> RZ Peleti Slatina društvo s ograničenom odgovornošću za proizvodnju, trgovinu i usluge, Janka Draškovića 2, 42000 Varaždin zastupanog po punomoćniku JAGAR &amp; GREBENAR, ODVJETNIČKO DRUŠTVO</derivirana_varijabla>
  </DomainObject.Predmet.ProtustrankaFormatedWithAdress>
  <DomainObject.Predmet.ProtustrankaFormatedWithAdressOIB>
    <izvorni_sadrzaj> RZ Peleti Slatina društvo s ograničenom odgovornošću za proizvodnju, trgovinu i usluge, OIB 34440021556, Janka Draškovića 2, 42000 Varaždin zastupanog po punomoćniku JAGAR &amp; GREBENAR, ODVJETNIČKO DRUŠTVO</izvorni_sadrzaj>
    <derivirana_varijabla naziv="DomainObject.Predmet.ProtustrankaFormatedWithAdressOIB_1"> RZ Peleti Slatina društvo s ograničenom odgovornošću za proizvodnju, trgovinu i usluge, OIB 34440021556, Janka Draškovića 2, 42000 Varaždin zastupanog po punomoćniku JAGAR &amp; GREBENAR, ODVJETNIČKO DRUŠTVO</derivirana_varijabla>
  </DomainObject.Predmet.ProtustrankaFormatedWithAdressOIB>
  <DomainObject.Predmet.ProtustrankaWithAdress>
    <izvorni_sadrzaj>RZ Peleti Slatina društvo s ograničenom odgovornošću za proizvodnju, trgovinu i usluge Janka Draškovića 2, 42000 Varaždin</izvorni_sadrzaj>
    <derivirana_varijabla naziv="DomainObject.Predmet.ProtustrankaWithAdress_1">RZ Peleti Slatina društvo s ograničenom odgovornošću za proizvodnju, trgovinu i usluge Janka Draškovića 2, 42000 Varaždin</derivirana_varijabla>
  </DomainObject.Predmet.ProtustrankaWithAdress>
  <DomainObject.Predmet.ProtustrankaWithAdressOIB>
    <izvorni_sadrzaj>RZ Peleti Slatina društvo s ograničenom odgovornošću za proizvodnju, trgovinu i usluge, OIB 34440021556, Janka Draškovića 2, 42000 Varaždin</izvorni_sadrzaj>
    <derivirana_varijabla naziv="DomainObject.Predmet.ProtustrankaWithAdressOIB_1">RZ Peleti Slatina društvo s ograničenom odgovornošću za proizvodnju, trgovinu i usluge, OIB 34440021556, Janka Draškovića 2, 42000 Varaždin</derivirana_varijabla>
  </DomainObject.Predmet.ProtustrankaWithAdressOIB>
  <DomainObject.Predmet.ProtustrankaNazivFormated>
    <izvorni_sadrzaj>RZ Peleti Slatina društvo s ograničenom odgovornošću za proizvodnju, trgovinu i usluge</izvorni_sadrzaj>
    <derivirana_varijabla naziv="DomainObject.Predmet.ProtustrankaNazivFormated_1">RZ Peleti Slatina društvo s ograničenom odgovornošću za proizvodnju, trgovinu i usluge</derivirana_varijabla>
  </DomainObject.Predmet.ProtustrankaNazivFormated>
  <DomainObject.Predmet.ProtustrankaNazivFormatedOIB>
    <izvorni_sadrzaj>RZ Peleti Slatina društvo s ograničenom odgovornošću za proizvodnju, trgovinu i usluge, OIB 34440021556</izvorni_sadrzaj>
    <derivirana_varijabla naziv="DomainObject.Predmet.ProtustrankaNazivFormatedOIB_1">RZ Peleti Slatina društvo s ograničenom odgovornošću za proizvodnju, trgovinu i usluge, OIB 34440021556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107293.17</izvorni_sadrzaj>
    <derivirana_varijabla naziv="DomainObject.Predmet.TrenutnaVrijednost_1">107293.17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RZ Peleti Slatina društvo s ograničenom odgovornošću za proizvodnju, trgovinu i usluge zastupanog po punomoćniku JAGAR &amp; GREBENAR, ODVJETNIČKO DRUŠTVO</item>
    </izvorni_sadrzaj>
    <derivirana_varijabla naziv="DomainObject.Predmet.ProtuStrankaListFormated_1">
      <item>RZ Peleti Slatina društvo s ograničenom odgovornošću za proizvodnju, trgovinu i usluge zastupanog po punomoćniku JAGAR &amp; GREBENAR, ODVJETNIČKO DRUŠTVO</item>
    </derivirana_varijabla>
  </DomainObject.Predmet.ProtuStrankaListFormated>
  <DomainObject.Predmet.ProtuStrankaListFormatedOIB>
    <izvorni_sadrzaj>
      <item>RZ Peleti Slatina društvo s ograničenom odgovornošću za proizvodnju, trgovinu i usluge, OIB 34440021556 zastupanog po punomoćniku JAGAR &amp; GREBENAR, ODVJETNIČKO DRUŠTVO</item>
    </izvorni_sadrzaj>
    <derivirana_varijabla naziv="DomainObject.Predmet.ProtuStrankaListFormatedOIB_1">
      <item>RZ Peleti Slatina društvo s ograničenom odgovornošću za proizvodnju, trgovinu i usluge, OIB 34440021556 zastupanog po punomoćniku JAGAR &amp; GREBENAR, ODVJETNIČKO DRUŠTVO</item>
    </derivirana_varijabla>
  </DomainObject.Predmet.ProtuStrankaListFormatedOIB>
  <DomainObject.Predmet.ProtuStrankaListFormatedWithAdress>
    <izvorni_sadrzaj>
      <item>RZ Peleti Slatina društvo s ograničenom odgovornošću za proizvodnju, trgovinu i usluge, Janka Draškovića 2, 42000 Varaždin zastupanog po punomoćniku JAGAR &amp; GREBENAR, ODVJETNIČKO DRUŠTVO</item>
    </izvorni_sadrzaj>
    <derivirana_varijabla naziv="DomainObject.Predmet.ProtuStrankaListFormatedWithAdress_1">
      <item>RZ Peleti Slatina društvo s ograničenom odgovornošću za proizvodnju, trgovinu i usluge, Janka Draškovića 2, 42000 Varaždin zastupanog po punomoćniku JAGAR &amp; GREBENAR, ODVJETNIČKO DRUŠTVO</item>
    </derivirana_varijabla>
  </DomainObject.Predmet.ProtuStrankaListFormatedWithAdress>
  <DomainObject.Predmet.ProtuStrankaListFormatedWithAdressOIB>
    <izvorni_sadrzaj>
      <item>RZ Peleti Slatina društvo s ograničenom odgovornošću za proizvodnju, trgovinu i usluge, OIB 34440021556, Janka Draškovića 2, 42000 Varaždin zastupanog po punomoćniku JAGAR &amp; GREBENAR, ODVJETNIČKO DRUŠTVO</item>
    </izvorni_sadrzaj>
    <derivirana_varijabla naziv="DomainObject.Predmet.ProtuStrankaListFormatedWithAdressOIB_1">
      <item>RZ Peleti Slatina društvo s ograničenom odgovornošću za proizvodnju, trgovinu i usluge, OIB 34440021556, Janka Draškovića 2, 42000 Varaždin zastupanog po punomoćniku JAGAR &amp; GREBENAR, ODVJETNIČKO DRUŠTVO</item>
    </derivirana_varijabla>
  </DomainObject.Predmet.ProtuStrankaListFormatedWithAdressOIB>
  <DomainObject.Predmet.ProtuStrankaListNazivFormated>
    <izvorni_sadrzaj>
      <item>RZ Peleti Slatina društvo s ograničenom odgovornošću za proizvodnju, trgovinu i usluge</item>
    </izvorni_sadrzaj>
    <derivirana_varijabla naziv="DomainObject.Predmet.ProtuStrankaListNazivFormated_1">
      <item>RZ Peleti Slatina društvo s ograničenom odgovornošću za proizvodnju, trgovinu i usluge</item>
    </derivirana_varijabla>
  </DomainObject.Predmet.ProtuStrankaListNazivFormated>
  <DomainObject.Predmet.ProtuStrankaListNazivFormatedOIB>
    <izvorni_sadrzaj>
      <item>RZ Peleti Slatina društvo s ograničenom odgovornošću za proizvodnju, trgovinu i usluge, OIB 34440021556</item>
    </izvorni_sadrzaj>
    <derivirana_varijabla naziv="DomainObject.Predmet.ProtuStrankaListNazivFormatedOIB_1">
      <item>RZ Peleti Slatina društvo s ograničenom odgovornošću za proizvodnju, trgovinu i usluge, OIB 34440021556</item>
    </derivirana_varijabla>
  </DomainObject.Predmet.ProtuStrankaListNazivFormatedOIB>
  <DomainObject.Predmet.OstaliListFormated>
    <izvorni_sadrzaj>
      <item>Sudski registar</item>
      <item>e-oglasna ploča</item>
      <item>Franz Heuer</item>
      <item>JAGAR &amp; GREBENAR, ODVJETNIČKO DRUŠTVO punomoćnik sudionika u postupku RZ Peleti Slatina društvo s ograničenom odgovornošću za proizvodnju, trgovinu i usluge</item>
    </izvorni_sadrzaj>
    <derivirana_varijabla naziv="DomainObject.Predmet.OstaliListFormated_1">
      <item>Sudski registar</item>
      <item>e-oglasna ploča</item>
      <item>Franz Heuer</item>
      <item>JAGAR &amp; GREBENAR, ODVJETNIČKO DRUŠTVO punomoćnik sudionika u postupku RZ Peleti Slatina društvo s ograničenom odgovornošću za proizvodnju, trgovinu i usluge</item>
    </derivirana_varijabla>
  </DomainObject.Predmet.OstaliListFormated>
  <DomainObject.Predmet.OstaliListFormatedOIB>
    <izvorni_sadrzaj>
      <item>Sudski registar</item>
      <item>e-oglasna ploča</item>
      <item>Franz Heuer, OIB 30512965676</item>
      <item>JAGAR &amp; GREBENAR, ODVJETNIČKO DRUŠTVO, OIB 50338508399 punomoćnik sudionika u postupku RZ Peleti Slatina društvo s ograničenom odgovornošću za proizvodnju, trgovinu i usluge</item>
    </izvorni_sadrzaj>
    <derivirana_varijabla naziv="DomainObject.Predmet.OstaliListFormatedOIB_1">
      <item>Sudski registar</item>
      <item>e-oglasna ploča</item>
      <item>Franz Heuer, OIB 30512965676</item>
      <item>JAGAR &amp; GREBENAR, ODVJETNIČKO DRUŠTVO, OIB 50338508399 punomoćnik sudionika u postupku RZ Peleti Slatina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e-oglasna ploča</item>
      <item>Franz Heuer, Schlag 19, 2813 Lichtenegg Bromberg</item>
      <item>JAGAR &amp; GREBENAR, ODVJETNIČKO DRUŠTVO, Masarykova 15, 10000 Zagreb punomoćnik sudionika u postupku RZ Peleti Slatina društvo s ograničenom odgovornošću za proizvodnju, trgovinu i usluge</item>
    </izvorni_sadrzaj>
    <derivirana_varijabla naziv="DomainObject.Predmet.OstaliListFormatedWithAdress_1">
      <item>Sudski registar</item>
      <item>e-oglasna ploča</item>
      <item>Franz Heuer, Schlag 19, 2813 Lichtenegg Bromberg</item>
      <item>JAGAR &amp; GREBENAR, ODVJETNIČKO DRUŠTVO, Masarykova 15, 10000 Zagreb punomoćnik sudionika u postupku RZ Peleti Slatina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e-oglasna ploča</item>
      <item>Franz Heuer, OIB 30512965676, Schlag 19, 2813 Lichtenegg Bromberg</item>
      <item>JAGAR &amp; GREBENAR, ODVJETNIČKO DRUŠTVO, OIB 50338508399, Masarykova 15, 10000 Zagreb punomoćnik sudionika u postupku RZ Peleti Slatina društvo s ograničenom odgovornošću za proizvodnju, trgovinu i usluge</item>
    </izvorni_sadrzaj>
    <derivirana_varijabla naziv="DomainObject.Predmet.OstaliListFormatedWithAdressOIB_1">
      <item>Sudski registar</item>
      <item>e-oglasna ploča</item>
      <item>Franz Heuer, OIB 30512965676, Schlag 19, 2813 Lichtenegg Bromberg</item>
      <item>JAGAR &amp; GREBENAR, ODVJETNIČKO DRUŠTVO, OIB 50338508399, Masarykova 15, 10000 Zagreb punomoćnik sudionika u postupku RZ Peleti Slatina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e-oglasna ploča</item>
      <item>Franz Heuer</item>
      <item>JAGAR &amp; GREBENAR, ODVJETNIČKO DRUŠTVO</item>
    </izvorni_sadrzaj>
    <derivirana_varijabla naziv="DomainObject.Predmet.OstaliListNazivFormated_1">
      <item>Sudski registar</item>
      <item>e-oglasna ploča</item>
      <item>Franz Heuer</item>
      <item>JAGAR &amp; GREBENAR, ODVJETNIČKO DRUŠTVO</item>
    </derivirana_varijabla>
  </DomainObject.Predmet.OstaliListNazivFormated>
  <DomainObject.Predmet.OstaliListNazivFormatedOIB>
    <izvorni_sadrzaj>
      <item>Sudski registar</item>
      <item>e-oglasna ploča</item>
      <item>Franz Heuer, OIB 30512965676</item>
      <item>JAGAR &amp; GREBENAR, ODVJETNIČKO DRUŠTVO, OIB 50338508399</item>
    </izvorni_sadrzaj>
    <derivirana_varijabla naziv="DomainObject.Predmet.OstaliListNazivFormatedOIB_1">
      <item>Sudski registar</item>
      <item>e-oglasna ploča</item>
      <item>Franz Heuer, OIB 30512965676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RZ Peleti Slatina društvo s ograničenom odgovornošću za proizvodnju, trgovinu i usluge</izvorni_sadrzaj>
    <derivirana_varijabla naziv="DomainObject.Predmet.ProtustrankaIDrugi_1">RZ Peleti Slatina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RZ Peleti Slatina društvo s ograničenom odgovornošću za proizvodnju, trgovinu i usluge, OIB 34440021556, Janka Draškovića 2, 42000 Varaždin</izvorni_sadrzaj>
    <derivirana_varijabla naziv="DomainObject.Predmet.ProtustrankaIDrugiAdressOIB_1">RZ Peleti Slatina društvo s ograničenom odgovornošću za proizvodnju, trgovinu i usluge, OIB 34440021556,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RZ Peleti Slatina društvo s ograničenom odgovornošću za proizvodnju, trgovinu i usluge</item>
      <item>Sudski registar</item>
      <item>e-oglasna ploča</item>
      <item>Franz Heuer</item>
      <item>JAGAR &amp; GREBENAR, ODVJETNIČKO DRUŠTVO</item>
    </izvorni_sadrzaj>
    <derivirana_varijabla naziv="DomainObject.Predmet.SudioniciListNaziv_1">
      <item>Financijska agencija</item>
      <item>RZ Peleti Slatina društvo s ograničenom odgovornošću za proizvodnju, trgovinu i usluge</item>
      <item>Sudski registar</item>
      <item>e-oglasna ploča</item>
      <item>Franz Heuer</item>
      <item>JAGAR &amp; GREBENAR, ODVJETNIČKO DRUŠTVO</item>
    </derivirana_varijabla>
  </DomainObject.Predmet.SudioniciListNaziv>
  <DomainObject.Predmet.SudioniciListAdressOIB>
    <izvorni_sadrzaj>
      <item>Financijska agencija, OIB 85821130368, Ulica grada Vukovara 70,10000 Zagreb</item>
      <item>RZ Peleti Slatina društvo s ograničenom odgovornošću za proizvodnju, trgovinu i usluge, OIB 34440021556, Janka Draškovića 2,42000 Varaždin</item>
      <item>Sudski registar</item>
      <item>e-oglasna ploča</item>
      <item>Franz Heuer, OIB 30512965676, Schlag 19,2813 Lichtenegg Bromberg</item>
      <item>JAGAR &amp; GREBENAR, ODVJETNIČKO DRUŠTVO, OIB 50338508399, Masarykova 15,10000 Zagreb</item>
    </izvorni_sadrzaj>
    <derivirana_varijabla naziv="DomainObject.Predmet.SudioniciListAdressOIB_1">
      <item>Financijska agencija, OIB 85821130368, Ulica grada Vukovara 70,10000 Zagreb</item>
      <item>RZ Peleti Slatina društvo s ograničenom odgovornošću za proizvodnju, trgovinu i usluge, OIB 34440021556, Janka Draškovića 2,42000 Varaždin</item>
      <item>Sudski registar</item>
      <item>e-oglasna ploča</item>
      <item>Franz Heuer, OIB 30512965676, Schlag 19,2813 Lichtenegg Bromberg</item>
      <item>JAGAR &amp; GREBENAR, ODVJETNIČKO DRUŠTVO,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34440021556</item>
      <item>, OIB null</item>
      <item>, OIB null</item>
      <item>, OIB 30512965676</item>
      <item>, OIB 50338508399</item>
    </izvorni_sadrzaj>
    <derivirana_varijabla naziv="DomainObject.Predmet.SudioniciListNazivOIB_1">
      <item>, OIB 85821130368</item>
      <item>, OIB 34440021556</item>
      <item>, OIB null</item>
      <item>, OIB null</item>
      <item>, OIB 30512965676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427</properties:Words>
  <properties:Characters>2322</properties:Characters>
  <properties:Lines>80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2017-04-24T12:25:00Z</cp:lastPrinted>
  <dcterms:modified xmlns:xsi="http://www.w3.org/2001/XMLSchema-instance" xsi:type="dcterms:W3CDTF">2017-04-24T12:26:00Z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