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4a3b" w14:paraId="a3f4a3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14</w:t>
      </w:r>
      <w:r w:rsidR="00B220E2">
        <w:rPr>
          <w:b/>
        </w:rPr>
        <w:t>78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B220E2">
        <w:rPr>
          <w:b/>
        </w:rPr>
        <w:t>"GRAFIAS" UDRUGA ZA PROMICANJE PRIMJENJENIH UMJETNOSTI, FOTOGRAFIJE, GRAFIČKOG DIZAJNA, LITERARNOG IZRAŽAVANJA, PROMOCIJU RAČUNALNE TEHNOLOGIJE, Zagreb, A. Jakšića 16, OIB: 61164680962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21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B220E2">
        <w:rPr>
          <w:b/>
        </w:rPr>
        <w:t>"GRAFIAS" UDRUGA ZA PROMICANJE PRIMJENJENIH UMJETNOSTI, FOTOGRAFIJE, GRAFIČKOG DIZAJNA, LITERARNOG IZRAŽAVANJA, PROMOCIJU RAČUNALNE TEHNOLOGIJE, Zagreb, A. Jakšića 16, OIB: 61164680962</w:t>
      </w:r>
      <w:r w:rsidR="00F7278D">
        <w:t xml:space="preserve">, iznosi </w:t>
      </w:r>
      <w:r w:rsidR="00B220E2">
        <w:rPr>
          <w:b/>
        </w:rPr>
        <w:t>3.436,19</w:t>
      </w:r>
      <w:r w:rsidR="00831B6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B220E2">
        <w:rPr>
          <w:b/>
        </w:rPr>
        <w:t>Dražen Leljak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831B62">
        <w:rPr>
          <w:b/>
        </w:rPr>
        <w:t>4</w:t>
      </w:r>
      <w:r w:rsidR="00B220E2">
        <w:rPr>
          <w:b/>
        </w:rPr>
        <w:t>78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21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99" w:rsidR="00DE7399">
      <w:r>
        <w:separator/>
      </w:r>
    </w:p>
  </w:endnote>
  <w:endnote w:id="0" w:type="continuationSeparator">
    <w:p w:rsidRDefault="00DE7399" w:rsidR="00DE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99" w:rsidR="00DE7399">
      <w:r>
        <w:separator/>
      </w:r>
    </w:p>
  </w:footnote>
  <w:footnote w:id="0" w:type="continuationSeparator">
    <w:p w:rsidRDefault="00DE7399" w:rsidR="00DE7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9693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6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</izvorni_sadrzaj>
    <derivirana_varijabla naziv="DomainObject.Predmet.Opis_1">čl.444.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St-1478/2016</izvorni_sadrzaj>
    <derivirana_varijabla naziv="DomainObject.Predmet.OznakaBroj_1">St-1478/2016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GRAFIAS udruga za promicanje primjenjenih umjetnosti, fotografije, grafičkog dizajna, literarnog izražavanja, promociju račun</izvorni_sadrzaj>
    <derivirana_varijabla naziv="DomainObject.Predmet.ProtustrankaFormated_1">  GRAFIAS udruga za promicanje primjenjenih umjetnosti, fotografije, grafičkog dizajna, literarnog izražavanja, promociju račun</derivirana_varijabla>
  </DomainObject.Predmet.ProtustrankaFormated>
  <DomainObject.Predmet.ProtustrankaFormatedOIB>
    <izvorni_sadrzaj>  GRAFIAS udruga za promicanje primjenjenih umjetnosti, fotografije, grafičkog dizajna, literarnog izražavanja, promociju račun, OIB 61164680962</izvorni_sadrzaj>
    <derivirana_varijabla naziv="DomainObject.Predmet.ProtustrankaFormatedOIB_1">  GRAFIAS udruga za promicanje primjenjenih umjetnosti, fotografije, grafičkog dizajna, literarnog izražavanja, promociju račun, OIB 61164680962</derivirana_varijabla>
  </DomainObject.Predmet.ProtustrankaFormatedOIB>
  <DomainObject.Predmet.ProtustrankaFormatedWithAdress>
    <izvorni_sadrzaj> GRAFIAS udruga za promicanje primjenjenih umjetnosti, fotografije, grafičkog dizajna, literarnog izražavanja, promociju račun, Ante Jakšića 16, 10000 Zagreb</izvorni_sadrzaj>
    <derivirana_varijabla naziv="DomainObject.Predmet.ProtustrankaFormatedWithAdress_1"> GRAFIAS udruga za promicanje primjenjenih umjetnosti, fotografije, grafičkog dizajna, literarnog izražavanja, promociju račun, Ante Jakšića 16, 10000 Zagreb</derivirana_varijabla>
  </DomainObject.Predmet.ProtustrankaFormatedWithAdress>
  <DomainObject.Predmet.ProtustrankaFormatedWithAdressOIB>
    <izvorni_sadrzaj> GRAFIAS udruga za promicanje primjenjenih umjetnosti, fotografije, grafičkog dizajna, literarnog izražavanja, promociju račun, OIB 61164680962, Ante Jakšića 16, 10000 Zagreb</izvorni_sadrzaj>
    <derivirana_varijabla naziv="DomainObject.Predmet.ProtustrankaFormatedWithAdressOIB_1"> GRAFIAS udruga za promicanje primjenjenih umjetnosti, fotografije, grafičkog dizajna, literarnog izražavanja, promociju račun, OIB 61164680962, Ante Jakšića 16, 10000 Zagreb</derivirana_varijabla>
  </DomainObject.Predmet.ProtustrankaFormatedWithAdressOIB>
  <DomainObject.Predmet.ProtustrankaWithAdress>
    <izvorni_sadrzaj>GRAFIAS udruga za promicanje primjenjenih umjetnosti, fotografije, grafičkog dizajna, literarnog izražavanja, promociju račun Ante Jakšića 16, 10000 Zagreb</izvorni_sadrzaj>
    <derivirana_varijabla naziv="DomainObject.Predmet.ProtustrankaWithAdress_1">GRAFIAS udruga za promicanje primjenjenih umjetnosti, fotografije, grafičkog dizajna, literarnog izražavanja, promociju račun Ante Jakšića 16, 10000 Zagreb</derivirana_varijabla>
  </DomainObject.Predmet.ProtustrankaWithAdress>
  <DomainObject.Predmet.ProtustrankaWithAdressOIB>
    <izvorni_sadrzaj>GRAFIAS udruga za promicanje primjenjenih umjetnosti, fotografije, grafičkog dizajna, literarnog izražavanja, promociju račun, OIB 61164680962, Ante Jakšića 16, 10000 Zagreb</izvorni_sadrzaj>
    <derivirana_varijabla naziv="DomainObject.Predmet.ProtustrankaWithAdressOIB_1">GRAFIAS udruga za promicanje primjenjenih umjetnosti, fotografije, grafičkog dizajna, literarnog izražavanja, promociju račun, OIB 61164680962, Ante Jakšića 16, 10000 Zagreb</derivirana_varijabla>
  </DomainObject.Predmet.ProtustrankaWithAdressOIB>
  <DomainObject.Predmet.ProtustrankaNazivFormated>
    <izvorni_sadrzaj>GRAFIAS udruga za promicanje primjenjenih umjetnosti, fotografije, grafičkog dizajna, literarnog izražavanja, promociju račun</izvorni_sadrzaj>
    <derivirana_varijabla naziv="DomainObject.Predmet.ProtustrankaNazivFormated_1">GRAFIAS udruga za promicanje primjenjenih umjetnosti, fotografije, grafičkog dizajna, literarnog izražavanja, promociju račun</derivirana_varijabla>
  </DomainObject.Predmet.ProtustrankaNazivFormated>
  <DomainObject.Predmet.ProtustrankaNazivFormatedOIB>
    <izvorni_sadrzaj>GRAFIAS udruga za promicanje primjenjenih umjetnosti, fotografije, grafičkog dizajna, literarnog izražavanja, promociju račun, OIB 61164680962</izvorni_sadrzaj>
    <derivirana_varijabla naziv="DomainObject.Predmet.ProtustrankaNazivFormatedOIB_1">GRAFIAS udruga za promicanje primjenjenih umjetnosti, fotografije, grafičkog dizajna, literarnog izražavanja, promociju račun, OIB 61164680962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GRAFIAS udruga za promicanje primjenjenih umjetnosti, fotografije, grafičkog dizajna, literarnog izražavanja, promociju račun</item>
    </izvorni_sadrzaj>
    <derivirana_varijabla naziv="DomainObject.Predmet.ProtuStrankaListFormated_1">
      <item>GRAFIAS udruga za promicanje primjenjenih umjetnosti, fotografije, grafičkog dizajna, literarnog izražavanja, promociju račun</item>
    </derivirana_varijabla>
  </DomainObject.Predmet.ProtuStrankaListFormated>
  <DomainObject.Predmet.ProtuStrankaListFormatedOIB>
    <izvorni_sadrzaj>
      <item>GRAFIAS udruga za promicanje primjenjenih umjetnosti, fotografije, grafičkog dizajna, literarnog izražavanja, promociju račun, OIB 61164680962</item>
    </izvorni_sadrzaj>
    <derivirana_varijabla naziv="DomainObject.Predmet.ProtuStrankaListFormatedOIB_1">
      <item>GRAFIAS udruga za promicanje primjenjenih umjetnosti, fotografije, grafičkog dizajna, literarnog izražavanja, promociju račun, OIB 61164680962</item>
    </derivirana_varijabla>
  </DomainObject.Predmet.ProtuStrankaListFormatedOIB>
  <DomainObject.Predmet.ProtuStrankaListFormatedWithAdress>
    <izvorni_sadrzaj>
      <item>GRAFIAS udruga za promicanje primjenjenih umjetnosti, fotografije, grafičkog dizajna, literarnog izražavanja, promociju račun, Ante Jakšića 16, 10000 Zagreb</item>
    </izvorni_sadrzaj>
    <derivirana_varijabla naziv="DomainObject.Predmet.ProtuStrankaListFormatedWithAdress_1">
      <item>GRAFIAS udruga za promicanje primjenjenih umjetnosti, fotografije, grafičkog dizajna, literarnog izražavanja, promociju račun, Ante Jakšića 16, 10000 Zagreb</item>
    </derivirana_varijabla>
  </DomainObject.Predmet.ProtuStrankaListFormatedWithAdress>
  <DomainObject.Predmet.ProtuStrankaListFormatedWithAdressOIB>
    <izvorni_sadrzaj>
      <item>GRAFIAS udruga za promicanje primjenjenih umjetnosti, fotografije, grafičkog dizajna, literarnog izražavanja, promociju račun, OIB 61164680962, Ante Jakšića 16, 10000 Zagreb</item>
    </izvorni_sadrzaj>
    <derivirana_varijabla naziv="DomainObject.Predmet.ProtuStrankaListFormatedWithAdressOIB_1">
      <item>GRAFIAS udruga za promicanje primjenjenih umjetnosti, fotografije, grafičkog dizajna, literarnog izražavanja, promociju račun, OIB 61164680962, Ante Jakšića 16, 10000 Zagreb</item>
    </derivirana_varijabla>
  </DomainObject.Predmet.ProtuStrankaListFormatedWithAdressOIB>
  <DomainObject.Predmet.ProtuStrankaListNazivFormated>
    <izvorni_sadrzaj>
      <item>GRAFIAS udruga za promicanje primjenjenih umjetnosti, fotografije, grafičkog dizajna, literarnog izražavanja, promociju račun</item>
    </izvorni_sadrzaj>
    <derivirana_varijabla naziv="DomainObject.Predmet.ProtuStrankaListNazivFormated_1">
      <item>GRAFIAS udruga za promicanje primjenjenih umjetnosti, fotografije, grafičkog dizajna, literarnog izražavanja, promociju račun</item>
    </derivirana_varijabla>
  </DomainObject.Predmet.ProtuStrankaListNazivFormated>
  <DomainObject.Predmet.ProtuStrankaListNazivFormatedOIB>
    <izvorni_sadrzaj>
      <item>GRAFIAS udruga za promicanje primjenjenih umjetnosti, fotografije, grafičkog dizajna, literarnog izražavanja, promociju račun, OIB 61164680962</item>
    </izvorni_sadrzaj>
    <derivirana_varijabla naziv="DomainObject.Predmet.ProtuStrankaListNazivFormatedOIB_1">
      <item>GRAFIAS udruga za promicanje primjenjenih umjetnosti, fotografije, grafičkog dizajna, literarnog izražavanja, promociju račun, OIB 61164680962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GRAFIAS udruga za promicanje primjenjenih umjetnosti, fotografije, grafičkog dizajna, literarnog izražavanja, promociju račun</izvorni_sadrzaj>
    <derivirana_varijabla naziv="DomainObject.Predmet.ProtustrankaIDrugi_1">GRAFIAS udruga za promicanje primjenjenih umjetnosti, fotografije, grafičkog dizajna, literarnog izražavanja, promociju račun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GRAFIAS udruga za promicanje primjenjenih umjetnosti, fotografije, grafičkog dizajna, literarnog izražavanja, promociju račun, OIB 61164680962, Ante Jakšića 16, 10000 Zagreb</izvorni_sadrzaj>
    <derivirana_varijabla naziv="DomainObject.Predmet.ProtustrankaIDrugiAdressOIB_1">GRAFIAS udruga za promicanje primjenjenih umjetnosti, fotografije, grafičkog dizajna, literarnog izražavanja, promociju račun, OIB 61164680962, Ante Jakšića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GRAFIAS udruga za promicanje primjenjenih umjetnosti, fotografije, grafičkog dizajna, literarnog izražavanja, promociju račun</item>
      <item>FINA Regionalni centar Zagreb</item>
    </izvorni_sadrzaj>
    <derivirana_varijabla naziv="DomainObject.Predmet.SudioniciListNaziv_1">
      <item>GRAFIAS udruga za promicanje primjenjenih umjetnosti, fotografije, grafičkog dizajna, literarnog izražavanja, promociju račun</item>
      <item>FINA Regionalni centar Zagreb</item>
    </derivirana_varijabla>
  </DomainObject.Predmet.SudioniciListNaziv>
  <DomainObject.Predmet.SudioniciListAdressOIB>
    <izvorni_sadrzaj>
      <item>GRAFIAS udruga za promicanje primjenjenih umjetnosti, fotografije, grafičkog dizajna, literarnog izražavanja, promociju račun, OIB 61164680962, Ante Jakšića 16,10000 Zagreb</item>
      <item>FINA Regionalni centar Zagreb, OIB 85821130368, Trg svibanjskih žrtava 1995. 1,10000 Zagreb</item>
    </izvorni_sadrzaj>
    <derivirana_varijabla naziv="DomainObject.Predmet.SudioniciListAdressOIB_1">
      <item>GRAFIAS udruga za promicanje primjenjenih umjetnosti, fotografije, grafičkog dizajna, literarnog izražavanja, promociju račun, OIB 61164680962, Ante Jakšića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61164680962</item>
      <item>, OIB 85821130368</item>
    </izvorni_sadrzaj>
    <derivirana_varijabla naziv="DomainObject.Predmet.SudioniciListNazivOIB_1">
      <item>, OIB 61164680962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2184</properties:Characters>
  <properties:Lines>63</properties:Lines>
  <properties:Paragraphs>18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2016-06-21T06:27:00Z</cp:lastPrinted>
  <dcterms:modified xmlns:xsi="http://www.w3.org/2001/XMLSchema-instance" xsi:type="dcterms:W3CDTF">2016-06-21T06:35:00Z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