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b84c" w14:paraId="3bbb84c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9C2B72">
        <w:t>389</w:t>
      </w:r>
      <w:r w:rsidRPr="00071F11">
        <w:t>/</w:t>
      </w:r>
      <w:r w:rsidR="00EE5977">
        <w:t>17</w:t>
      </w:r>
      <w:r w:rsidR="00626DBD">
        <w:t>-</w:t>
      </w:r>
      <w:r w:rsidR="00195532">
        <w:t>10</w:t>
      </w:r>
    </w:p>
    <w:p w:rsidRDefault="0030416A" w:rsidP="0030416A" w:rsidR="0030416A" w:rsidRPr="00071F11"/>
    <w:p w:rsidRDefault="0030416A" w:rsidP="0030416A" w:rsidR="0030416A"/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9C2B72">
        <w:t>FERT MAN</w:t>
      </w:r>
      <w:r w:rsidR="00E52157" w:rsidRPr="00E52157">
        <w:t xml:space="preserve"> </w:t>
      </w:r>
      <w:r w:rsidR="009C2B72">
        <w:t>j.</w:t>
      </w:r>
      <w:r w:rsidR="00E52157" w:rsidRPr="00E52157">
        <w:t xml:space="preserve">d.o.o., </w:t>
      </w:r>
      <w:r w:rsidR="009C2B72">
        <w:t>Vukšić, Benkovac</w:t>
      </w:r>
      <w:r w:rsidR="00E52157" w:rsidRPr="00E52157">
        <w:t xml:space="preserve">, </w:t>
      </w:r>
      <w:r w:rsidR="009C2B72">
        <w:t>Vukšić 60</w:t>
      </w:r>
      <w:r w:rsidR="00E52157" w:rsidRPr="00E52157">
        <w:t xml:space="preserve">, </w:t>
      </w:r>
      <w:r w:rsidR="009C2B72">
        <w:t>Benkovac</w:t>
      </w:r>
      <w:r w:rsidR="00E52157" w:rsidRPr="00E52157">
        <w:t xml:space="preserve">, OIB: </w:t>
      </w:r>
      <w:r w:rsidR="009C2B72">
        <w:t>94876658838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195532">
        <w:t>28</w:t>
      </w:r>
      <w:r w:rsidR="000A7DAE">
        <w:t>.</w:t>
      </w:r>
      <w:r w:rsidR="00626DBD">
        <w:t xml:space="preserve"> </w:t>
      </w:r>
      <w:r w:rsidR="00195532">
        <w:t>studenog</w:t>
      </w:r>
      <w:r w:rsidR="00626DBD">
        <w:t xml:space="preserve"> 2017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9C2B72" w:rsidRPr="009C2B72">
        <w:t>FERT MAN j.d.o.o., Vukšić, Benkovac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195532" w:rsidP="003D5A65" w:rsidR="003D5A65" w:rsidRPr="003D5A65">
      <w:pPr>
        <w:jc w:val="center"/>
      </w:pPr>
      <w:r>
        <w:t>6</w:t>
      </w:r>
      <w:r w:rsidR="003D5A65" w:rsidRPr="003D5A65">
        <w:t xml:space="preserve">. </w:t>
      </w:r>
      <w:r>
        <w:t>veljače 2018</w:t>
      </w:r>
      <w:r w:rsidR="00E52157">
        <w:t xml:space="preserve">. u </w:t>
      </w:r>
      <w:r>
        <w:t>10</w:t>
      </w:r>
      <w:r w:rsidR="009C2B72">
        <w:t>,00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9C2B72">
        <w:t>Mate Karduma</w:t>
      </w:r>
      <w:r w:rsidR="00E52157" w:rsidRPr="00E52157">
        <w:t xml:space="preserve">, </w:t>
      </w:r>
      <w:r w:rsidR="009C2B72">
        <w:t>Vukšić</w:t>
      </w:r>
      <w:r w:rsidR="00E52157" w:rsidRPr="00E52157">
        <w:t xml:space="preserve">, </w:t>
      </w:r>
      <w:r w:rsidR="009C2B72">
        <w:t>Benkovac</w:t>
      </w:r>
      <w:r w:rsidR="00E52157" w:rsidRPr="00E52157">
        <w:t xml:space="preserve">, </w:t>
      </w:r>
      <w:r w:rsidR="009C2B72">
        <w:t>Vukšić 60</w:t>
      </w:r>
      <w:r w:rsidR="00E52157" w:rsidRPr="00E52157">
        <w:t xml:space="preserve">, OIB: </w:t>
      </w:r>
      <w:r w:rsidR="009C2B72">
        <w:t>75244549138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BC5027">
        <w:t>6</w:t>
      </w:r>
      <w:r w:rsidR="00626DBD">
        <w:t xml:space="preserve">. </w:t>
      </w:r>
      <w:r w:rsidR="00BC5027">
        <w:t>veljače</w:t>
      </w:r>
      <w:r w:rsidR="0037579F">
        <w:t xml:space="preserve"> </w:t>
      </w:r>
      <w:r w:rsidR="00BC5027">
        <w:t>2018</w:t>
      </w:r>
      <w:r w:rsidR="007F4AAC" w:rsidRPr="003D5A65">
        <w:t xml:space="preserve">. </w:t>
      </w:r>
      <w:r w:rsidR="0037579F" w:rsidRPr="003D5A65">
        <w:t xml:space="preserve">u </w:t>
      </w:r>
      <w:r w:rsidR="00BC5027">
        <w:t>10</w:t>
      </w:r>
      <w:r w:rsidR="009C2B72">
        <w:t>,00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>. izreke ovog rješenja povjerava se Policijskoj upravi</w:t>
      </w:r>
      <w:r w:rsidR="00D34CF7" w:rsidRPr="00071F11">
        <w:t xml:space="preserve"> </w:t>
      </w:r>
      <w:r w:rsidR="009C2B72">
        <w:t>Zadarskoj</w:t>
      </w:r>
      <w:r w:rsidR="000A7DAE">
        <w:t xml:space="preserve"> – Policijska postaja Benkovac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7579F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9C2B72" w:rsidRPr="009C2B72">
        <w:t>FERT MAN j.d.o.o., Vukšić, Benkovac</w:t>
      </w:r>
      <w:r w:rsidRPr="00071F11">
        <w:t xml:space="preserve"> čiji </w:t>
      </w:r>
      <w:r w:rsidR="00E52157">
        <w:t>je zastupnik</w:t>
      </w:r>
      <w:r w:rsidRPr="00071F11">
        <w:t xml:space="preserve"> po zakonu </w:t>
      </w:r>
      <w:r w:rsidR="009C2B72">
        <w:t>Mate Kardum</w:t>
      </w:r>
      <w:r w:rsidR="009C2B72" w:rsidRPr="009C2B72">
        <w:t>, Vukšić, Benkovac, Vukšić 60, OIB: 75244549138</w:t>
      </w:r>
      <w:r w:rsidR="003D5A65">
        <w:t xml:space="preserve">. </w:t>
      </w:r>
      <w:r w:rsidR="00721506" w:rsidRPr="00071F11">
        <w:t xml:space="preserve">Na ročište za utvrđivanje uvjeta za pokretanje postupka određeno za dan </w:t>
      </w:r>
      <w:r w:rsidR="00E52157">
        <w:t>11</w:t>
      </w:r>
      <w:r w:rsidR="00626DBD">
        <w:t xml:space="preserve">. </w:t>
      </w:r>
      <w:r w:rsidR="00071388">
        <w:t>listopada</w:t>
      </w:r>
      <w:r w:rsidR="00721506" w:rsidRPr="00071F11">
        <w:t xml:space="preserve"> 201</w:t>
      </w:r>
      <w:r w:rsidR="00EE5977">
        <w:t>7</w:t>
      </w:r>
      <w:r w:rsidR="00721506" w:rsidRPr="00071F11">
        <w:t xml:space="preserve">., </w:t>
      </w:r>
      <w:r w:rsidR="009C2B72">
        <w:t>Mate Kardum</w:t>
      </w:r>
      <w:r w:rsidR="00E52157" w:rsidRPr="00E52157">
        <w:t xml:space="preserve">, </w:t>
      </w:r>
      <w:r w:rsidR="00721506" w:rsidRPr="00071F11">
        <w:t>premda uredno pozvan</w:t>
      </w:r>
      <w:r w:rsidR="00071388">
        <w:t xml:space="preserve">, </w:t>
      </w:r>
      <w:r w:rsidR="00E52157">
        <w:t>nije pristupio</w:t>
      </w:r>
      <w:r w:rsidR="00721506" w:rsidRPr="00071F11">
        <w:t>.</w:t>
      </w:r>
      <w:r w:rsidR="00195532">
        <w:t xml:space="preserve"> S toga je sud odredio novo ročište za 28. studenoga 2017. i dovođenje Mate Karduma, provedbu čega je povjerio PU Zadarskoj. Obzirom da Mate Kardum nije pristupio na ročište niti je PU Zadarska izvršila nalog o njegovom dovođenju, bilo je neophodno odrediti novi termin za održavanje ročišta i ponoviti nalog za dovođenje.</w:t>
      </w:r>
    </w:p>
    <w:p w:rsidRDefault="00195532" w:rsidP="00653A23" w:rsidR="00721506" w:rsidRPr="00071F11">
      <w:pPr>
        <w:ind w:firstLine="709"/>
        <w:jc w:val="both"/>
      </w:pPr>
      <w:r>
        <w:t>Ovo s toga što je č</w:t>
      </w:r>
      <w:r w:rsidR="00721506" w:rsidRPr="00071F11">
        <w:t>lankom 180. Stečajnog zakona propisano je da se na zastupnike po zakonu stečajnog dužnika primjenjuju i odredbe čl</w:t>
      </w:r>
      <w:r>
        <w:t>. 177. i 178. Stečajnog zakona, pa je primjenom tih odredbi sud</w:t>
      </w:r>
      <w:r w:rsidR="00653A23" w:rsidRPr="00653A23">
        <w:t xml:space="preserve"> odredio novo ročište za određivanje uvjeta za otvaranje stečajnog postupka i odredio prisilno dovođenje </w:t>
      </w:r>
      <w:r w:rsidR="009C2B72">
        <w:t>Mate Karduma</w:t>
      </w:r>
      <w:r w:rsidR="00653A23" w:rsidRPr="00653A23">
        <w:t xml:space="preserve"> obzirom da </w:t>
      </w:r>
      <w:r w:rsidR="00E52157">
        <w:t>je</w:t>
      </w:r>
      <w:r w:rsidR="00653A23" w:rsidRPr="00653A23">
        <w:t xml:space="preserve"> ist</w:t>
      </w:r>
      <w:r w:rsidR="00653A23">
        <w:t>i</w:t>
      </w:r>
      <w:r w:rsidR="00653A23" w:rsidRPr="00653A23">
        <w:t xml:space="preserve"> već prethodno </w:t>
      </w:r>
      <w:r w:rsidR="00653A23" w:rsidRPr="00653A23">
        <w:lastRenderedPageBreak/>
        <w:t xml:space="preserve">rješenjem ovog suda broj </w:t>
      </w:r>
      <w:r w:rsidR="009C2B72">
        <w:t>389/2017-4</w:t>
      </w:r>
      <w:r w:rsidR="00653A23" w:rsidRPr="00653A23">
        <w:t xml:space="preserve"> od </w:t>
      </w:r>
      <w:r w:rsidR="009C2B72">
        <w:t>12</w:t>
      </w:r>
      <w:r w:rsidR="00653A23" w:rsidRPr="00653A23">
        <w:t xml:space="preserve">. rujna 2017. upozoren da će se u slučaju neodazivanja odrediti </w:t>
      </w:r>
      <w:r w:rsidR="00E52157">
        <w:t>njegovo</w:t>
      </w:r>
      <w:r w:rsidR="00653A23" w:rsidRPr="00653A23">
        <w:t xml:space="preserve"> prisilno dovođenje.</w:t>
      </w:r>
    </w:p>
    <w:p w:rsidRDefault="00721506" w:rsidP="0037579F" w:rsidR="00721506" w:rsidRPr="00071F11">
      <w:pPr>
        <w:jc w:val="both"/>
      </w:pPr>
      <w:r w:rsidRPr="00071F11">
        <w:tab/>
        <w:t xml:space="preserve">Slijedom navedenog kako je evidentno da </w:t>
      </w:r>
      <w:r w:rsidR="000A7DAE">
        <w:t>Mate Kardum</w:t>
      </w:r>
      <w:r w:rsidRPr="00071F11">
        <w:t xml:space="preserve"> izbjegava dužnosti propisane čl. 180. i 177. Stečajnog zakona, sud je temeljem odredbe čl. 178. </w:t>
      </w:r>
      <w:r w:rsidR="00E52157">
        <w:t>Stečajnog zakona naložio njegovo</w:t>
      </w:r>
      <w:r w:rsidRPr="00071F11">
        <w:t xml:space="preserve"> prisilno dovođenje i </w:t>
      </w:r>
      <w:r w:rsidR="00071F11" w:rsidRPr="00071F11">
        <w:t xml:space="preserve">provedbu tog naloga povjerio Policijskoj upravi </w:t>
      </w:r>
      <w:r w:rsidR="009C2B72">
        <w:t>Zadarskoj</w:t>
      </w:r>
      <w:r w:rsidR="000A7DAE">
        <w:t xml:space="preserve"> – Policijska postaja Benkovac</w:t>
      </w:r>
      <w:r w:rsidR="00B057DD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195532">
        <w:t>28</w:t>
      </w:r>
      <w:r w:rsidR="000A7DAE">
        <w:t>.</w:t>
      </w:r>
      <w:r w:rsidR="00626DBD">
        <w:t xml:space="preserve"> </w:t>
      </w:r>
      <w:r w:rsidR="00195532">
        <w:t>studenog</w:t>
      </w:r>
      <w:r w:rsidR="00626DBD">
        <w:t xml:space="preserve"> 2017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</w:t>
      </w:r>
      <w:r w:rsidR="00626DBD">
        <w:t>Sutkinja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B93614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0A7DAE">
        <w:t>Zadarskoj – Policijskoj postaji Benkovac</w:t>
      </w:r>
    </w:p>
    <w:p w:rsidRDefault="009C2B72" w:rsidP="00C969E8" w:rsidR="00626DBD">
      <w:pPr>
        <w:numPr>
          <w:ilvl w:val="0"/>
          <w:numId w:val="2"/>
        </w:numPr>
      </w:pPr>
      <w:r>
        <w:t>Mati</w:t>
      </w:r>
      <w:r w:rsidRPr="009C2B72">
        <w:t xml:space="preserve"> Kardum</w:t>
      </w:r>
      <w:r>
        <w:t>u</w:t>
      </w:r>
      <w:r w:rsidRPr="009C2B72">
        <w:t>, Vukšić, Benkovac, Vukšić 60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7F2D"/>
    <w:rsid w:val="00195532"/>
    <w:rsid w:val="001E2EAF"/>
    <w:rsid w:val="002112DA"/>
    <w:rsid w:val="00245EAA"/>
    <w:rsid w:val="0025407A"/>
    <w:rsid w:val="00262757"/>
    <w:rsid w:val="002737AA"/>
    <w:rsid w:val="00283E54"/>
    <w:rsid w:val="0030416A"/>
    <w:rsid w:val="00350F46"/>
    <w:rsid w:val="0037579F"/>
    <w:rsid w:val="0038689D"/>
    <w:rsid w:val="003D5A65"/>
    <w:rsid w:val="003F07A3"/>
    <w:rsid w:val="004B162F"/>
    <w:rsid w:val="004B2ADD"/>
    <w:rsid w:val="004B64C6"/>
    <w:rsid w:val="00592999"/>
    <w:rsid w:val="005D4160"/>
    <w:rsid w:val="00626DBD"/>
    <w:rsid w:val="00653A23"/>
    <w:rsid w:val="00721506"/>
    <w:rsid w:val="007355E9"/>
    <w:rsid w:val="00736E8D"/>
    <w:rsid w:val="007F4AAC"/>
    <w:rsid w:val="008D350E"/>
    <w:rsid w:val="00974B89"/>
    <w:rsid w:val="00987847"/>
    <w:rsid w:val="009C2B72"/>
    <w:rsid w:val="00A23B33"/>
    <w:rsid w:val="00A241EB"/>
    <w:rsid w:val="00A754BE"/>
    <w:rsid w:val="00B057DD"/>
    <w:rsid w:val="00B32693"/>
    <w:rsid w:val="00B63387"/>
    <w:rsid w:val="00B93614"/>
    <w:rsid w:val="00BC263E"/>
    <w:rsid w:val="00BC5027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853D6"/>
    <w:rsid w:val="00DF78F8"/>
    <w:rsid w:val="00E52157"/>
    <w:rsid w:val="00E5260C"/>
    <w:rsid w:val="00E8758E"/>
    <w:rsid w:val="00EE5977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C5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0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0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0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0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C5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0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0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0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0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FERT MAN j.d.o.o. za građenje i trgovinu</izvorni_sadrzaj>
    <derivirana_varijabla naziv="DomainObject.Predmet.ProtustrankaFormated_1">  FERT MAN j.d.o.o. za građenje i trgovinu</derivirana_varijabla>
  </DomainObject.Predmet.ProtustrankaFormated>
  <DomainObject.Predmet.ProtustrankaFormatedOIB>
    <izvorni_sadrzaj>  FERT MAN j.d.o.o. za građenje i trgovinu, OIB 94876658838</izvorni_sadrzaj>
    <derivirana_varijabla naziv="DomainObject.Predmet.ProtustrankaFormatedOIB_1">  FERT MAN j.d.o.o. za građenje i trgovinu, OIB 94876658838</derivirana_varijabla>
  </DomainObject.Predmet.ProtustrankaFormatedOIB>
  <DomainObject.Predmet.ProtustrankaFormatedWithAdress>
    <izvorni_sadrzaj> FERT MAN j.d.o.o. za građenje i trgovinu, Benkovac, Vukšić 60, 23420 Vukšić</izvorni_sadrzaj>
    <derivirana_varijabla naziv="DomainObject.Predmet.ProtustrankaFormatedWithAdress_1"> FERT MAN j.d.o.o. za građenje i trgovinu, Benkovac, Vukšić 60, 23420 Vukšić</derivirana_varijabla>
  </DomainObject.Predmet.ProtustrankaFormatedWithAdress>
  <DomainObject.Predmet.ProtustrankaFormatedWithAdressOIB>
    <izvorni_sadrzaj> FERT MAN j.d.o.o. za građenje i trgovinu, OIB 94876658838, Benkovac, Vukšić 60, 23420 Vukšić</izvorni_sadrzaj>
    <derivirana_varijabla naziv="DomainObject.Predmet.ProtustrankaFormatedWithAdressOIB_1"> FERT MAN j.d.o.o. za građenje i trgovinu, OIB 94876658838, Benkovac, Vukšić 60, 23420 Vukšić</derivirana_varijabla>
  </DomainObject.Predmet.ProtustrankaFormatedWithAdressOIB>
  <DomainObject.Predmet.ProtustrankaWithAdress>
    <izvorni_sadrzaj>FERT MAN j.d.o.o. za građenje i trgovinu Benkovac, Vukšić 60, 23420 Vukšić</izvorni_sadrzaj>
    <derivirana_varijabla naziv="DomainObject.Predmet.ProtustrankaWithAdress_1">FERT MAN j.d.o.o. za građenje i trgovinu Benkovac, Vukšić 60, 23420 Vukšić</derivirana_varijabla>
  </DomainObject.Predmet.ProtustrankaWithAdress>
  <DomainObject.Predmet.ProtustrankaWithAdressOIB>
    <izvorni_sadrzaj>FERT MAN j.d.o.o. za građenje i trgovinu, OIB 94876658838, Benkovac, Vukšić 60, 23420 Vukšić</izvorni_sadrzaj>
    <derivirana_varijabla naziv="DomainObject.Predmet.ProtustrankaWithAdressOIB_1">FERT MAN j.d.o.o. za građenje i trgovinu, OIB 94876658838, Benkovac, Vukšić 60, 23420 Vukšić</derivirana_varijabla>
  </DomainObject.Predmet.ProtustrankaWithAdressOIB>
  <DomainObject.Predmet.ProtustrankaNazivFormated>
    <izvorni_sadrzaj>FERT MAN j.d.o.o. za građenje i trgovinu</izvorni_sadrzaj>
    <derivirana_varijabla naziv="DomainObject.Predmet.ProtustrankaNazivFormated_1">FERT MAN j.d.o.o. za građenje i trgovinu</derivirana_varijabla>
  </DomainObject.Predmet.ProtustrankaNazivFormated>
  <DomainObject.Predmet.ProtustrankaNazivFormatedOIB>
    <izvorni_sadrzaj>FERT MAN j.d.o.o. za građenje i trgovinu, OIB 94876658838</izvorni_sadrzaj>
    <derivirana_varijabla naziv="DomainObject.Predmet.ProtustrankaNazivFormatedOIB_1">FERT MAN j.d.o.o. za građenje i trgovinu, OIB 94876658838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FERT MAN j.d.o.o. za građenje i trgovinu</item>
    </izvorni_sadrzaj>
    <derivirana_varijabla naziv="DomainObject.Predmet.ProtuStrankaListFormated_1">
      <item>FERT MAN j.d.o.o. za građenje i trgovinu</item>
    </derivirana_varijabla>
  </DomainObject.Predmet.ProtuStrankaListFormated>
  <DomainObject.Predmet.ProtuStrankaListFormatedOIB>
    <izvorni_sadrzaj>
      <item>FERT MAN j.d.o.o. za građenje i trgovinu, OIB 94876658838</item>
    </izvorni_sadrzaj>
    <derivirana_varijabla naziv="DomainObject.Predmet.ProtuStrankaListFormatedOIB_1">
      <item>FERT MAN j.d.o.o. za građenje i trgovinu, OIB 94876658838</item>
    </derivirana_varijabla>
  </DomainObject.Predmet.ProtuStrankaListFormatedOIB>
  <DomainObject.Predmet.ProtuStrankaListFormatedWithAdress>
    <izvorni_sadrzaj>
      <item>FERT MAN j.d.o.o. za građenje i trgovinu, Benkovac, Vukšić 60, 23420 Vukšić</item>
    </izvorni_sadrzaj>
    <derivirana_varijabla naziv="DomainObject.Predmet.ProtuStrankaListFormatedWithAdress_1">
      <item>FERT MAN j.d.o.o. za građenje i trgovinu, Benkovac, Vukšić 60, 23420 Vukšić</item>
    </derivirana_varijabla>
  </DomainObject.Predmet.ProtuStrankaListFormatedWithAdress>
  <DomainObject.Predmet.ProtuStrankaListFormatedWithAdressOIB>
    <izvorni_sadrzaj>
      <item>FERT MAN j.d.o.o. za građenje i trgovinu, OIB 94876658838, Benkovac, Vukšić 60, 23420 Vukšić</item>
    </izvorni_sadrzaj>
    <derivirana_varijabla naziv="DomainObject.Predmet.ProtuStrankaListFormatedWithAdressOIB_1">
      <item>FERT MAN j.d.o.o. za građenje i trgovinu, OIB 94876658838, Benkovac, Vukšić 60, 23420 Vukšić</item>
    </derivirana_varijabla>
  </DomainObject.Predmet.ProtuStrankaListFormatedWithAdressOIB>
  <DomainObject.Predmet.ProtuStrankaListNazivFormated>
    <izvorni_sadrzaj>
      <item>FERT MAN j.d.o.o. za građenje i trgovinu</item>
    </izvorni_sadrzaj>
    <derivirana_varijabla naziv="DomainObject.Predmet.ProtuStrankaListNazivFormated_1">
      <item>FERT MAN j.d.o.o. za građenje i trgovinu</item>
    </derivirana_varijabla>
  </DomainObject.Predmet.ProtuStrankaListNazivFormated>
  <DomainObject.Predmet.ProtuStrankaListNazivFormatedOIB>
    <izvorni_sadrzaj>
      <item>FERT MAN j.d.o.o. za građenje i trgovinu, OIB 94876658838</item>
    </izvorni_sadrzaj>
    <derivirana_varijabla naziv="DomainObject.Predmet.ProtuStrankaListNazivFormatedOIB_1">
      <item>FERT MAN j.d.o.o. za građenje i trgovinu, OIB 94876658838</item>
    </derivirana_varijabla>
  </DomainObject.Predmet.ProtuStrankaListNazivFormatedOIB>
  <DomainObject.Predmet.OstaliListFormated>
    <izvorni_sadrzaj>
      <item>Mate Kardum</item>
    </izvorni_sadrzaj>
    <derivirana_varijabla naziv="DomainObject.Predmet.OstaliListFormated_1">
      <item>Mate Kardum</item>
    </derivirana_varijabla>
  </DomainObject.Predmet.OstaliListFormated>
  <DomainObject.Predmet.OstaliListFormatedOIB>
    <izvorni_sadrzaj>
      <item>Mate Kardum, OIB 75244549138</item>
    </izvorni_sadrzaj>
    <derivirana_varijabla naziv="DomainObject.Predmet.OstaliListFormatedOIB_1">
      <item>Mate Kardum, OIB 75244549138</item>
    </derivirana_varijabla>
  </DomainObject.Predmet.OstaliListFormatedOIB>
  <DomainObject.Predmet.OstaliListFormatedWithAdress>
    <izvorni_sadrzaj>
      <item>Mate Kardum, Vukšić 60, 23420 Vukšić</item>
    </izvorni_sadrzaj>
    <derivirana_varijabla naziv="DomainObject.Predmet.OstaliListFormatedWithAdress_1">
      <item>Mate Kardum, Vukšić 60, 23420 Vukšić</item>
    </derivirana_varijabla>
  </DomainObject.Predmet.OstaliListFormatedWithAdress>
  <DomainObject.Predmet.OstaliListFormatedWithAdressOIB>
    <izvorni_sadrzaj>
      <item>Mate Kardum, OIB 75244549138, Vukšić 60, 23420 Vukšić</item>
    </izvorni_sadrzaj>
    <derivirana_varijabla naziv="DomainObject.Predmet.OstaliListFormatedWithAdressOIB_1">
      <item>Mate Kardum, OIB 75244549138, Vukšić 60, 23420 Vukšić</item>
    </derivirana_varijabla>
  </DomainObject.Predmet.OstaliListFormatedWithAdressOIB>
  <DomainObject.Predmet.OstaliListNazivFormated>
    <izvorni_sadrzaj>
      <item>Mate Kardum</item>
    </izvorni_sadrzaj>
    <derivirana_varijabla naziv="DomainObject.Predmet.OstaliListNazivFormated_1">
      <item>Mate Kardum</item>
    </derivirana_varijabla>
  </DomainObject.Predmet.OstaliListNazivFormated>
  <DomainObject.Predmet.OstaliListNazivFormatedOIB>
    <izvorni_sadrzaj>
      <item>Mate Kardum, OIB 75244549138</item>
    </izvorni_sadrzaj>
    <derivirana_varijabla naziv="DomainObject.Predmet.OstaliListNazivFormatedOIB_1">
      <item>Mate Kardum, OIB 75244549138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FERT MAN j.d.o.o. za građenje i trgovinu</izvorni_sadrzaj>
    <derivirana_varijabla naziv="DomainObject.Predmet.ProtustrankaIDrugi_1">FERT MAN j.d.o.o.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FERT MAN j.d.o.o. za građenje i trgovinu, OIB 94876658838, Benkovac, Vukšić 60, 23420 Vukšić</izvorni_sadrzaj>
    <derivirana_varijabla naziv="DomainObject.Predmet.ProtustrankaIDrugiAdressOIB_1">FERT MAN j.d.o.o. za građenje i trgovinu, OIB 94876658838, Benkovac, Vukšić 60, 23420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FERT MAN j.d.o.o. za građenje i trgovinu</item>
      <item>Mate Kardum</item>
    </izvorni_sadrzaj>
    <derivirana_varijabla naziv="DomainObject.Predmet.SudioniciListNaziv_1">
      <item>FINA</item>
      <item>FERT MAN j.d.o.o. za građenje i trgovinu</item>
      <item>Mate Kardum</item>
    </derivirana_varijabla>
  </DomainObject.Predmet.SudioniciListNaziv>
  <DomainObject.Predmet.SudioniciListAdressOIB>
    <izvorni_sadrzaj>
      <item>FINA, OIB 85821130368</item>
      <item>FERT MAN j.d.o.o. za građenje i trgovinu, OIB 94876658838, Benkovac, Vukšić 60,23420 Vukšić</item>
      <item>Mate Kardum, OIB 75244549138, Vukšić 60,23420 Vukšić</item>
    </izvorni_sadrzaj>
    <derivirana_varijabla naziv="DomainObject.Predmet.SudioniciListAdressOIB_1">
      <item>FINA, OIB 85821130368</item>
      <item>FERT MAN j.d.o.o. za građenje i trgovinu, OIB 94876658838, Benkovac, Vukšić 60,23420 Vukšić</item>
      <item>Mate Kardum, OIB 75244549138, Vukšić 60,23420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94876658838</item>
      <item>, OIB 75244549138</item>
    </izvorni_sadrzaj>
    <derivirana_varijabla naziv="DomainObject.Predmet.SudioniciListNazivOIB_1">
      <item>, OIB 85821130368</item>
      <item>, OIB 94876658838</item>
      <item>, OIB 75244549138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425</properties:Words>
  <properties:Characters>2308</properties:Characters>
  <properties:Lines>81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2017-11-28T10:03:00Z</dcterms:created>
  <dc:creator>Administrator</dc:creator>
  <cp:lastModifiedBy>wsadmin</cp:lastModifiedBy>
  <cp:lastPrinted>2017-11-28T10:08:00Z</cp:lastPrinted>
  <dcterms:modified xmlns:xsi="http://www.w3.org/2001/XMLSchema-instance" xsi:type="dcterms:W3CDTF">2017-11-28T12:11:00Z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