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c4bc" w14:paraId="a11c4bc" w:rsidRDefault="00502355" w:rsidP="00502355" w:rsidR="00502355" w:rsidRPr="00DE427E">
      <w:pPr>
        <w:jc w:val="center"/>
        <w15:collapsed w:val="false"/>
        <w:rPr>
          <w:bCs/>
        </w:rPr>
      </w:pPr>
      <w:bookmarkStart w:name="_GoBack" w:id="0"/>
      <w:bookmarkEnd w:id="0"/>
    </w:p>
    <w:p w:rsidRDefault="00F6328A" w:rsidP="00502355" w:rsidR="00DC61AF" w:rsidRPr="00DE427E">
      <w:pPr>
        <w:jc w:val="center"/>
        <w:rPr>
          <w:b/>
        </w:rPr>
      </w:pPr>
      <w:r w:rsidRPr="00DE427E">
        <w:rPr>
          <w:b/>
        </w:rPr>
        <w:t>Z A P I S N I K</w:t>
      </w:r>
    </w:p>
    <w:p w:rsidRDefault="0080028D" w:rsidP="00F6328A" w:rsidR="0080028D" w:rsidRPr="00DE427E">
      <w:pPr>
        <w:jc w:val="center"/>
        <w:rPr>
          <w:b/>
          <w:bCs/>
        </w:rPr>
      </w:pPr>
    </w:p>
    <w:p w:rsidRDefault="00F6328A" w:rsidP="00AE5050" w:rsidR="00AE5050">
      <w:pPr>
        <w:jc w:val="both"/>
      </w:pPr>
      <w:r w:rsidRPr="00DE427E">
        <w:t>sastavljen kod Trgovačkog suda u Zadru, sa</w:t>
      </w:r>
      <w:r w:rsidR="007A606C" w:rsidRPr="00DE427E">
        <w:t xml:space="preserve"> </w:t>
      </w:r>
      <w:r w:rsidR="00255534" w:rsidRPr="00DE427E">
        <w:t>SKUPŠTINE VJEROVNIKA</w:t>
      </w:r>
      <w:r w:rsidR="00A145D7" w:rsidRPr="00DE427E">
        <w:t xml:space="preserve">, u stečajnom postupku nad stečajnim dužnikom </w:t>
      </w:r>
      <w:r w:rsidR="00AE5050">
        <w:t>Stečajna masa iza BRODSKI PRIJEVOZ d.o.o. u stečaju, Zadar, Put Gazića 14/A, OIB:73222585627, dana 25. travnja 2018.</w:t>
      </w:r>
    </w:p>
    <w:p w:rsidRDefault="00F6328A" w:rsidP="0004681A" w:rsidR="00F6328A" w:rsidRPr="00DE427E">
      <w:pPr>
        <w:jc w:val="both"/>
      </w:pPr>
    </w:p>
    <w:p w:rsidRDefault="00FF4584" w:rsidP="00FF4584" w:rsidR="00FF4584" w:rsidRPr="00DE427E">
      <w:pPr>
        <w:jc w:val="both"/>
      </w:pPr>
    </w:p>
    <w:p w:rsidRDefault="00502355" w:rsidP="00F6328A" w:rsidR="00F6328A" w:rsidRPr="00DE427E">
      <w:pPr>
        <w:jc w:val="both"/>
      </w:pPr>
      <w:r w:rsidRPr="00DE427E">
        <w:t>Nazočni od suda</w:t>
      </w:r>
      <w:r w:rsidR="00F6328A" w:rsidRPr="00DE427E">
        <w:t>:</w:t>
      </w:r>
    </w:p>
    <w:p w:rsidRDefault="00FF4584" w:rsidP="00F6328A" w:rsidR="001A4E34" w:rsidRPr="00DE427E">
      <w:pPr>
        <w:jc w:val="both"/>
      </w:pPr>
      <w:r w:rsidRPr="00DE427E">
        <w:t>Ana Markač</w:t>
      </w:r>
      <w:r w:rsidR="00502355" w:rsidRPr="00DE427E">
        <w:t>, sutkinja</w:t>
      </w:r>
      <w:r w:rsidR="00F6328A" w:rsidRPr="00DE427E">
        <w:t xml:space="preserve"> </w:t>
      </w:r>
    </w:p>
    <w:p w:rsidRDefault="00AE5050" w:rsidP="00F6328A" w:rsidR="00F6328A" w:rsidRPr="00DE427E">
      <w:pPr>
        <w:jc w:val="both"/>
      </w:pPr>
      <w:r>
        <w:t>Kristina Njegovan</w:t>
      </w:r>
      <w:r w:rsidR="00F6328A" w:rsidRPr="00DE427E">
        <w:t>, zapisničar</w:t>
      </w:r>
      <w:r w:rsidR="00E07A70" w:rsidRPr="00DE427E">
        <w:t>ka</w:t>
      </w:r>
    </w:p>
    <w:p w:rsidRDefault="001A4E34" w:rsidP="00F6328A" w:rsidR="001A4E34" w:rsidRPr="00DE427E">
      <w:pPr>
        <w:jc w:val="both"/>
      </w:pPr>
    </w:p>
    <w:p w:rsidRDefault="00F6328A" w:rsidP="0004681A" w:rsidR="00F6328A" w:rsidRPr="00DE427E">
      <w:pPr>
        <w:jc w:val="both"/>
      </w:pPr>
      <w:r w:rsidRPr="00DE427E">
        <w:t xml:space="preserve">Početak u </w:t>
      </w:r>
      <w:r w:rsidR="00AE5050">
        <w:t>12,40</w:t>
      </w:r>
      <w:r w:rsidRPr="00DE427E">
        <w:t xml:space="preserve"> sati.</w:t>
      </w:r>
    </w:p>
    <w:p w:rsidRDefault="00F6328A" w:rsidP="00F6328A" w:rsidR="00F6328A" w:rsidRPr="00DE427E">
      <w:pPr>
        <w:jc w:val="both"/>
      </w:pPr>
    </w:p>
    <w:p w:rsidRDefault="00D01733" w:rsidP="00F6328A" w:rsidR="00D01733" w:rsidRPr="00DE427E">
      <w:pPr>
        <w:jc w:val="both"/>
      </w:pPr>
      <w:r w:rsidRPr="00DE427E">
        <w:t>Ročište je javno.</w:t>
      </w:r>
    </w:p>
    <w:p w:rsidRDefault="00D01733" w:rsidP="00F6328A" w:rsidR="00D01733" w:rsidRPr="00DE427E">
      <w:pPr>
        <w:jc w:val="both"/>
      </w:pPr>
    </w:p>
    <w:p w:rsidRDefault="00C045DD" w:rsidP="00F6328A" w:rsidR="00F6328A">
      <w:pPr>
        <w:jc w:val="both"/>
      </w:pPr>
      <w:r w:rsidRPr="00DE427E">
        <w:t xml:space="preserve">Utvrđuje se da </w:t>
      </w:r>
      <w:r w:rsidR="000A6AFE" w:rsidRPr="00DE427E">
        <w:t xml:space="preserve">je </w:t>
      </w:r>
      <w:r w:rsidRPr="00DE427E">
        <w:t>pristupi</w:t>
      </w:r>
      <w:r w:rsidR="00AE5050">
        <w:t xml:space="preserve">la Marica Nekić, </w:t>
      </w:r>
      <w:r w:rsidRPr="00DE427E">
        <w:t>stečajn</w:t>
      </w:r>
      <w:r w:rsidR="00AE5050">
        <w:t>a</w:t>
      </w:r>
      <w:r w:rsidR="00B1362A" w:rsidRPr="00DE427E">
        <w:t xml:space="preserve"> upravitelj</w:t>
      </w:r>
      <w:r w:rsidR="00AE5050">
        <w:t>ica</w:t>
      </w:r>
      <w:r w:rsidR="00B1362A" w:rsidRPr="00DE427E">
        <w:t>.</w:t>
      </w:r>
    </w:p>
    <w:p w:rsidRDefault="00A016A0" w:rsidP="00F6328A" w:rsidR="00A016A0">
      <w:pPr>
        <w:jc w:val="both"/>
      </w:pPr>
    </w:p>
    <w:p w:rsidRDefault="00A016A0" w:rsidP="00F6328A" w:rsidR="00A016A0" w:rsidRPr="00DE427E">
      <w:pPr>
        <w:jc w:val="both"/>
      </w:pPr>
      <w:r>
        <w:t>Javnost: Ante Jureško</w:t>
      </w:r>
    </w:p>
    <w:p w:rsidRDefault="00B1362A" w:rsidP="00F6328A" w:rsidR="00B1362A" w:rsidRPr="00DE427E">
      <w:pPr>
        <w:jc w:val="both"/>
      </w:pPr>
    </w:p>
    <w:p w:rsidRDefault="00675075" w:rsidP="00E80973" w:rsidR="00AC38E2" w:rsidRPr="00DE427E">
      <w:pPr>
        <w:jc w:val="both"/>
      </w:pPr>
      <w:r w:rsidRPr="00DE427E">
        <w:t>Z</w:t>
      </w:r>
      <w:r w:rsidR="00CE51CC" w:rsidRPr="00DE427E">
        <w:t>a vjerovnike</w:t>
      </w:r>
      <w:r w:rsidR="00AD0536" w:rsidRPr="00DE427E">
        <w:t>:</w:t>
      </w:r>
    </w:p>
    <w:p w:rsidRDefault="00A016A0" w:rsidP="00675075" w:rsidR="00AE5050">
      <w:pPr>
        <w:jc w:val="both"/>
      </w:pPr>
      <w:r>
        <w:t>nitko</w:t>
      </w:r>
    </w:p>
    <w:p w:rsidRDefault="00A016A0" w:rsidP="00675075" w:rsidR="00A016A0">
      <w:pPr>
        <w:jc w:val="both"/>
      </w:pPr>
    </w:p>
    <w:p w:rsidRDefault="00A016A0" w:rsidP="00A016A0" w:rsidR="00A016A0">
      <w:pPr>
        <w:ind w:firstLine="708"/>
        <w:jc w:val="both"/>
      </w:pPr>
      <w:r>
        <w:t xml:space="preserve">Obzirom da na današnje ročište nije pristupio nitko od vjerovnika, te nema uvjeta za održavanje istog, slijedom čega se sljedeće ročište, tj. Skupština vjerovnika saziva za </w:t>
      </w:r>
    </w:p>
    <w:p w:rsidRDefault="00A016A0" w:rsidP="00675075" w:rsidR="00A016A0">
      <w:pPr>
        <w:jc w:val="both"/>
      </w:pPr>
    </w:p>
    <w:p w:rsidRDefault="00A016A0" w:rsidP="00A016A0" w:rsidR="00A016A0" w:rsidRPr="00C82B9F">
      <w:pPr>
        <w:jc w:val="center"/>
      </w:pPr>
      <w:r>
        <w:t>dan 10. svibnja 2018. u 08,30 sati</w:t>
      </w:r>
      <w:r w:rsidRPr="00C82B9F">
        <w:t>,</w:t>
      </w:r>
      <w:r w:rsidRPr="00C82B9F">
        <w:rPr>
          <w:b/>
        </w:rPr>
        <w:t xml:space="preserve"> </w:t>
      </w:r>
      <w:r w:rsidRPr="00C82B9F">
        <w:t>koja će se održati u sudnici broj 14/I, Trgovačkog suda u Zadru, Ulica dr. Franje Tuđmana 35, sa slijedećim dnevnim redom:</w:t>
      </w:r>
    </w:p>
    <w:p w:rsidRDefault="00A016A0" w:rsidP="00A016A0" w:rsidR="00A016A0" w:rsidRPr="00C82B9F">
      <w:pPr>
        <w:jc w:val="both"/>
      </w:pPr>
    </w:p>
    <w:p w:rsidRDefault="00A016A0" w:rsidP="00A016A0" w:rsidR="00A016A0">
      <w:pPr>
        <w:pStyle w:val="Odlomakpopisa"/>
        <w:numPr>
          <w:ilvl w:val="0"/>
          <w:numId w:val="4"/>
        </w:numPr>
        <w:contextualSpacing w:val="false"/>
        <w:jc w:val="both"/>
      </w:pPr>
      <w:r>
        <w:t xml:space="preserve">donošenje odluke o nastavku parničnog postupka Trgovačkog suda u Splitu, poslovni broj P-437/2016 </w:t>
      </w:r>
    </w:p>
    <w:p w:rsidRDefault="00A016A0" w:rsidP="00A016A0" w:rsidR="00A016A0">
      <w:pPr>
        <w:pStyle w:val="Odlomakpopisa"/>
        <w:numPr>
          <w:ilvl w:val="0"/>
          <w:numId w:val="4"/>
        </w:numPr>
        <w:contextualSpacing w:val="false"/>
        <w:jc w:val="both"/>
      </w:pPr>
      <w:r>
        <w:t>donošenje odluke o postupanju s jahtom SER</w:t>
      </w:r>
    </w:p>
    <w:p w:rsidRDefault="00A016A0" w:rsidP="00A016A0" w:rsidR="00A016A0">
      <w:pPr>
        <w:jc w:val="both"/>
      </w:pPr>
    </w:p>
    <w:p w:rsidRDefault="00A016A0" w:rsidP="00A016A0" w:rsidR="00A016A0" w:rsidRPr="00C82B9F">
      <w:pPr>
        <w:jc w:val="both"/>
      </w:pPr>
    </w:p>
    <w:p w:rsidRDefault="00A016A0" w:rsidP="00A016A0" w:rsidR="00A016A0" w:rsidRPr="00C82B9F">
      <w:pPr>
        <w:jc w:val="both"/>
      </w:pPr>
      <w:r w:rsidRPr="00C82B9F">
        <w:tab/>
        <w:t xml:space="preserve">Ovaj </w:t>
      </w:r>
      <w:r>
        <w:t>zapisnik</w:t>
      </w:r>
      <w:r w:rsidRPr="00C82B9F">
        <w:t xml:space="preserve"> objavit će se na mrežnoj stranici e-Oglasna ploča sudova te svim vjerovnicima služi kao poziv na zakazanu skupštinu. </w:t>
      </w:r>
    </w:p>
    <w:p w:rsidRDefault="00A016A0" w:rsidP="00675075" w:rsidR="00A016A0">
      <w:pPr>
        <w:jc w:val="both"/>
      </w:pPr>
    </w:p>
    <w:p w:rsidRDefault="00A016A0" w:rsidP="00A016A0" w:rsidR="00A016A0" w:rsidRPr="00DE427E">
      <w:pPr>
        <w:jc w:val="center"/>
      </w:pPr>
      <w:r w:rsidRPr="00DE427E">
        <w:t xml:space="preserve">Dovršeno u </w:t>
      </w:r>
      <w:r>
        <w:t xml:space="preserve"> 12,45 </w:t>
      </w:r>
      <w:r w:rsidRPr="00DE427E">
        <w:t>sati.</w:t>
      </w:r>
    </w:p>
    <w:p w:rsidRDefault="00A016A0" w:rsidP="00A016A0" w:rsidR="00A016A0" w:rsidRPr="00DE427E">
      <w:pPr>
        <w:tabs>
          <w:tab w:pos="0" w:val="left"/>
          <w:tab w:pos="360" w:val="left"/>
        </w:tabs>
      </w:pPr>
    </w:p>
    <w:p w:rsidRDefault="00A016A0" w:rsidP="00A016A0" w:rsidR="00A016A0" w:rsidRPr="00DE427E">
      <w:pPr>
        <w:tabs>
          <w:tab w:pos="0" w:val="left"/>
          <w:tab w:pos="360" w:val="left"/>
        </w:tabs>
        <w:jc w:val="center"/>
      </w:pPr>
      <w:r w:rsidRPr="00DE427E">
        <w:t xml:space="preserve">                                                SUTKINJA</w:t>
      </w:r>
      <w:r w:rsidRPr="00DE427E">
        <w:tab/>
      </w:r>
      <w:r w:rsidRPr="00DE427E">
        <w:tab/>
      </w:r>
      <w:r>
        <w:t xml:space="preserve">    STEČAJNA</w:t>
      </w:r>
      <w:r w:rsidRPr="00DE427E">
        <w:t xml:space="preserve"> UPRAVITELJ</w:t>
      </w:r>
      <w:r>
        <w:t>ICA</w:t>
      </w:r>
    </w:p>
    <w:p w:rsidRDefault="00A016A0" w:rsidP="00A016A0" w:rsidR="00A016A0" w:rsidRPr="00DE427E">
      <w:pPr>
        <w:tabs>
          <w:tab w:pos="0" w:val="left"/>
          <w:tab w:pos="360" w:val="left"/>
        </w:tabs>
        <w:jc w:val="both"/>
      </w:pPr>
      <w:r w:rsidRPr="00DE427E">
        <w:tab/>
      </w:r>
    </w:p>
    <w:p w:rsidRDefault="00A016A0" w:rsidP="00A016A0" w:rsidR="00A016A0" w:rsidRPr="00DE427E">
      <w:pPr>
        <w:tabs>
          <w:tab w:pos="0" w:val="left"/>
          <w:tab w:pos="360" w:val="left"/>
        </w:tabs>
      </w:pPr>
      <w:r w:rsidRPr="00DE427E">
        <w:t xml:space="preserve">                     </w:t>
      </w:r>
      <w:r>
        <w:t xml:space="preserve">                         </w:t>
      </w:r>
    </w:p>
    <w:p w:rsidRDefault="00A016A0" w:rsidP="00A016A0" w:rsidR="00A016A0" w:rsidRPr="00DE427E">
      <w:pPr>
        <w:tabs>
          <w:tab w:pos="0" w:val="left"/>
          <w:tab w:pos="360" w:val="left"/>
        </w:tabs>
      </w:pPr>
    </w:p>
    <w:p w:rsidRDefault="00A016A0" w:rsidP="00230061" w:rsidR="00A016A0">
      <w:pPr>
        <w:tabs>
          <w:tab w:pos="0" w:val="left"/>
          <w:tab w:pos="360" w:val="left"/>
        </w:tabs>
      </w:pPr>
      <w:r w:rsidRPr="00DE427E">
        <w:t xml:space="preserve">                                                      </w:t>
      </w:r>
      <w:r>
        <w:t xml:space="preserve">      </w:t>
      </w:r>
      <w:r w:rsidRPr="00DE427E">
        <w:t xml:space="preserve">ZAPISNIČAR           </w:t>
      </w:r>
      <w:r>
        <w:t xml:space="preserve">                      </w:t>
      </w:r>
    </w:p>
    <w:sectPr w:rsidSect="00053971" w:rsidR="00A01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0BA" w:rsidR="00E050BA">
      <w:r>
        <w:separator/>
      </w:r>
    </w:p>
  </w:endnote>
  <w:endnote w:id="0" w:type="continuationSeparator">
    <w:p w:rsidRDefault="00E050BA" w:rsidR="00E05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F6328A" w:rsidR="00AC38E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38E2" w:rsidP="00F6328A" w:rsidR="00AC38E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F6328A" w:rsidR="00AC38E2">
    <w:pPr>
      <w:pStyle w:val="Podnoje"/>
      <w:framePr w:y="1" w:xAlign="right" w:vAnchor="text" w:hAnchor="margin" w:wrap="around"/>
      <w:rPr>
        <w:rStyle w:val="Brojstranice"/>
      </w:rPr>
    </w:pPr>
  </w:p>
  <w:p w:rsidRDefault="00AC38E2" w:rsidP="005973AD" w:rsidR="00AC38E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0BA" w:rsidR="00E050BA">
      <w:r>
        <w:separator/>
      </w:r>
    </w:p>
  </w:footnote>
  <w:footnote w:id="0" w:type="continuationSeparator">
    <w:p w:rsidRDefault="00E050BA" w:rsidR="00E05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7A1E4E" w:rsidR="00AC38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38E2" w:rsidR="00AC38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7A1E4E" w:rsidR="00AC38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0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38E2" w:rsidP="005E66C8" w:rsidR="005E66C8" w:rsidRPr="00A85667">
    <w:pPr>
      <w:pStyle w:val="Zaglavlje"/>
      <w:jc w:val="right"/>
      <w:rPr>
        <w:sz w:val="22"/>
        <w:szCs w:val="22"/>
      </w:rPr>
    </w:pPr>
    <w:r>
      <w:tab/>
    </w:r>
    <w:r w:rsidR="00C32D1C" w:rsidRPr="00A85667">
      <w:rPr>
        <w:sz w:val="22"/>
        <w:szCs w:val="22"/>
      </w:rPr>
      <w:t>Poslovni broj: 2 St-</w:t>
    </w:r>
    <w:r w:rsidR="005E66C8">
      <w:rPr>
        <w:sz w:val="22"/>
        <w:szCs w:val="22"/>
      </w:rPr>
      <w:t>1160/2016-54</w:t>
    </w:r>
  </w:p>
  <w:p w:rsidRDefault="00AC38E2" w:rsidP="00C32D1C" w:rsidR="00AC38E2" w:rsidRPr="00A85667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B82" w:rsidP="00AF4B82" w:rsidR="00AF4B82" w:rsidRPr="00A85667">
    <w:pPr>
      <w:pStyle w:val="Zaglavlje"/>
      <w:jc w:val="right"/>
      <w:rPr>
        <w:sz w:val="22"/>
        <w:szCs w:val="22"/>
      </w:rPr>
    </w:pPr>
    <w:r w:rsidRPr="00A85667">
      <w:rPr>
        <w:sz w:val="22"/>
        <w:szCs w:val="22"/>
      </w:rPr>
      <w:t>P</w:t>
    </w:r>
    <w:r w:rsidR="00E571CC" w:rsidRPr="00A85667">
      <w:rPr>
        <w:sz w:val="22"/>
        <w:szCs w:val="22"/>
      </w:rPr>
      <w:t>oslovni broj: 2 St-</w:t>
    </w:r>
    <w:r w:rsidR="00AE5050">
      <w:rPr>
        <w:sz w:val="22"/>
        <w:szCs w:val="22"/>
      </w:rPr>
      <w:t>1160/2016-54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">
    <w:nsid w:val="324E07C5"/>
    <w:multiLevelType w:val="hybridMultilevel"/>
    <w:tmpl w:val="934C6328"/>
    <w:lvl w:tplc="533A35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0292888"/>
    <w:multiLevelType w:val="hybridMultilevel"/>
    <w:tmpl w:val="12FCA1F8"/>
    <w:lvl w:tplc="A1BC4E1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DE762B4"/>
    <w:multiLevelType w:val="hybridMultilevel"/>
    <w:tmpl w:val="C9788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28A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F5D"/>
    <w:rsid w:val="00027B23"/>
    <w:rsid w:val="00035448"/>
    <w:rsid w:val="000354AD"/>
    <w:rsid w:val="000411FC"/>
    <w:rsid w:val="00042E5E"/>
    <w:rsid w:val="0004681A"/>
    <w:rsid w:val="00053971"/>
    <w:rsid w:val="00053DB1"/>
    <w:rsid w:val="00054F30"/>
    <w:rsid w:val="00055ECA"/>
    <w:rsid w:val="00055F92"/>
    <w:rsid w:val="00060102"/>
    <w:rsid w:val="00062D9E"/>
    <w:rsid w:val="000635BC"/>
    <w:rsid w:val="00063EC2"/>
    <w:rsid w:val="00077495"/>
    <w:rsid w:val="00081120"/>
    <w:rsid w:val="00083699"/>
    <w:rsid w:val="00085CA4"/>
    <w:rsid w:val="00094A6B"/>
    <w:rsid w:val="000A089E"/>
    <w:rsid w:val="000A1B8B"/>
    <w:rsid w:val="000A5BE2"/>
    <w:rsid w:val="000A6AFE"/>
    <w:rsid w:val="000B0F49"/>
    <w:rsid w:val="000B5D1E"/>
    <w:rsid w:val="000B7EBA"/>
    <w:rsid w:val="000C770A"/>
    <w:rsid w:val="000D0305"/>
    <w:rsid w:val="000D2716"/>
    <w:rsid w:val="000D2731"/>
    <w:rsid w:val="000D2BBE"/>
    <w:rsid w:val="000D4CD5"/>
    <w:rsid w:val="000E64E6"/>
    <w:rsid w:val="000E6BEA"/>
    <w:rsid w:val="000E77C6"/>
    <w:rsid w:val="000F0FFB"/>
    <w:rsid w:val="000F29D4"/>
    <w:rsid w:val="000F4AE4"/>
    <w:rsid w:val="000F4F38"/>
    <w:rsid w:val="000F7E51"/>
    <w:rsid w:val="00103429"/>
    <w:rsid w:val="00104D9A"/>
    <w:rsid w:val="00111F14"/>
    <w:rsid w:val="00114B97"/>
    <w:rsid w:val="001171A3"/>
    <w:rsid w:val="00120AA1"/>
    <w:rsid w:val="001247A0"/>
    <w:rsid w:val="00126262"/>
    <w:rsid w:val="0013006B"/>
    <w:rsid w:val="001349DB"/>
    <w:rsid w:val="00135D10"/>
    <w:rsid w:val="00136059"/>
    <w:rsid w:val="0014621C"/>
    <w:rsid w:val="001505CA"/>
    <w:rsid w:val="00161E6E"/>
    <w:rsid w:val="001745F3"/>
    <w:rsid w:val="0017576C"/>
    <w:rsid w:val="00176BE0"/>
    <w:rsid w:val="00181233"/>
    <w:rsid w:val="001866F9"/>
    <w:rsid w:val="001910EF"/>
    <w:rsid w:val="00194860"/>
    <w:rsid w:val="001A4E34"/>
    <w:rsid w:val="001A62B1"/>
    <w:rsid w:val="001A6C3A"/>
    <w:rsid w:val="001C1D9A"/>
    <w:rsid w:val="001C37CF"/>
    <w:rsid w:val="001D2C10"/>
    <w:rsid w:val="001D5586"/>
    <w:rsid w:val="001D5976"/>
    <w:rsid w:val="001D602F"/>
    <w:rsid w:val="001D7631"/>
    <w:rsid w:val="001E18A0"/>
    <w:rsid w:val="001F3A44"/>
    <w:rsid w:val="001F488C"/>
    <w:rsid w:val="001F6E2E"/>
    <w:rsid w:val="001F74CC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0061"/>
    <w:rsid w:val="00231F50"/>
    <w:rsid w:val="00233723"/>
    <w:rsid w:val="002342AD"/>
    <w:rsid w:val="00235DF6"/>
    <w:rsid w:val="0023789E"/>
    <w:rsid w:val="0024168F"/>
    <w:rsid w:val="00241DBB"/>
    <w:rsid w:val="00250D58"/>
    <w:rsid w:val="0025323A"/>
    <w:rsid w:val="00254D34"/>
    <w:rsid w:val="00255534"/>
    <w:rsid w:val="00256631"/>
    <w:rsid w:val="00262BC4"/>
    <w:rsid w:val="00266A1A"/>
    <w:rsid w:val="002706FD"/>
    <w:rsid w:val="002707BF"/>
    <w:rsid w:val="002742D3"/>
    <w:rsid w:val="00274AE2"/>
    <w:rsid w:val="00276A73"/>
    <w:rsid w:val="00281785"/>
    <w:rsid w:val="00282A95"/>
    <w:rsid w:val="00284201"/>
    <w:rsid w:val="00290E87"/>
    <w:rsid w:val="0029369A"/>
    <w:rsid w:val="00293D06"/>
    <w:rsid w:val="002A589B"/>
    <w:rsid w:val="002B2AB3"/>
    <w:rsid w:val="002B69E8"/>
    <w:rsid w:val="002D27C9"/>
    <w:rsid w:val="002E4344"/>
    <w:rsid w:val="002F144A"/>
    <w:rsid w:val="002F2BA1"/>
    <w:rsid w:val="002F3B0D"/>
    <w:rsid w:val="002F773D"/>
    <w:rsid w:val="00304EC4"/>
    <w:rsid w:val="003051C7"/>
    <w:rsid w:val="003060B0"/>
    <w:rsid w:val="003144E3"/>
    <w:rsid w:val="003204E7"/>
    <w:rsid w:val="003312B1"/>
    <w:rsid w:val="00344642"/>
    <w:rsid w:val="003451AF"/>
    <w:rsid w:val="0034770E"/>
    <w:rsid w:val="00350BDE"/>
    <w:rsid w:val="00351896"/>
    <w:rsid w:val="00352849"/>
    <w:rsid w:val="00353D6B"/>
    <w:rsid w:val="00355B7F"/>
    <w:rsid w:val="003618AB"/>
    <w:rsid w:val="003808D0"/>
    <w:rsid w:val="00380A1D"/>
    <w:rsid w:val="003814CE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C7367"/>
    <w:rsid w:val="003C7D82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A96"/>
    <w:rsid w:val="00406F02"/>
    <w:rsid w:val="00407096"/>
    <w:rsid w:val="004111F5"/>
    <w:rsid w:val="00413264"/>
    <w:rsid w:val="0041349B"/>
    <w:rsid w:val="0041393C"/>
    <w:rsid w:val="00423027"/>
    <w:rsid w:val="004248D6"/>
    <w:rsid w:val="00430363"/>
    <w:rsid w:val="00430449"/>
    <w:rsid w:val="00431E52"/>
    <w:rsid w:val="00435883"/>
    <w:rsid w:val="00436B20"/>
    <w:rsid w:val="004408B8"/>
    <w:rsid w:val="00443B92"/>
    <w:rsid w:val="004454E0"/>
    <w:rsid w:val="00451CD0"/>
    <w:rsid w:val="00461C7B"/>
    <w:rsid w:val="004651CF"/>
    <w:rsid w:val="004676B3"/>
    <w:rsid w:val="00473DCA"/>
    <w:rsid w:val="00474BB2"/>
    <w:rsid w:val="00487F66"/>
    <w:rsid w:val="00492D2C"/>
    <w:rsid w:val="00495B65"/>
    <w:rsid w:val="00495C91"/>
    <w:rsid w:val="004973EF"/>
    <w:rsid w:val="004A3CD5"/>
    <w:rsid w:val="004A6D86"/>
    <w:rsid w:val="004A7281"/>
    <w:rsid w:val="004B3C41"/>
    <w:rsid w:val="004B5DA7"/>
    <w:rsid w:val="004C17E4"/>
    <w:rsid w:val="004C79A1"/>
    <w:rsid w:val="004D1878"/>
    <w:rsid w:val="004D7C4F"/>
    <w:rsid w:val="004F2642"/>
    <w:rsid w:val="004F514D"/>
    <w:rsid w:val="004F5CC1"/>
    <w:rsid w:val="004F7EE9"/>
    <w:rsid w:val="00502355"/>
    <w:rsid w:val="00505953"/>
    <w:rsid w:val="005070AC"/>
    <w:rsid w:val="00507278"/>
    <w:rsid w:val="00510B3C"/>
    <w:rsid w:val="00513737"/>
    <w:rsid w:val="00514243"/>
    <w:rsid w:val="00515F13"/>
    <w:rsid w:val="00520AC6"/>
    <w:rsid w:val="005229CD"/>
    <w:rsid w:val="005336C2"/>
    <w:rsid w:val="00535C4F"/>
    <w:rsid w:val="005363B8"/>
    <w:rsid w:val="005434D0"/>
    <w:rsid w:val="0054405C"/>
    <w:rsid w:val="00544253"/>
    <w:rsid w:val="00550DB1"/>
    <w:rsid w:val="005559C3"/>
    <w:rsid w:val="005564CE"/>
    <w:rsid w:val="005568A9"/>
    <w:rsid w:val="00557D21"/>
    <w:rsid w:val="00557DBE"/>
    <w:rsid w:val="00560BE1"/>
    <w:rsid w:val="00561638"/>
    <w:rsid w:val="00562A79"/>
    <w:rsid w:val="0056502B"/>
    <w:rsid w:val="00565EC2"/>
    <w:rsid w:val="00570D3A"/>
    <w:rsid w:val="0057162C"/>
    <w:rsid w:val="005757CE"/>
    <w:rsid w:val="0058153F"/>
    <w:rsid w:val="005818AD"/>
    <w:rsid w:val="00583824"/>
    <w:rsid w:val="005846BA"/>
    <w:rsid w:val="005900E5"/>
    <w:rsid w:val="00593625"/>
    <w:rsid w:val="00593D26"/>
    <w:rsid w:val="005973AD"/>
    <w:rsid w:val="005A245E"/>
    <w:rsid w:val="005A6F9B"/>
    <w:rsid w:val="005A7505"/>
    <w:rsid w:val="005A7EA3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2987"/>
    <w:rsid w:val="005D7E4D"/>
    <w:rsid w:val="005E0FAF"/>
    <w:rsid w:val="005E31A2"/>
    <w:rsid w:val="005E3879"/>
    <w:rsid w:val="005E66C8"/>
    <w:rsid w:val="005F4324"/>
    <w:rsid w:val="00602A82"/>
    <w:rsid w:val="0060392B"/>
    <w:rsid w:val="0061090E"/>
    <w:rsid w:val="00610F28"/>
    <w:rsid w:val="00615378"/>
    <w:rsid w:val="0062111E"/>
    <w:rsid w:val="006241B9"/>
    <w:rsid w:val="00625BFD"/>
    <w:rsid w:val="00631702"/>
    <w:rsid w:val="0064044B"/>
    <w:rsid w:val="00642965"/>
    <w:rsid w:val="00647EAC"/>
    <w:rsid w:val="006559B1"/>
    <w:rsid w:val="00660E26"/>
    <w:rsid w:val="00662ECB"/>
    <w:rsid w:val="006640D5"/>
    <w:rsid w:val="00665567"/>
    <w:rsid w:val="00673707"/>
    <w:rsid w:val="00674715"/>
    <w:rsid w:val="00675075"/>
    <w:rsid w:val="006777D6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C0E95"/>
    <w:rsid w:val="006C1CBA"/>
    <w:rsid w:val="006C5286"/>
    <w:rsid w:val="006C5B95"/>
    <w:rsid w:val="006D0841"/>
    <w:rsid w:val="006D16D7"/>
    <w:rsid w:val="006D21F5"/>
    <w:rsid w:val="006D41E9"/>
    <w:rsid w:val="006D42F7"/>
    <w:rsid w:val="006D7C58"/>
    <w:rsid w:val="006E2609"/>
    <w:rsid w:val="006E4E2E"/>
    <w:rsid w:val="006F016D"/>
    <w:rsid w:val="006F7386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82E"/>
    <w:rsid w:val="00730BAC"/>
    <w:rsid w:val="00735961"/>
    <w:rsid w:val="00735C8C"/>
    <w:rsid w:val="00737945"/>
    <w:rsid w:val="00741619"/>
    <w:rsid w:val="00742C73"/>
    <w:rsid w:val="00747D36"/>
    <w:rsid w:val="007525E6"/>
    <w:rsid w:val="007553CE"/>
    <w:rsid w:val="007569AC"/>
    <w:rsid w:val="007602A4"/>
    <w:rsid w:val="00760A27"/>
    <w:rsid w:val="0076315C"/>
    <w:rsid w:val="0078413B"/>
    <w:rsid w:val="007842D8"/>
    <w:rsid w:val="00785A8C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71B4"/>
    <w:rsid w:val="007B2CAF"/>
    <w:rsid w:val="007B389C"/>
    <w:rsid w:val="007C023A"/>
    <w:rsid w:val="007C5577"/>
    <w:rsid w:val="007D2E1E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6F74"/>
    <w:rsid w:val="00817F8A"/>
    <w:rsid w:val="008278C0"/>
    <w:rsid w:val="00834395"/>
    <w:rsid w:val="00851230"/>
    <w:rsid w:val="00853AF4"/>
    <w:rsid w:val="00862814"/>
    <w:rsid w:val="00870E5E"/>
    <w:rsid w:val="008721BC"/>
    <w:rsid w:val="008723DE"/>
    <w:rsid w:val="00872C6A"/>
    <w:rsid w:val="008734C2"/>
    <w:rsid w:val="0088213C"/>
    <w:rsid w:val="00883375"/>
    <w:rsid w:val="00887049"/>
    <w:rsid w:val="00894FA1"/>
    <w:rsid w:val="00895E74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698C"/>
    <w:rsid w:val="008D7A10"/>
    <w:rsid w:val="008E1C85"/>
    <w:rsid w:val="008E4FFE"/>
    <w:rsid w:val="008F65C5"/>
    <w:rsid w:val="0090269F"/>
    <w:rsid w:val="009060A9"/>
    <w:rsid w:val="009062F6"/>
    <w:rsid w:val="009100B1"/>
    <w:rsid w:val="00910864"/>
    <w:rsid w:val="00913B3B"/>
    <w:rsid w:val="009141AD"/>
    <w:rsid w:val="0092530C"/>
    <w:rsid w:val="00931960"/>
    <w:rsid w:val="009321F3"/>
    <w:rsid w:val="009332E0"/>
    <w:rsid w:val="009337F6"/>
    <w:rsid w:val="00941683"/>
    <w:rsid w:val="00943DAC"/>
    <w:rsid w:val="00944F3D"/>
    <w:rsid w:val="00951F2F"/>
    <w:rsid w:val="009526CC"/>
    <w:rsid w:val="00955BC0"/>
    <w:rsid w:val="009601B1"/>
    <w:rsid w:val="009613A0"/>
    <w:rsid w:val="00971689"/>
    <w:rsid w:val="00973306"/>
    <w:rsid w:val="00974CA2"/>
    <w:rsid w:val="009825F9"/>
    <w:rsid w:val="00983B02"/>
    <w:rsid w:val="009850DC"/>
    <w:rsid w:val="00986742"/>
    <w:rsid w:val="009931FF"/>
    <w:rsid w:val="00996D68"/>
    <w:rsid w:val="00996E8C"/>
    <w:rsid w:val="009A243F"/>
    <w:rsid w:val="009B2D5D"/>
    <w:rsid w:val="009B3153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A009F0"/>
    <w:rsid w:val="00A00D65"/>
    <w:rsid w:val="00A011B5"/>
    <w:rsid w:val="00A016A0"/>
    <w:rsid w:val="00A12DBE"/>
    <w:rsid w:val="00A13FD5"/>
    <w:rsid w:val="00A145D7"/>
    <w:rsid w:val="00A1558B"/>
    <w:rsid w:val="00A156EA"/>
    <w:rsid w:val="00A166E2"/>
    <w:rsid w:val="00A222B8"/>
    <w:rsid w:val="00A22D4F"/>
    <w:rsid w:val="00A24CB2"/>
    <w:rsid w:val="00A25558"/>
    <w:rsid w:val="00A34EF9"/>
    <w:rsid w:val="00A404B3"/>
    <w:rsid w:val="00A44908"/>
    <w:rsid w:val="00A44DB6"/>
    <w:rsid w:val="00A506BC"/>
    <w:rsid w:val="00A529D0"/>
    <w:rsid w:val="00A57DC7"/>
    <w:rsid w:val="00A60FE7"/>
    <w:rsid w:val="00A6336B"/>
    <w:rsid w:val="00A63816"/>
    <w:rsid w:val="00A771ED"/>
    <w:rsid w:val="00A838CA"/>
    <w:rsid w:val="00A854A0"/>
    <w:rsid w:val="00A85667"/>
    <w:rsid w:val="00A91721"/>
    <w:rsid w:val="00A9513A"/>
    <w:rsid w:val="00A95FF8"/>
    <w:rsid w:val="00AA0CBA"/>
    <w:rsid w:val="00AA1E83"/>
    <w:rsid w:val="00AB2F43"/>
    <w:rsid w:val="00AB3CA8"/>
    <w:rsid w:val="00AC23F3"/>
    <w:rsid w:val="00AC38E2"/>
    <w:rsid w:val="00AC462A"/>
    <w:rsid w:val="00AC68F3"/>
    <w:rsid w:val="00AD0536"/>
    <w:rsid w:val="00AD3EC9"/>
    <w:rsid w:val="00AD484B"/>
    <w:rsid w:val="00AD60E5"/>
    <w:rsid w:val="00AD6A28"/>
    <w:rsid w:val="00AE0B47"/>
    <w:rsid w:val="00AE5050"/>
    <w:rsid w:val="00AE7AFB"/>
    <w:rsid w:val="00AF2B71"/>
    <w:rsid w:val="00AF47E1"/>
    <w:rsid w:val="00AF4B82"/>
    <w:rsid w:val="00AF553E"/>
    <w:rsid w:val="00AF7313"/>
    <w:rsid w:val="00B00B06"/>
    <w:rsid w:val="00B01E32"/>
    <w:rsid w:val="00B1218F"/>
    <w:rsid w:val="00B12334"/>
    <w:rsid w:val="00B1362A"/>
    <w:rsid w:val="00B140ED"/>
    <w:rsid w:val="00B20604"/>
    <w:rsid w:val="00B25059"/>
    <w:rsid w:val="00B30A85"/>
    <w:rsid w:val="00B31693"/>
    <w:rsid w:val="00B416CB"/>
    <w:rsid w:val="00B54C33"/>
    <w:rsid w:val="00B55206"/>
    <w:rsid w:val="00B574C3"/>
    <w:rsid w:val="00B6560A"/>
    <w:rsid w:val="00B725E9"/>
    <w:rsid w:val="00B75660"/>
    <w:rsid w:val="00B77917"/>
    <w:rsid w:val="00B90C51"/>
    <w:rsid w:val="00B90D1C"/>
    <w:rsid w:val="00B920E7"/>
    <w:rsid w:val="00B96B18"/>
    <w:rsid w:val="00BA26D4"/>
    <w:rsid w:val="00BA33ED"/>
    <w:rsid w:val="00BA50FA"/>
    <w:rsid w:val="00BA5B55"/>
    <w:rsid w:val="00BB4D88"/>
    <w:rsid w:val="00BB61EB"/>
    <w:rsid w:val="00BC3F26"/>
    <w:rsid w:val="00BC6390"/>
    <w:rsid w:val="00BC6A4E"/>
    <w:rsid w:val="00BD2010"/>
    <w:rsid w:val="00BD3142"/>
    <w:rsid w:val="00BF1E38"/>
    <w:rsid w:val="00BF5C18"/>
    <w:rsid w:val="00BF6D7F"/>
    <w:rsid w:val="00BF7A83"/>
    <w:rsid w:val="00C03BF9"/>
    <w:rsid w:val="00C03C6D"/>
    <w:rsid w:val="00C045DD"/>
    <w:rsid w:val="00C1248F"/>
    <w:rsid w:val="00C1437F"/>
    <w:rsid w:val="00C24A51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F30"/>
    <w:rsid w:val="00C65584"/>
    <w:rsid w:val="00C6768B"/>
    <w:rsid w:val="00C67AD5"/>
    <w:rsid w:val="00C72B58"/>
    <w:rsid w:val="00C72F5A"/>
    <w:rsid w:val="00C73382"/>
    <w:rsid w:val="00C8086A"/>
    <w:rsid w:val="00C87A87"/>
    <w:rsid w:val="00C87EE5"/>
    <w:rsid w:val="00C9077B"/>
    <w:rsid w:val="00C941A2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D2861"/>
    <w:rsid w:val="00CD3984"/>
    <w:rsid w:val="00CD78E3"/>
    <w:rsid w:val="00CE061A"/>
    <w:rsid w:val="00CE481E"/>
    <w:rsid w:val="00CE4CCB"/>
    <w:rsid w:val="00CE51CC"/>
    <w:rsid w:val="00CE7CE5"/>
    <w:rsid w:val="00CF1B15"/>
    <w:rsid w:val="00CF528C"/>
    <w:rsid w:val="00CF7097"/>
    <w:rsid w:val="00D005A4"/>
    <w:rsid w:val="00D01733"/>
    <w:rsid w:val="00D03790"/>
    <w:rsid w:val="00D15E54"/>
    <w:rsid w:val="00D17978"/>
    <w:rsid w:val="00D21734"/>
    <w:rsid w:val="00D24D93"/>
    <w:rsid w:val="00D2751D"/>
    <w:rsid w:val="00D3093E"/>
    <w:rsid w:val="00D32296"/>
    <w:rsid w:val="00D41098"/>
    <w:rsid w:val="00D53FC5"/>
    <w:rsid w:val="00D54D72"/>
    <w:rsid w:val="00D57C73"/>
    <w:rsid w:val="00D6470E"/>
    <w:rsid w:val="00D715C3"/>
    <w:rsid w:val="00D71C21"/>
    <w:rsid w:val="00D765FC"/>
    <w:rsid w:val="00D83A63"/>
    <w:rsid w:val="00D86144"/>
    <w:rsid w:val="00D94940"/>
    <w:rsid w:val="00D97B2B"/>
    <w:rsid w:val="00DA2092"/>
    <w:rsid w:val="00DA609E"/>
    <w:rsid w:val="00DA672D"/>
    <w:rsid w:val="00DA7D90"/>
    <w:rsid w:val="00DA7E79"/>
    <w:rsid w:val="00DB6E22"/>
    <w:rsid w:val="00DC61AF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71C0"/>
    <w:rsid w:val="00DF3494"/>
    <w:rsid w:val="00DF7FE5"/>
    <w:rsid w:val="00E024CA"/>
    <w:rsid w:val="00E02D9D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64C5"/>
    <w:rsid w:val="00E264D1"/>
    <w:rsid w:val="00E26BDC"/>
    <w:rsid w:val="00E30B86"/>
    <w:rsid w:val="00E4643C"/>
    <w:rsid w:val="00E47BDB"/>
    <w:rsid w:val="00E51179"/>
    <w:rsid w:val="00E51E33"/>
    <w:rsid w:val="00E54C18"/>
    <w:rsid w:val="00E571CC"/>
    <w:rsid w:val="00E57CDF"/>
    <w:rsid w:val="00E65ECA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B94"/>
    <w:rsid w:val="00E95E99"/>
    <w:rsid w:val="00EA5A7A"/>
    <w:rsid w:val="00EB270A"/>
    <w:rsid w:val="00EC0171"/>
    <w:rsid w:val="00EC2AA6"/>
    <w:rsid w:val="00EC3EC3"/>
    <w:rsid w:val="00ED0534"/>
    <w:rsid w:val="00ED52FE"/>
    <w:rsid w:val="00ED6A9B"/>
    <w:rsid w:val="00EE01B5"/>
    <w:rsid w:val="00EE1930"/>
    <w:rsid w:val="00EE2778"/>
    <w:rsid w:val="00EE7E92"/>
    <w:rsid w:val="00EF3F61"/>
    <w:rsid w:val="00EF576C"/>
    <w:rsid w:val="00F00045"/>
    <w:rsid w:val="00F0158A"/>
    <w:rsid w:val="00F03862"/>
    <w:rsid w:val="00F04266"/>
    <w:rsid w:val="00F07713"/>
    <w:rsid w:val="00F10539"/>
    <w:rsid w:val="00F14D00"/>
    <w:rsid w:val="00F159C5"/>
    <w:rsid w:val="00F207C7"/>
    <w:rsid w:val="00F24AAD"/>
    <w:rsid w:val="00F30FD7"/>
    <w:rsid w:val="00F463E1"/>
    <w:rsid w:val="00F56439"/>
    <w:rsid w:val="00F57145"/>
    <w:rsid w:val="00F57F96"/>
    <w:rsid w:val="00F604BF"/>
    <w:rsid w:val="00F6328A"/>
    <w:rsid w:val="00F67C42"/>
    <w:rsid w:val="00F80803"/>
    <w:rsid w:val="00F953E6"/>
    <w:rsid w:val="00FA4E22"/>
    <w:rsid w:val="00FB15F7"/>
    <w:rsid w:val="00FB20C8"/>
    <w:rsid w:val="00FB4A02"/>
    <w:rsid w:val="00FB7750"/>
    <w:rsid w:val="00FC2AF3"/>
    <w:rsid w:val="00FC3D53"/>
    <w:rsid w:val="00FC576F"/>
    <w:rsid w:val="00FD570E"/>
    <w:rsid w:val="00FE2E87"/>
    <w:rsid w:val="00FE3A31"/>
    <w:rsid w:val="00FE4904"/>
    <w:rsid w:val="00FE7145"/>
    <w:rsid w:val="00FE79E6"/>
    <w:rsid w:val="00FF0508"/>
    <w:rsid w:val="00FF4584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2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cs="Arial" w:hAnsi="Arial" w:asci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true" w:styleId="UvuenotijelotekstaChar" w:type="character">
    <w:name w:val="Uvučeno tijelo teksta Char"/>
    <w:link w:val="Uvuenotijeloteksta"/>
    <w:rsid w:val="00DE2C3B"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hAnsi="Courier New" w:ascii="Courier New"/>
      <w:sz w:val="20"/>
      <w:szCs w:val="20"/>
      <w:lang w:val="en-GB"/>
    </w:rPr>
  </w:style>
  <w:style w:customStyle="true" w:styleId="ObinitekstChar" w:type="character">
    <w:name w:val="Obični tekst Char"/>
    <w:basedOn w:val="Zadanifontodlomka"/>
    <w:link w:val="Obinitekst"/>
    <w:rsid w:val="00DA672D"/>
    <w:rPr>
      <w:rFonts w:hAnsi="Courier New" w:ascii="Courier New"/>
      <w:lang w:val="en-GB"/>
    </w:rPr>
  </w:style>
  <w:style w:styleId="Bezproreda" w:type="paragraph">
    <w:name w:val="No Spacing"/>
    <w:uiPriority w:val="1"/>
    <w:qFormat/>
    <w:rsid w:val="00D94940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FF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FF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FF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FF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4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67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0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67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633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60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738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195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9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95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41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871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13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9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1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532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83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27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1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1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26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2018.</izvorni_sadrzaj>
    <derivirana_varijabla naziv="DomainObject.StvarniPocetakDatum_1">25. travnja 2018.</derivirana_varijabla>
  </DomainObject.StvarniPocetakDatum>
  <DomainObject.StvarniZavrsetakDatum>
    <izvorni_sadrzaj>25. travnja 2018.</izvorni_sadrzaj>
    <derivirana_varijabla naziv="DomainObject.StvarniZavrsetakDatum_1">25. travnja 2018.</derivirana_varijabla>
  </DomainObject.StvarniZavrsetakDatum>
  <DomainObject.PlaniraniZavrsetakDatum>
    <izvorni_sadrzaj>25. travnja 2018.</izvorni_sadrzaj>
    <derivirana_varijabla naziv="DomainObject.PlaniraniZavrsetakDatum_1">25. travnja 2018.</derivirana_varijabla>
  </DomainObject.PlaniraniZavrsetakDatum>
  <DomainObject.PlaniraniPocetakDatum>
    <izvorni_sadrzaj>25. travnja 2018.</izvorni_sadrzaj>
    <derivirana_varijabla naziv="DomainObject.PlaniraniPocetakDatum_1">25. travnja 2018.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13:30</izvorni_sadrzaj>
    <derivirana_varijabla naziv="DomainObject.PlaniraniZavrsetakVrijeme_1">13:30</derivirana_varijabla>
  </DomainObject.PlaniraniZavrsetakVrijeme>
  <DomainObject.PlaniraniPocetakVrijeme>
    <izvorni_sadrzaj>12:40</izvorni_sadrzaj>
    <derivirana_varijabla naziv="DomainObject.PlaniraniPocetakVrijeme_1">12:40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25. travnja 2018.</izvorni_sadrzaj>
    <derivirana_varijabla naziv="DomainObject.Zapisnik.DatumKreiranja_1">25.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St-1160/2016-32</izvorni_sadrzaj>
    <derivirana_varijabla naziv="DomainObject.Zapisnik.Oznaka_1">St-1160/2016-32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St-1160/2016-32</izvorni_sadrzaj>
    <derivirana_varijabla naziv="DomainObject.PoslovniBrojDokumenta_1">St-1160/2016-32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7921B-9E37-4197-9CBF-C686CD7E5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963</properties:Characters>
  <properties:Lines>44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 HRVATSKA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2018-04-24T13:24:00Z</dcterms:created>
  <dc:creator>Ardena Bajlo</dc:creator>
  <cp:lastModifiedBy>Merlina Klišmanić</cp:lastModifiedBy>
  <cp:lastPrinted>2018-04-25T10:47:00Z</cp:lastPrinted>
  <dcterms:modified xmlns:xsi="http://www.w3.org/2001/XMLSchema-instance" xsi:type="dcterms:W3CDTF">2018-04-25T11:44:00Z</dcterms:modified>
  <cp:revision>6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St-1160/2016-32 / Zapisnik - Skupština vjerovnika (St-1160-16__-_skupština_25.4.2018.2018)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