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6d2b8" w14:paraId="c16d2b8"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241753">
        <w:t>2</w:t>
      </w:r>
      <w:r w:rsidR="0044322D">
        <w:t>8</w:t>
      </w:r>
      <w:r w:rsidR="001A164B">
        <w:t>.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EF23E8">
        <w:rPr>
          <w:bCs/>
        </w:rPr>
        <w:t>LUKA GROTICA</w:t>
      </w:r>
      <w:r w:rsidR="00EF23E8">
        <w:t xml:space="preserve"> društvo s ograničenom odgovornošću za nautički turizam Rijeka, Ulica Josipa Jurja Strossmayera 11, OIB: 81161828875, MBS: 080122397</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EF23E8">
        <w:t>10</w:t>
      </w:r>
      <w:r w:rsidR="00A50765">
        <w:t>,</w:t>
      </w:r>
      <w:r w:rsidR="0044322D">
        <w:t>3</w:t>
      </w:r>
      <w:r w:rsidR="00A50765">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CA213F" w:rsidP="00CA213F" w:rsidR="00CA213F">
      <w:pPr>
        <w:jc w:val="both"/>
      </w:pPr>
      <w:r>
        <w:t xml:space="preserve">Sud je uvidom u prijedlog za stečaj i dopis Financijske agencije od </w:t>
      </w:r>
      <w:r w:rsidR="00EF23E8">
        <w:t>9</w:t>
      </w:r>
      <w:r w:rsidR="00CA34D0">
        <w:t>. prosinca 2016</w:t>
      </w:r>
      <w:r>
        <w:t>. godine  utvrdio kako dužnik ispunjava uvjete za stečaj s obzirom da je nesposoban za plaćanje.</w:t>
      </w:r>
    </w:p>
    <w:p w:rsidRDefault="00CA213F" w:rsidP="00CA213F" w:rsidR="00CA213F">
      <w:pPr>
        <w:jc w:val="both"/>
        <w:rPr>
          <w:bCs/>
        </w:rPr>
      </w:pPr>
      <w:r>
        <w:t xml:space="preserve">Iz </w:t>
      </w:r>
      <w:r w:rsidR="00241753">
        <w:t xml:space="preserve">izvješća </w:t>
      </w:r>
      <w:r w:rsidR="00EF23E8">
        <w:t>privremenog stečajnog upravitelj</w:t>
      </w:r>
      <w:r w:rsidR="00CA34D0">
        <w:t xml:space="preserve">a od </w:t>
      </w:r>
      <w:r w:rsidR="00EF23E8">
        <w:t>21. veljače 2017</w:t>
      </w:r>
      <w:r w:rsidR="00CA34D0">
        <w:t>. godine</w:t>
      </w:r>
      <w:r>
        <w:rPr>
          <w:bCs/>
        </w:rPr>
        <w:t xml:space="preserve"> za utvrditi je kako dužnik nema imovine dostatne za pokriće troškova stečajnog postupka.</w:t>
      </w:r>
    </w:p>
    <w:p w:rsidRDefault="00CA213F" w:rsidP="00CA213F" w:rsidR="00CA213F">
      <w:pPr>
        <w:jc w:val="both"/>
        <w:rPr>
          <w:bCs/>
        </w:rPr>
      </w:pPr>
    </w:p>
    <w:p w:rsidRDefault="00CA213F" w:rsidP="00CA213F" w:rsidR="00CA213F">
      <w:pPr>
        <w:jc w:val="both"/>
        <w:rPr>
          <w:bCs/>
        </w:rPr>
      </w:pPr>
      <w:r>
        <w:rPr>
          <w:bCs/>
        </w:rPr>
        <w:t>Stoga je za zaključiti da bi se troškovi stečajnog postupka mogli podmiriti jedino ako bi netko</w:t>
      </w:r>
      <w:r w:rsidR="003B1933">
        <w:rPr>
          <w:bCs/>
        </w:rPr>
        <w:t xml:space="preserve"> </w:t>
      </w:r>
      <w:r>
        <w:rPr>
          <w:bCs/>
        </w:rPr>
        <w:t xml:space="preserve">predujmio minimalno </w:t>
      </w:r>
      <w:r w:rsidR="0044322D">
        <w:rPr>
          <w:bCs/>
        </w:rPr>
        <w:t>35</w:t>
      </w:r>
      <w:r w:rsidR="00FD6AC0">
        <w:rPr>
          <w:bCs/>
        </w:rPr>
        <w:t>.000</w:t>
      </w:r>
      <w:r>
        <w:rPr>
          <w:bCs/>
        </w:rPr>
        <w:t xml:space="preserve">,00 kn, </w:t>
      </w:r>
      <w:r w:rsidR="00570B58">
        <w:rPr>
          <w:bCs/>
        </w:rPr>
        <w:t xml:space="preserve">koji bi iznos </w:t>
      </w:r>
      <w:r w:rsidR="0044322D">
        <w:rPr>
          <w:bCs/>
        </w:rPr>
        <w:t>obuhvaćao 3.000,00 kn materijalnih troškova i naknade troškova, 24.000,00 kn za knjigovodstvene usluge, 2.000,00 kn za ostalo (bankarske i slične usluge),</w:t>
      </w:r>
      <w:r w:rsidR="00CA34D0">
        <w:rPr>
          <w:bCs/>
        </w:rPr>
        <w:t xml:space="preserve"> </w:t>
      </w:r>
      <w:r w:rsidR="0044322D">
        <w:rPr>
          <w:bCs/>
        </w:rPr>
        <w:t>te 6.000,00 kn za nagradu stečajnom upravitelju</w:t>
      </w:r>
      <w:r w:rsidR="00FD6AC0">
        <w:rPr>
          <w:bCs/>
        </w:rPr>
        <w:t xml:space="preserve">. </w:t>
      </w:r>
    </w:p>
    <w:p w:rsidRDefault="00106EDF" w:rsidP="00CA213F" w:rsidR="00106EDF">
      <w:pPr>
        <w:jc w:val="both"/>
        <w:rPr>
          <w:bCs/>
        </w:rPr>
      </w:pPr>
    </w:p>
    <w:p w:rsidRDefault="00CA213F" w:rsidP="00CA213F" w:rsidR="00CA213F">
      <w:pPr>
        <w:jc w:val="both"/>
        <w:rPr>
          <w:bCs/>
        </w:rPr>
      </w:pPr>
      <w:r>
        <w:rPr>
          <w:bCs/>
        </w:rPr>
        <w:tab/>
        <w:t>Sud donosi</w:t>
      </w:r>
    </w:p>
    <w:p w:rsidRDefault="00106EDF" w:rsidP="00CA213F" w:rsidR="00106EDF">
      <w:pPr>
        <w:jc w:val="center"/>
        <w:rPr>
          <w:bCs/>
        </w:rPr>
      </w:pPr>
    </w:p>
    <w:p w:rsidRDefault="00106EDF" w:rsidP="00CA213F" w:rsidR="00CA213F">
      <w:pPr>
        <w:jc w:val="center"/>
        <w:rPr>
          <w:bCs/>
        </w:rPr>
      </w:pPr>
      <w:r>
        <w:rPr>
          <w:bCs/>
        </w:rPr>
        <w:t>r</w:t>
      </w:r>
      <w:r w:rsidR="00CA213F">
        <w:rPr>
          <w:bCs/>
        </w:rPr>
        <w:t xml:space="preserve"> j e š e n j e</w:t>
      </w:r>
    </w:p>
    <w:p w:rsidRDefault="00CA213F" w:rsidP="00CA213F" w:rsidR="00CA213F">
      <w:pPr>
        <w:jc w:val="both"/>
      </w:pPr>
    </w:p>
    <w:p w:rsidRDefault="00CA213F" w:rsidP="00CA213F" w:rsidR="00CA213F"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EF23E8">
        <w:rPr>
          <w:bCs/>
        </w:rPr>
        <w:t>LUKA GROTICA</w:t>
      </w:r>
      <w:r w:rsidR="00EF23E8">
        <w:t xml:space="preserve"> društvo s ograničenom odgovornošću za nautički turizam Rijeka, Ulica Josipa Jurja Strossmayera 11, OIB: 81161828875, MBS: 080122397</w:t>
      </w:r>
      <w:r w:rsidR="00CA34D0">
        <w:t xml:space="preserve"> </w:t>
      </w:r>
      <w:r w:rsidRPr="0031775E">
        <w:rPr>
          <w:color w:val="000000"/>
        </w:rPr>
        <w:t>da u roku od 15 dana uplate predujam za namirenje troškova prethodnoga i otvorenoga stečajnog postupka</w:t>
      </w:r>
      <w:r>
        <w:t xml:space="preserve"> u iznosu od </w:t>
      </w:r>
      <w:r w:rsidR="0044322D">
        <w:t>35</w:t>
      </w:r>
      <w:r w:rsidR="00FD6AC0">
        <w:rPr>
          <w:bCs/>
        </w:rPr>
        <w:t>.000</w:t>
      </w:r>
      <w:r w:rsidR="00283F3B">
        <w:rPr>
          <w:bCs/>
        </w:rPr>
        <w:t xml:space="preserve">,00 </w:t>
      </w:r>
      <w:r>
        <w:t xml:space="preserve">kn na prolazni depozit suda koji se vodi kod Hrvatske poštanske banke d.d. Zagreb broj </w:t>
      </w:r>
      <w:r w:rsidRPr="0031775E">
        <w:rPr>
          <w:bCs/>
        </w:rPr>
        <w:t>HR59 2390 0011 3000 0270 3.</w:t>
      </w:r>
    </w:p>
    <w:p w:rsidRDefault="00CA213F" w:rsidP="00CA213F" w:rsidR="00CA213F">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EF23E8">
        <w:rPr>
          <w:bCs/>
        </w:rPr>
        <w:t>LUKA GROTICA</w:t>
      </w:r>
      <w:r w:rsidR="00EF23E8">
        <w:t xml:space="preserve"> društvo s ograničenom odgovornošću za nautički turizam Rijeka, Ulica Josipa Jurja Strossmayera 11, OIB: 81161828875, MBS: 080122397</w:t>
      </w:r>
      <w:r>
        <w:t>.</w:t>
      </w:r>
    </w:p>
    <w:p w:rsidRDefault="00CA213F" w:rsidP="00CA213F" w:rsidR="00CA213F">
      <w:pPr>
        <w:jc w:val="both"/>
      </w:pPr>
    </w:p>
    <w:p w:rsidRDefault="00CA213F" w:rsidP="00CA213F" w:rsidR="00CA213F">
      <w:pPr>
        <w:jc w:val="center"/>
      </w:pPr>
      <w:r>
        <w:lastRenderedPageBreak/>
        <w:t>Obrazloženje</w:t>
      </w:r>
    </w:p>
    <w:p w:rsidRDefault="00CA213F" w:rsidP="00CA213F" w:rsidR="00CA213F">
      <w:pPr>
        <w:jc w:val="center"/>
      </w:pPr>
    </w:p>
    <w:p w:rsidRDefault="00CA213F" w:rsidP="00CA213F" w:rsidR="00CA213F">
      <w:pPr>
        <w:jc w:val="both"/>
      </w:pPr>
      <w:r>
        <w:tab/>
      </w:r>
      <w:r>
        <w:tab/>
        <w:t>Predlagatelj je podnio sudu prijedlog za otvaranje stečajnog postupka nad dužnikom</w:t>
      </w:r>
      <w:r w:rsidRPr="00BF2DB4">
        <w:rPr>
          <w:rFonts w:eastAsiaTheme="minorHAnsi"/>
          <w:lang w:eastAsia="en-US"/>
        </w:rPr>
        <w:t xml:space="preserve"> </w:t>
      </w:r>
      <w:r w:rsidR="00EF23E8">
        <w:rPr>
          <w:bCs/>
        </w:rPr>
        <w:t>LUKA GROTICA</w:t>
      </w:r>
      <w:r w:rsidR="00EF23E8">
        <w:t xml:space="preserve"> društvo s ograničenom odgovornošću za nautički turizam Rijeka, Ulica Josipa Jurja Strossmayera 11, OIB: 81161828875, MBS: 080122397</w:t>
      </w:r>
      <w:r>
        <w:t>.</w:t>
      </w:r>
    </w:p>
    <w:p w:rsidRDefault="00CA213F" w:rsidP="00CA213F" w:rsidR="00CA213F">
      <w:pPr>
        <w:ind w:firstLine="1440"/>
        <w:jc w:val="both"/>
      </w:pPr>
      <w:r>
        <w:t xml:space="preserve">Dana </w:t>
      </w:r>
      <w:r w:rsidR="00EF23E8">
        <w:t>7</w:t>
      </w:r>
      <w:r w:rsidR="0054320F">
        <w:t>. prosinca 2016</w:t>
      </w:r>
      <w:r>
        <w:t>. godine doneseno je rješenje ovog suda posl. br. St-</w:t>
      </w:r>
      <w:r w:rsidR="00CA34D0">
        <w:t>9</w:t>
      </w:r>
      <w:r w:rsidR="00EF23E8">
        <w:t>23</w:t>
      </w:r>
      <w:r>
        <w:t>/2016</w:t>
      </w:r>
      <w:r w:rsidR="00241753">
        <w:t>-3</w:t>
      </w:r>
      <w:r>
        <w:t xml:space="preserve"> kojim je pokrenut prethodni postupak radi utvrđivanja uvjeta za otvaranje stečajnog postupka nad dužnikom.</w:t>
      </w:r>
    </w:p>
    <w:p w:rsidRDefault="00CA213F" w:rsidP="00CA213F" w:rsidR="00CA213F">
      <w:pPr>
        <w:ind w:firstLine="1440"/>
        <w:jc w:val="both"/>
      </w:pPr>
      <w:r>
        <w:t xml:space="preserve">Uvidom u </w:t>
      </w:r>
      <w:r>
        <w:rPr>
          <w:bCs/>
        </w:rPr>
        <w:t xml:space="preserve">prijedlog Financijske agencije za otvaranje stečajnog postupka nad dužnikom i podnesak Financijske agencije od </w:t>
      </w:r>
      <w:r w:rsidR="00EF23E8">
        <w:rPr>
          <w:bCs/>
        </w:rPr>
        <w:t>9</w:t>
      </w:r>
      <w:r w:rsidR="00CA34D0">
        <w:rPr>
          <w:bCs/>
        </w:rPr>
        <w:t>. prosinca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postojanje iste imovine nije utvrdio ni privremeni stečajni upravitelj.</w:t>
      </w:r>
    </w:p>
    <w:p w:rsidRDefault="00CA213F" w:rsidP="00CA213F" w:rsidR="00CA213F">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CA213F" w:rsidP="00CA213F" w:rsidR="00CA213F">
      <w:pPr>
        <w:ind w:firstLine="1440"/>
        <w:jc w:val="both"/>
      </w:pPr>
      <w:r>
        <w:t>Slijedom navedenog, a na temelju citiranih zakonskih odredbi, odlučeno je kao u izreci ovog rješenja.</w:t>
      </w:r>
    </w:p>
    <w:p w:rsidRDefault="00CA213F" w:rsidP="00CA213F" w:rsidR="00CA213F">
      <w:pPr>
        <w:jc w:val="center"/>
      </w:pPr>
      <w:r>
        <w:t xml:space="preserve">Rijeka, </w:t>
      </w:r>
      <w:r w:rsidR="00241753">
        <w:t>2</w:t>
      </w:r>
      <w:r w:rsidR="007E523E">
        <w:t>8</w:t>
      </w:r>
      <w:r>
        <w:t>. ožujka 2017. godine</w:t>
      </w:r>
    </w:p>
    <w:p w:rsidRDefault="00CA213F" w:rsidP="00CA213F" w:rsidR="00CA213F"/>
    <w:p w:rsidRDefault="00CA213F" w:rsidP="00CA213F" w:rsidR="00CA213F">
      <w:pPr>
        <w:jc w:val="both"/>
      </w:pPr>
      <w:r>
        <w:t xml:space="preserve">                                                                                                        Sudac</w:t>
      </w:r>
    </w:p>
    <w:p w:rsidRDefault="00CA213F" w:rsidP="00CA213F" w:rsidR="00CA213F">
      <w:pPr>
        <w:jc w:val="both"/>
      </w:pPr>
      <w:r>
        <w:t xml:space="preserve">                                                                                                 Vera Jelenović </w:t>
      </w:r>
    </w:p>
    <w:p w:rsidRDefault="00CA213F" w:rsidP="00CA213F" w:rsidR="00CA213F"/>
    <w:p w:rsidRDefault="00CA213F" w:rsidP="00CA213F" w:rsidR="00CA213F">
      <w:pPr>
        <w:rPr>
          <w:lang w:eastAsia="en-US"/>
        </w:rPr>
      </w:pPr>
      <w:r>
        <w:rPr>
          <w:lang w:eastAsia="en-US"/>
        </w:rPr>
        <w:t>UPUTA O PRAVNOM LIJEKU:</w:t>
      </w:r>
    </w:p>
    <w:p w:rsidRDefault="00CA213F" w:rsidP="00CA213F" w:rsidR="00CA213F">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CA213F" w:rsidP="00CA213F" w:rsidR="00CA213F"/>
    <w:p w:rsidRDefault="002C0587" w:rsidP="002C0587" w:rsidR="002C0587">
      <w:r>
        <w:t>Dovršeno u</w:t>
      </w:r>
      <w:r w:rsidR="00283F3B">
        <w:t xml:space="preserve"> </w:t>
      </w:r>
      <w:r w:rsidR="00CA34D0">
        <w:t>10</w:t>
      </w:r>
      <w:r w:rsidR="009E43FF">
        <w:t>,</w:t>
      </w:r>
      <w:r w:rsidR="00EF23E8">
        <w:t>3</w:t>
      </w:r>
      <w:r w:rsidR="009E43FF">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63BB" w:rsidP="002C0587" w:rsidR="00DD63BB">
      <w:r>
        <w:separator/>
      </w:r>
    </w:p>
  </w:endnote>
  <w:endnote w:id="0" w:type="continuationSeparator">
    <w:p w:rsidRDefault="00DD63BB" w:rsidP="002C0587" w:rsidR="00DD63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4A014C">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63BB" w:rsidP="002C0587" w:rsidR="00DD63BB">
      <w:r>
        <w:separator/>
      </w:r>
    </w:p>
  </w:footnote>
  <w:footnote w:id="0" w:type="continuationSeparator">
    <w:p w:rsidRDefault="00DD63BB" w:rsidP="002C0587" w:rsidR="00DD63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A617D1">
      <w:t>9</w:t>
    </w:r>
    <w:r w:rsidR="00EF23E8">
      <w:t>23</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91538"/>
    <w:rsid w:val="000E5330"/>
    <w:rsid w:val="00106EDF"/>
    <w:rsid w:val="0011444D"/>
    <w:rsid w:val="001401AB"/>
    <w:rsid w:val="001A164B"/>
    <w:rsid w:val="001D0037"/>
    <w:rsid w:val="00211C16"/>
    <w:rsid w:val="002352D4"/>
    <w:rsid w:val="00237419"/>
    <w:rsid w:val="00241753"/>
    <w:rsid w:val="00267BBB"/>
    <w:rsid w:val="00283F3B"/>
    <w:rsid w:val="0029394F"/>
    <w:rsid w:val="002C0587"/>
    <w:rsid w:val="002D1730"/>
    <w:rsid w:val="002D2BAA"/>
    <w:rsid w:val="003161CB"/>
    <w:rsid w:val="0031775E"/>
    <w:rsid w:val="003541B1"/>
    <w:rsid w:val="00363934"/>
    <w:rsid w:val="003717C4"/>
    <w:rsid w:val="00385D60"/>
    <w:rsid w:val="003922BA"/>
    <w:rsid w:val="003B1933"/>
    <w:rsid w:val="003C40BF"/>
    <w:rsid w:val="003C6000"/>
    <w:rsid w:val="003E52B7"/>
    <w:rsid w:val="00415E1A"/>
    <w:rsid w:val="0044322D"/>
    <w:rsid w:val="004864E7"/>
    <w:rsid w:val="004A014C"/>
    <w:rsid w:val="004D4439"/>
    <w:rsid w:val="004F6C16"/>
    <w:rsid w:val="004F7E4C"/>
    <w:rsid w:val="00520689"/>
    <w:rsid w:val="00537A69"/>
    <w:rsid w:val="0054320F"/>
    <w:rsid w:val="00570B58"/>
    <w:rsid w:val="005764B7"/>
    <w:rsid w:val="005B13BC"/>
    <w:rsid w:val="005C3954"/>
    <w:rsid w:val="005F4232"/>
    <w:rsid w:val="006005A8"/>
    <w:rsid w:val="00622415"/>
    <w:rsid w:val="00643EAB"/>
    <w:rsid w:val="00655D12"/>
    <w:rsid w:val="006A01A7"/>
    <w:rsid w:val="006F4C0D"/>
    <w:rsid w:val="006F7F6F"/>
    <w:rsid w:val="007121BA"/>
    <w:rsid w:val="00720050"/>
    <w:rsid w:val="007278B2"/>
    <w:rsid w:val="0076139A"/>
    <w:rsid w:val="00764DB2"/>
    <w:rsid w:val="007652D5"/>
    <w:rsid w:val="007A0E83"/>
    <w:rsid w:val="007A106D"/>
    <w:rsid w:val="007B6D04"/>
    <w:rsid w:val="007E523E"/>
    <w:rsid w:val="008233BC"/>
    <w:rsid w:val="008244D6"/>
    <w:rsid w:val="00836506"/>
    <w:rsid w:val="00872DC3"/>
    <w:rsid w:val="0089632E"/>
    <w:rsid w:val="008D5A66"/>
    <w:rsid w:val="00930A76"/>
    <w:rsid w:val="00942A0F"/>
    <w:rsid w:val="009951C2"/>
    <w:rsid w:val="009C0568"/>
    <w:rsid w:val="009C4251"/>
    <w:rsid w:val="009E43FF"/>
    <w:rsid w:val="00A0162D"/>
    <w:rsid w:val="00A2701B"/>
    <w:rsid w:val="00A50765"/>
    <w:rsid w:val="00A617D1"/>
    <w:rsid w:val="00A70836"/>
    <w:rsid w:val="00A935E9"/>
    <w:rsid w:val="00AA43BC"/>
    <w:rsid w:val="00AE03DF"/>
    <w:rsid w:val="00AF0A5D"/>
    <w:rsid w:val="00AF2A6C"/>
    <w:rsid w:val="00B178F4"/>
    <w:rsid w:val="00B34CD4"/>
    <w:rsid w:val="00B51DF8"/>
    <w:rsid w:val="00B57EC1"/>
    <w:rsid w:val="00B713D1"/>
    <w:rsid w:val="00B72715"/>
    <w:rsid w:val="00B93FF3"/>
    <w:rsid w:val="00BA3EB5"/>
    <w:rsid w:val="00BB01C9"/>
    <w:rsid w:val="00BB2E51"/>
    <w:rsid w:val="00BF05A6"/>
    <w:rsid w:val="00BF2DB4"/>
    <w:rsid w:val="00C03BEE"/>
    <w:rsid w:val="00C17835"/>
    <w:rsid w:val="00C81030"/>
    <w:rsid w:val="00C81467"/>
    <w:rsid w:val="00C923DB"/>
    <w:rsid w:val="00CA213F"/>
    <w:rsid w:val="00CA34D0"/>
    <w:rsid w:val="00CB34E3"/>
    <w:rsid w:val="00CF28F9"/>
    <w:rsid w:val="00D11A21"/>
    <w:rsid w:val="00D13894"/>
    <w:rsid w:val="00D514DD"/>
    <w:rsid w:val="00D67E91"/>
    <w:rsid w:val="00D86571"/>
    <w:rsid w:val="00DC28E9"/>
    <w:rsid w:val="00DD63BB"/>
    <w:rsid w:val="00DF2B1F"/>
    <w:rsid w:val="00E403FA"/>
    <w:rsid w:val="00E518D1"/>
    <w:rsid w:val="00E63FC0"/>
    <w:rsid w:val="00E80EF9"/>
    <w:rsid w:val="00E9228D"/>
    <w:rsid w:val="00EB1F4D"/>
    <w:rsid w:val="00ED0D53"/>
    <w:rsid w:val="00ED39F3"/>
    <w:rsid w:val="00EE5FD5"/>
    <w:rsid w:val="00EF23E8"/>
    <w:rsid w:val="00EF68C6"/>
    <w:rsid w:val="00F7343C"/>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4A014C"/>
    <w:rPr>
      <w:color w:val="808080"/>
      <w:bdr w:space="0" w:sz="0" w:color="auto" w:val="none"/>
      <w:shd w:fill="auto" w:color="auto" w:val="clear"/>
    </w:rPr>
  </w:style>
  <w:style w:customStyle="true" w:styleId="eSPISCCParagraphDefaultFont" w:type="character">
    <w:name w:val="eSPIS_CC_Paragraph Default Font"/>
    <w:basedOn w:val="Zadanifontodlomka"/>
    <w:rsid w:val="004A01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014C"/>
    <w:rPr>
      <w:bdr w:space="0" w:sz="0" w:color="auto" w:val="none"/>
      <w:shd w:fill="FFFFCC" w:color="auto" w:val="clear"/>
      <w:lang w:val="hr-HR"/>
    </w:rPr>
  </w:style>
  <w:style w:customStyle="true" w:styleId="PozadinaSvijetloCrvena" w:type="character">
    <w:name w:val="Pozadina_SvijetloCrvena"/>
    <w:basedOn w:val="eSPISCCParagraphDefaultFont"/>
    <w:rsid w:val="004A01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01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4A014C"/>
    <w:rPr>
      <w:color w:val="808080"/>
      <w:bdr w:color="auto" w:space="0" w:sz="0" w:val="none"/>
      <w:shd w:color="auto" w:fill="auto" w:val="clear"/>
    </w:rPr>
  </w:style>
  <w:style w:customStyle="1" w:styleId="eSPISCCParagraphDefaultFont" w:type="character">
    <w:name w:val="eSPIS_CC_Paragraph Default Font"/>
    <w:basedOn w:val="Zadanifontodlomka"/>
    <w:rsid w:val="004A01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014C"/>
    <w:rPr>
      <w:bdr w:color="auto" w:space="0" w:sz="0" w:val="none"/>
      <w:shd w:color="auto" w:fill="FFFFCC" w:val="clear"/>
      <w:lang w:val="hr-HR"/>
    </w:rPr>
  </w:style>
  <w:style w:customStyle="1" w:styleId="PozadinaSvijetloCrvena" w:type="character">
    <w:name w:val="Pozadina_SvijetloCrvena"/>
    <w:basedOn w:val="eSPISCCParagraphDefaultFont"/>
    <w:rsid w:val="004A01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01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ožujka 2017.</izvorni_sadrzaj>
    <derivirana_varijabla naziv="DomainObject.PlaniraniZavrsetakDatum_1">28. ožujka 2017.</derivirana_varijabla>
  </DomainObject.PlaniraniZavrsetakDatum>
  <DomainObject.PlaniraniPocetakDatum>
    <izvorni_sadrzaj>28. ožujka 2017.</izvorni_sadrzaj>
    <derivirana_varijabla naziv="DomainObject.PlaniraniPocetakDatum_1">28.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ožujka 2017.</izvorni_sadrzaj>
    <derivirana_varijabla naziv="DomainObject.Zapisnik.DatumKreiranja_1">28. ožujka 2017.</derivirana_varijabla>
  </DomainObject.Zapisnik.DatumKreiranja>
  <DomainObject.Zapisnik.ImovinskaKorist>
    <izvorni_sadrzaj/>
    <derivirana_varijabla naziv="DomainObject.Zapisnik.ImovinskaKorist_1"/>
  </DomainObject.Zapisnik.ImovinskaKorist>
  <DomainObject.Zapisnik.Oznaka>
    <izvorni_sadrzaj>St-923/2016-9</izvorni_sadrzaj>
    <derivirana_varijabla naziv="DomainObject.Zapisnik.Oznaka_1">St-923/2016-9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923</izvorni_sadrzaj>
    <derivirana_varijabla naziv="DomainObject.Predmet.Broj_1">923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St-923/2016</izvorni_sadrzaj>
    <derivirana_varijabla naziv="DomainObject.Predmet.OznakaBroj_1">St-923/2016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LUKA GROTICA d.o.o.</izvorni_sadrzaj>
    <derivirana_varijabla naziv="DomainObject.Predmet.ProtustrankaFormated_1">  LUKA GROTICA d.o.o.</derivirana_varijabla>
  </DomainObject.Predmet.ProtustrankaFormated>
  <DomainObject.Predmet.ProtustrankaFormatedOIB>
    <izvorni_sadrzaj>  LUKA GROTICA d.o.o., OIB 81161828875</izvorni_sadrzaj>
    <derivirana_varijabla naziv="DomainObject.Predmet.ProtustrankaFormatedOIB_1">  LUKA GROTICA d.o.o., OIB 81161828875</derivirana_varijabla>
  </DomainObject.Predmet.ProtustrankaFormatedOIB>
  <DomainObject.Predmet.ProtustrankaFormatedWithAdress>
    <izvorni_sadrzaj> LUKA GROTICA d.o.o., Josipa Jurja Strossmayera 11, 51000 Rijeka</izvorni_sadrzaj>
    <derivirana_varijabla naziv="DomainObject.Predmet.ProtustrankaFormatedWithAdress_1"> LUKA GROTICA d.o.o., Josipa Jurja Strossmayera 11, 51000 Rijeka</derivirana_varijabla>
  </DomainObject.Predmet.ProtustrankaFormatedWithAdress>
  <DomainObject.Predmet.ProtustrankaFormatedWithAdressOIB>
    <izvorni_sadrzaj> LUKA GROTICA d.o.o., OIB 81161828875, Josipa Jurja Strossmayera 11, 51000 Rijeka</izvorni_sadrzaj>
    <derivirana_varijabla naziv="DomainObject.Predmet.ProtustrankaFormatedWithAdressOIB_1"> LUKA GROTICA d.o.o., OIB 81161828875, Josipa Jurja Strossmayera 11, 51000 Rijeka</derivirana_varijabla>
  </DomainObject.Predmet.ProtustrankaFormatedWithAdressOIB>
  <DomainObject.Predmet.ProtustrankaWithAdress>
    <izvorni_sadrzaj>LUKA GROTICA d.o.o. Josipa Jurja Strossmayera 11, 51000 Rijeka</izvorni_sadrzaj>
    <derivirana_varijabla naziv="DomainObject.Predmet.ProtustrankaWithAdress_1">LUKA GROTICA d.o.o. Josipa Jurja Strossmayera 11, 51000 Rijeka</derivirana_varijabla>
  </DomainObject.Predmet.ProtustrankaWithAdress>
  <DomainObject.Predmet.ProtustrankaWithAdressOIB>
    <izvorni_sadrzaj>LUKA GROTICA d.o.o., OIB 81161828875, Josipa Jurja Strossmayera 11, 51000 Rijeka</izvorni_sadrzaj>
    <derivirana_varijabla naziv="DomainObject.Predmet.ProtustrankaWithAdressOIB_1">LUKA GROTICA d.o.o., OIB 81161828875, Josipa Jurja Strossmayera 11, 51000 Rijeka</derivirana_varijabla>
  </DomainObject.Predmet.ProtustrankaWithAdressOIB>
  <DomainObject.Predmet.ProtustrankaNazivFormated>
    <izvorni_sadrzaj>LUKA GROTICA d.o.o.</izvorni_sadrzaj>
    <derivirana_varijabla naziv="DomainObject.Predmet.ProtustrankaNazivFormated_1">LUKA GROTICA d.o.o.</derivirana_varijabla>
  </DomainObject.Predmet.ProtustrankaNazivFormated>
  <DomainObject.Predmet.ProtustrankaNazivFormatedOIB>
    <izvorni_sadrzaj>LUKA GROTICA d.o.o., OIB 81161828875</izvorni_sadrzaj>
    <derivirana_varijabla naziv="DomainObject.Predmet.ProtustrankaNazivFormatedOIB_1">LUKA GROTICA d.o.o., OIB 81161828875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LUKA GROTICA d.o.o.</item>
    </izvorni_sadrzaj>
    <derivirana_varijabla naziv="DomainObject.Predmet.ProtuStrankaListFormated_1">
      <item>LUKA GROTICA d.o.o.</item>
    </derivirana_varijabla>
  </DomainObject.Predmet.ProtuStrankaListFormated>
  <DomainObject.Predmet.ProtuStrankaListFormatedOIB>
    <izvorni_sadrzaj>
      <item>LUKA GROTICA d.o.o., OIB 81161828875</item>
    </izvorni_sadrzaj>
    <derivirana_varijabla naziv="DomainObject.Predmet.ProtuStrankaListFormatedOIB_1">
      <item>LUKA GROTICA d.o.o., OIB 81161828875</item>
    </derivirana_varijabla>
  </DomainObject.Predmet.ProtuStrankaListFormatedOIB>
  <DomainObject.Predmet.ProtuStrankaListFormatedWithAdress>
    <izvorni_sadrzaj>
      <item>LUKA GROTICA d.o.o., Josipa Jurja Strossmayera 11, 51000 Rijeka</item>
    </izvorni_sadrzaj>
    <derivirana_varijabla naziv="DomainObject.Predmet.ProtuStrankaListFormatedWithAdress_1">
      <item>LUKA GROTICA d.o.o., Josipa Jurja Strossmayera 11, 51000 Rijeka</item>
    </derivirana_varijabla>
  </DomainObject.Predmet.ProtuStrankaListFormatedWithAdress>
  <DomainObject.Predmet.ProtuStrankaListFormatedWithAdressOIB>
    <izvorni_sadrzaj>
      <item>LUKA GROTICA d.o.o., OIB 81161828875, Josipa Jurja Strossmayera 11, 51000 Rijeka</item>
    </izvorni_sadrzaj>
    <derivirana_varijabla naziv="DomainObject.Predmet.ProtuStrankaListFormatedWithAdressOIB_1">
      <item>LUKA GROTICA d.o.o., OIB 81161828875, Josipa Jurja Strossmayera 11, 51000 Rijeka</item>
    </derivirana_varijabla>
  </DomainObject.Predmet.ProtuStrankaListFormatedWithAdressOIB>
  <DomainObject.Predmet.ProtuStrankaListNazivFormated>
    <izvorni_sadrzaj>
      <item>LUKA GROTICA d.o.o.</item>
    </izvorni_sadrzaj>
    <derivirana_varijabla naziv="DomainObject.Predmet.ProtuStrankaListNazivFormated_1">
      <item>LUKA GROTICA d.o.o.</item>
    </derivirana_varijabla>
  </DomainObject.Predmet.ProtuStrankaListNazivFormated>
  <DomainObject.Predmet.ProtuStrankaListNazivFormatedOIB>
    <izvorni_sadrzaj>
      <item>LUKA GROTICA d.o.o., OIB 81161828875</item>
    </izvorni_sadrzaj>
    <derivirana_varijabla naziv="DomainObject.Predmet.ProtuStrankaListNazivFormatedOIB_1">
      <item>LUKA GROTICA d.o.o., OIB 81161828875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St-923/2016-9</izvorni_sadrzaj>
    <derivirana_varijabla naziv="DomainObject.PoslovniBrojDokumenta_1">St-923/2016-9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LUKA GROTICA d.o.o.</izvorni_sadrzaj>
    <derivirana_varijabla naziv="DomainObject.Predmet.ProtustrankaIDrugi_1">LUKA GROTICA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LUKA GROTICA d.o.o., OIB 81161828875, Josipa Jurja Strossmayera 11, 51000 Rijeka</izvorni_sadrzaj>
    <derivirana_varijabla naziv="DomainObject.Predmet.ProtustrankaIDrugiAdressOIB_1">LUKA GROTICA d.o.o., OIB 81161828875, Josipa Jurja Strossmayera 11,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LUKA GROTICA d.o.o.</item>
    </izvorni_sadrzaj>
    <derivirana_varijabla naziv="DomainObject.Predmet.SudioniciListNaziv_1">
      <item>FINA  Rijeka</item>
      <item>LUKA GROTICA d.o.o.</item>
    </derivirana_varijabla>
  </DomainObject.Predmet.SudioniciListNaziv>
  <DomainObject.Predmet.SudioniciListAdressOIB>
    <izvorni_sadrzaj>
      <item>FINA  Rijeka, OIB 85821130368, Frana Kurelca 8,51000 Rijeka</item>
      <item>LUKA GROTICA d.o.o., OIB 81161828875, Josipa Jurja Strossmayera 11,51000 Rijeka</item>
    </izvorni_sadrzaj>
    <derivirana_varijabla naziv="DomainObject.Predmet.SudioniciListAdressOIB_1">
      <item>FINA  Rijeka, OIB 85821130368, Frana Kurelca 8,51000 Rijeka</item>
      <item>LUKA GROTICA d.o.o., OIB 81161828875, Josipa Jurja Strossmayera 11,51000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81161828875</item>
    </izvorni_sadrzaj>
    <derivirana_varijabla naziv="DomainObject.Predmet.SudioniciListNazivOIB_1">
      <item>, OIB 85821130368</item>
      <item>, OIB 81161828875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613</properties:Words>
  <properties:Characters>3447</properties:Characters>
  <properties:Lines>90</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2017-03-28T08:33:00Z</dcterms:created>
  <dc:creator>Vera Jelenović</dc:creator>
  <cp:lastModifiedBy>Danijela Fumić</cp:lastModifiedBy>
  <cp:lastPrinted>2017-03-28T08:32:00Z</cp:lastPrinted>
  <dcterms:modified xmlns:xsi="http://www.w3.org/2001/XMLSchema-instance" xsi:type="dcterms:W3CDTF">2017-03-28T08:34:00Z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St-923/2016-9 / Zapisnik - Ročište radi rasprave o uvjetima za otvaranje steč. post.</vt:lpwstr>
  </prop:property>
  <prop:property name="CC_coloring" pid="5" fmtid="{D5CDD505-2E9C-101B-9397-08002B2CF9AE}">
    <vt:bool>false</vt:bool>
  </prop:property>
</prop:Properties>
</file>