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40aa" w14:paraId="79340a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E624F" w:rsidP="009E624F" w:rsidR="009E624F" w:rsidRPr="009E624F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9E624F" w:rsidRPr="00EC450C">
        <w:rPr>
          <w:lang w:val="hr-HR"/>
        </w:rPr>
        <w:t>BABIĆ LOV d.o.o., Split, Put Barina 3, OIB: 71732577416, MBS: 060233050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A03C2F">
        <w:rPr>
          <w:lang w:val="hr-HR"/>
        </w:rPr>
        <w:t>16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FB623C" w:rsidRPr="00A97B1F">
        <w:rPr>
          <w:lang w:val="hr-HR"/>
        </w:rPr>
        <w:t>studenoga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9E624F" w:rsidP="007B2EC2" w:rsidR="009E624F" w:rsidRPr="00A97B1F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9E624F" w:rsidRPr="00EC450C">
        <w:rPr>
          <w:lang w:val="hr-HR"/>
        </w:rPr>
        <w:t>BABIĆ LOV d.o.o., Split, Put Barina 3, OIB: 71732577416, MBS: 060233050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A03C2F">
        <w:rPr>
          <w:lang w:val="hr-HR"/>
        </w:rPr>
        <w:t>16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204E45">
        <w:rPr>
          <w:lang w:val="hr-HR"/>
        </w:rPr>
        <w:t>9:30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>
      <w:pPr>
        <w:ind w:left="708"/>
        <w:jc w:val="both"/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204E45">
        <w:t>Vencel Čuljak, Plješevička 16E, Osijek, OIB: 60951188779.</w:t>
      </w:r>
    </w:p>
    <w:p w:rsidRDefault="00204E45" w:rsidP="00E14AE2" w:rsidR="00204E45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9E624F" w:rsidRPr="00EC450C">
        <w:rPr>
          <w:lang w:val="hr-HR"/>
        </w:rPr>
        <w:t>BABIĆ LOV d.o.o., Split, Put Barina 3, OIB: 71732577416, MBS: 060233050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9E624F">
        <w:rPr>
          <w:lang w:val="hr-HR"/>
        </w:rPr>
        <w:t>15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B623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FE5E05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9E624F" w:rsidRPr="00EC450C">
        <w:rPr>
          <w:lang w:val="hr-HR"/>
        </w:rPr>
        <w:t>BABIĆ LOV d.o.o., Split, Put Barina 3, OIB: 71732577416, MBS: 060233050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A97B1F" w:rsidR="008B7B80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FE5E05" w:rsidRPr="006C6F8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9E624F" w:rsidRPr="00EC450C">
        <w:rPr>
          <w:lang w:val="hr-HR"/>
        </w:rPr>
        <w:t>163 dana, u ukupnom iznosu od 904,07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9E624F" w:rsidP="00A97B1F" w:rsidR="009E624F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9E624F" w:rsidRPr="009E624F">
        <w:rPr>
          <w:b/>
          <w:lang w:val="hr-HR"/>
        </w:rPr>
        <w:t>01. lipnja 2016</w:t>
      </w:r>
      <w:r w:rsidRPr="009E624F">
        <w:rPr>
          <w:b/>
          <w:lang w:val="hr-HR"/>
        </w:rPr>
        <w:t>. 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1B427C" w:rsidR="001B427C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03C2F">
        <w:rPr>
          <w:lang w:val="hr-HR"/>
        </w:rPr>
        <w:t>16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B427C" w:rsidP="001B427C" w:rsidR="001B427C">
      <w:pPr>
        <w:jc w:val="center"/>
        <w:rPr>
          <w:lang w:val="hr-HR"/>
        </w:rPr>
      </w:pPr>
    </w:p>
    <w:p w:rsidRDefault="00497EB4" w:rsidP="001B427C" w:rsidR="001B427C">
      <w:pPr>
        <w:ind w:left="4956"/>
        <w:jc w:val="center"/>
        <w:rPr>
          <w:lang w:val="hr-HR"/>
        </w:rPr>
      </w:pPr>
      <w:r>
        <w:t>SUDSKI SAVJETNIK</w:t>
      </w:r>
    </w:p>
    <w:p w:rsidRDefault="00497EB4" w:rsidP="001B427C" w:rsidR="0079768B">
      <w:pPr>
        <w:ind w:left="4956"/>
        <w:jc w:val="center"/>
      </w:pPr>
      <w:r>
        <w:t>Goran Radanović</w:t>
      </w:r>
    </w:p>
    <w:p w:rsidRDefault="001B427C" w:rsidP="001B427C" w:rsidR="001B427C">
      <w:pPr>
        <w:ind w:left="4956"/>
        <w:jc w:val="center"/>
        <w:rPr>
          <w:lang w:val="hr-HR"/>
        </w:rPr>
      </w:pPr>
    </w:p>
    <w:p w:rsidRDefault="00FE5E05" w:rsidP="00F31929" w:rsidR="00FE5E05" w:rsidRPr="003A399B">
      <w:pPr>
        <w:jc w:val="both"/>
        <w:rPr>
          <w:sz w:val="10"/>
          <w:szCs w:val="10"/>
          <w:lang w:val="hr-HR"/>
        </w:rPr>
      </w:pPr>
    </w:p>
    <w:p w:rsidRDefault="00D4027A" w:rsidP="00F31929" w:rsidR="00FE5E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1B427C">
        <w:rPr>
          <w:lang w:val="hr-HR"/>
        </w:rPr>
        <w:t xml:space="preserve"> </w:t>
      </w:r>
      <w:r w:rsidR="00497EB4" w:rsidRPr="004A4042">
        <w:rPr>
          <w:lang w:val="hr-HR"/>
        </w:rPr>
        <w:t>Protiv ovog rješenja dopuštena je žalba.</w:t>
      </w:r>
      <w:r w:rsidR="00497EB4">
        <w:rPr>
          <w:lang w:val="hr-HR"/>
        </w:rPr>
        <w:t xml:space="preserve"> </w:t>
      </w:r>
      <w:r w:rsidR="00497EB4" w:rsidRPr="004A4042">
        <w:rPr>
          <w:lang w:val="hr-HR"/>
        </w:rPr>
        <w:t>Žalba se može izjaviti u roku od 8 (osam) dana</w:t>
      </w:r>
      <w:r w:rsidR="00497EB4"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1B427C" w:rsidP="00F31929" w:rsidR="001B427C">
      <w:pPr>
        <w:jc w:val="both"/>
        <w:rPr>
          <w:lang w:val="hr-HR"/>
        </w:rPr>
      </w:pPr>
    </w:p>
    <w:p w:rsidRDefault="001B427C" w:rsidP="00F31929" w:rsidR="001B427C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9031A" w:rsidRPr="00C9031A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9E624F">
      <w:t>505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9E624F">
      <w:t>505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13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27C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4E45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3C2F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03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13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3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031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03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03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3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031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03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03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23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BABIĆ LOV d.o.o. za lovni turizam i trgovinu</izvorni_sadrzaj>
    <derivirana_varijabla naziv="DomainObject.Predmet.ProtustrankaFormated_1">  BABIĆ LOV d.o.o. za lovni turizam i trgovinu</derivirana_varijabla>
  </DomainObject.Predmet.ProtustrankaFormated>
  <DomainObject.Predmet.ProtustrankaFormatedOIB>
    <izvorni_sadrzaj>  BABIĆ LOV d.o.o. za lovni turizam i trgovinu, OIB 71732577416</izvorni_sadrzaj>
    <derivirana_varijabla naziv="DomainObject.Predmet.ProtustrankaFormatedOIB_1">  BABIĆ LOV d.o.o. za lovni turizam i trgovinu, OIB 71732577416</derivirana_varijabla>
  </DomainObject.Predmet.ProtustrankaFormatedOIB>
  <DomainObject.Predmet.ProtustrankaFormatedWithAdress>
    <izvorni_sadrzaj> BABIĆ LOV d.o.o. za lovni turizam i trgovinu, Put Barina 3, 21000 Split</izvorni_sadrzaj>
    <derivirana_varijabla naziv="DomainObject.Predmet.ProtustrankaFormatedWithAdress_1"> BABIĆ LOV d.o.o. za lovni turizam i trgovinu, Put Barina 3, 21000 Split</derivirana_varijabla>
  </DomainObject.Predmet.ProtustrankaFormatedWithAdress>
  <DomainObject.Predmet.ProtustrankaFormatedWithAdressOIB>
    <izvorni_sadrzaj> BABIĆ LOV d.o.o. za lovni turizam i trgovinu, OIB 71732577416, Put Barina 3, 21000 Split</izvorni_sadrzaj>
    <derivirana_varijabla naziv="DomainObject.Predmet.ProtustrankaFormatedWithAdressOIB_1"> BABIĆ LOV d.o.o. za lovni turizam i trgovinu, OIB 71732577416, Put Barina 3, 21000 Split</derivirana_varijabla>
  </DomainObject.Predmet.ProtustrankaFormatedWithAdressOIB>
  <DomainObject.Predmet.ProtustrankaWithAdress>
    <izvorni_sadrzaj>BABIĆ LOV d.o.o. za lovni turizam i trgovinu Put Barina 3, 21000 Split</izvorni_sadrzaj>
    <derivirana_varijabla naziv="DomainObject.Predmet.ProtustrankaWithAdress_1">BABIĆ LOV d.o.o. za lovni turizam i trgovinu Put Barina 3, 21000 Split</derivirana_varijabla>
  </DomainObject.Predmet.ProtustrankaWithAdress>
  <DomainObject.Predmet.ProtustrankaWithAdressOIB>
    <izvorni_sadrzaj>BABIĆ LOV d.o.o. za lovni turizam i trgovinu, OIB 71732577416, Put Barina 3, 21000 Split</izvorni_sadrzaj>
    <derivirana_varijabla naziv="DomainObject.Predmet.ProtustrankaWithAdressOIB_1">BABIĆ LOV d.o.o. za lovni turizam i trgovinu, OIB 71732577416, Put Barina 3, 21000 Split</derivirana_varijabla>
  </DomainObject.Predmet.ProtustrankaWithAdressOIB>
  <DomainObject.Predmet.ProtustrankaNazivFormated>
    <izvorni_sadrzaj>BABIĆ LOV d.o.o. za lovni turizam i trgovinu</izvorni_sadrzaj>
    <derivirana_varijabla naziv="DomainObject.Predmet.ProtustrankaNazivFormated_1">BABIĆ LOV d.o.o. za lovni turizam i trgovinu</derivirana_varijabla>
  </DomainObject.Predmet.ProtustrankaNazivFormated>
  <DomainObject.Predmet.ProtustrankaNazivFormatedOIB>
    <izvorni_sadrzaj>BABIĆ LOV d.o.o. za lovni turizam i trgovinu, OIB 71732577416</izvorni_sadrzaj>
    <derivirana_varijabla naziv="DomainObject.Predmet.ProtustrankaNazivFormatedOIB_1">BABIĆ LOV d.o.o. za lovni turizam i trgovinu, OIB 71732577416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904.07</izvorni_sadrzaj>
    <derivirana_varijabla naziv="DomainObject.Predmet.TrenutnaVrijednost_1">904.07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BABIĆ LOV d.o.o. za lovni turizam i trgovinu</item>
    </izvorni_sadrzaj>
    <derivirana_varijabla naziv="DomainObject.Predmet.ProtuStrankaListFormated_1">
      <item>BABIĆ LOV d.o.o. za lovni turizam i trgovinu</item>
    </derivirana_varijabla>
  </DomainObject.Predmet.ProtuStrankaListFormated>
  <DomainObject.Predmet.ProtuStrankaListFormatedOIB>
    <izvorni_sadrzaj>
      <item>BABIĆ LOV d.o.o. za lovni turizam i trgovinu, OIB 71732577416</item>
    </izvorni_sadrzaj>
    <derivirana_varijabla naziv="DomainObject.Predmet.ProtuStrankaListFormatedOIB_1">
      <item>BABIĆ LOV d.o.o. za lovni turizam i trgovinu, OIB 71732577416</item>
    </derivirana_varijabla>
  </DomainObject.Predmet.ProtuStrankaListFormatedOIB>
  <DomainObject.Predmet.ProtuStrankaListFormatedWithAdress>
    <izvorni_sadrzaj>
      <item>BABIĆ LOV d.o.o. za lovni turizam i trgovinu, Put Barina 3, 21000 Split</item>
    </izvorni_sadrzaj>
    <derivirana_varijabla naziv="DomainObject.Predmet.ProtuStrankaListFormatedWithAdress_1">
      <item>BABIĆ LOV d.o.o. za lovni turizam i trgovinu, Put Barina 3, 21000 Split</item>
    </derivirana_varijabla>
  </DomainObject.Predmet.ProtuStrankaListFormatedWithAdress>
  <DomainObject.Predmet.ProtuStrankaListFormatedWithAdressOIB>
    <izvorni_sadrzaj>
      <item>BABIĆ LOV d.o.o. za lovni turizam i trgovinu, OIB 71732577416, Put Barina 3, 21000 Split</item>
    </izvorni_sadrzaj>
    <derivirana_varijabla naziv="DomainObject.Predmet.ProtuStrankaListFormatedWithAdressOIB_1">
      <item>BABIĆ LOV d.o.o. za lovni turizam i trgovinu, OIB 71732577416, Put Barina 3, 21000 Split</item>
    </derivirana_varijabla>
  </DomainObject.Predmet.ProtuStrankaListFormatedWithAdressOIB>
  <DomainObject.Predmet.ProtuStrankaListNazivFormated>
    <izvorni_sadrzaj>
      <item>BABIĆ LOV d.o.o. za lovni turizam i trgovinu</item>
    </izvorni_sadrzaj>
    <derivirana_varijabla naziv="DomainObject.Predmet.ProtuStrankaListNazivFormated_1">
      <item>BABIĆ LOV d.o.o. za lovni turizam i trgovinu</item>
    </derivirana_varijabla>
  </DomainObject.Predmet.ProtuStrankaListNazivFormated>
  <DomainObject.Predmet.ProtuStrankaListNazivFormatedOIB>
    <izvorni_sadrzaj>
      <item>BABIĆ LOV d.o.o. za lovni turizam i trgovinu, OIB 71732577416</item>
    </izvorni_sadrzaj>
    <derivirana_varijabla naziv="DomainObject.Predmet.ProtuStrankaListNazivFormatedOIB_1">
      <item>BABIĆ LOV d.o.o. za lovni turizam i trgovinu, OIB 71732577416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BABIĆ LOV d.o.o. za lovni turizam i trgovinu</izvorni_sadrzaj>
    <derivirana_varijabla naziv="DomainObject.Predmet.ProtustrankaIDrugi_1">BABIĆ LOV d.o.o. za lovni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BABIĆ LOV d.o.o. za lovni turizam i trgovinu, OIB 71732577416, Put Barina 3, 21000 Split</izvorni_sadrzaj>
    <derivirana_varijabla naziv="DomainObject.Predmet.ProtustrankaIDrugiAdressOIB_1">BABIĆ LOV d.o.o. za lovni turizam i trgovinu, OIB 71732577416, Put Barina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BABIĆ LOV d.o.o. za lovni turizam i trgovinu</item>
      <item>FINANCIJSKA AGENCIJA, RC SPLIT</item>
    </izvorni_sadrzaj>
    <derivirana_varijabla naziv="DomainObject.Predmet.SudioniciListNaziv_1">
      <item>BABIĆ LOV d.o.o. za lovni turizam i trgovinu</item>
      <item>FINANCIJSKA AGENCIJA, RC SPLIT</item>
    </derivirana_varijabla>
  </DomainObject.Predmet.SudioniciListNaziv>
  <DomainObject.Predmet.SudioniciListAdressOIB>
    <izvorni_sadrzaj>
      <item>BABIĆ LOV d.o.o. za lovni turizam i trgovinu, OIB 71732577416, Put Barina 3,21000 Split</item>
      <item>FINANCIJSKA AGENCIJA, RC SPLIT, OIB 85821130368, Mažuranićevo šetalište 24 b,21000 Split</item>
    </izvorni_sadrzaj>
    <derivirana_varijabla naziv="DomainObject.Predmet.SudioniciListAdressOIB_1">
      <item>BABIĆ LOV d.o.o. za lovni turizam i trgovinu, OIB 71732577416, Put Barina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71732577416</item>
      <item>, OIB 85821130368</item>
    </izvorni_sadrzaj>
    <derivirana_varijabla naziv="DomainObject.Predmet.SudioniciListNazivOIB_1">
      <item>, OIB 71732577416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3E32C-B9B5-47CE-866C-1B03CA546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4260</properties:Characters>
  <properties:Lines>113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2016-11-15T08:03:00Z</dcterms:created>
  <dc:creator>wsadmin</dc:creator>
  <cp:lastModifiedBy>Goran Radanović</cp:lastModifiedBy>
  <cp:lastPrinted>2016-11-16T07:48:00Z</cp:lastPrinted>
  <dcterms:modified xmlns:xsi="http://www.w3.org/2001/XMLSchema-instance" xsi:type="dcterms:W3CDTF">2016-11-16T08:01:00Z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