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95b7" w14:paraId="cd895b7" w:rsidRDefault="00AB63BA" w:rsidP="001A5580" w:rsidR="002B069C" w:rsidRPr="002B069C">
      <w:pPr>
        <w:ind w:left="360"/>
        <w:jc w:val="both"/>
        <w15:collapsed w:val="false"/>
      </w:pPr>
      <w:bookmarkStart w:name="_GoBack" w:id="0"/>
      <w:bookmarkEnd w:id="0"/>
      <w:r w:rsidRPr="002B069C">
        <w:t xml:space="preserve">  </w:t>
      </w:r>
      <w:r w:rsidR="000E200B" w:rsidRPr="002B069C">
        <w:tab/>
      </w:r>
      <w:r w:rsidR="000E200B" w:rsidRPr="002B069C">
        <w:tab/>
      </w:r>
    </w:p>
    <w:p w:rsidRDefault="002B069C" w:rsidP="002B069C" w:rsidR="002B069C" w:rsidRPr="002B069C">
      <w:pPr>
        <w:jc w:val="center"/>
      </w:pPr>
      <w:r w:rsidRPr="002B069C">
        <w:t>R E P U B L I K A  H R V A T S K A</w:t>
      </w:r>
    </w:p>
    <w:p w:rsidRDefault="00AB63BA" w:rsidP="00AB63BA" w:rsidR="00AB63BA" w:rsidRPr="002B069C">
      <w:pPr>
        <w:jc w:val="both"/>
      </w:pPr>
    </w:p>
    <w:p w:rsidRDefault="001F434F" w:rsidP="009038FA" w:rsidR="00AB63BA" w:rsidRPr="00B06287">
      <w:pPr>
        <w:jc w:val="center"/>
      </w:pPr>
      <w:r w:rsidRPr="00B06287">
        <w:t>Z AK L J U Č A K</w:t>
      </w:r>
    </w:p>
    <w:p w:rsidRDefault="00AB63BA" w:rsidP="00AB63BA" w:rsidR="00AB63BA" w:rsidRPr="00B06287">
      <w:pPr>
        <w:jc w:val="both"/>
      </w:pPr>
    </w:p>
    <w:p w:rsidRDefault="00AB63BA" w:rsidP="00AB63BA" w:rsidR="0026241A">
      <w:pPr>
        <w:jc w:val="both"/>
      </w:pPr>
      <w:r w:rsidRPr="00B06287">
        <w:tab/>
      </w:r>
      <w:r w:rsidRPr="004E39B2">
        <w:t>Trgovački sud u Zagrebu, po</w:t>
      </w:r>
      <w:r w:rsidR="009038FA">
        <w:t xml:space="preserve"> </w:t>
      </w:r>
      <w:r w:rsidR="00385113">
        <w:t>sucu pojedincu Nevenki</w:t>
      </w:r>
      <w:r w:rsidR="009038FA">
        <w:t xml:space="preserve"> Siladi </w:t>
      </w:r>
      <w:r w:rsidRPr="004E39B2">
        <w:t xml:space="preserve">Rstić </w:t>
      </w:r>
      <w:r w:rsidR="004E39B2" w:rsidRPr="004E39B2">
        <w:t xml:space="preserve">u postupku </w:t>
      </w:r>
      <w:proofErr w:type="spellStart"/>
      <w:r w:rsidR="004E39B2" w:rsidRPr="004E39B2">
        <w:t>predstečajne</w:t>
      </w:r>
      <w:proofErr w:type="spellEnd"/>
      <w:r w:rsidR="004E39B2" w:rsidRPr="004E39B2">
        <w:t xml:space="preserve"> nagodbe kod dužnika</w:t>
      </w:r>
      <w:r w:rsidR="000E200B" w:rsidRPr="004E39B2">
        <w:t xml:space="preserve"> </w:t>
      </w:r>
      <w:proofErr w:type="spellStart"/>
      <w:r w:rsidR="00B811EF" w:rsidRPr="006F3385">
        <w:t>EKOBRIKETI</w:t>
      </w:r>
      <w:proofErr w:type="spellEnd"/>
      <w:r w:rsidR="00B811EF" w:rsidRPr="006F3385">
        <w:t xml:space="preserve"> d.o.o. </w:t>
      </w:r>
      <w:proofErr w:type="spellStart"/>
      <w:r w:rsidR="00B811EF" w:rsidRPr="006F3385">
        <w:t>OIB</w:t>
      </w:r>
      <w:proofErr w:type="spellEnd"/>
      <w:r w:rsidR="00B811EF" w:rsidRPr="006F3385">
        <w:t xml:space="preserve"> </w:t>
      </w:r>
      <w:proofErr w:type="spellStart"/>
      <w:r w:rsidR="00B811EF" w:rsidRPr="006F3385">
        <w:t>86734796478</w:t>
      </w:r>
      <w:proofErr w:type="spellEnd"/>
      <w:r w:rsidR="00B811EF" w:rsidRPr="006F3385">
        <w:t xml:space="preserve">, Puščine, Čakovečka </w:t>
      </w:r>
      <w:proofErr w:type="spellStart"/>
      <w:r w:rsidR="00B811EF" w:rsidRPr="006F3385">
        <w:t>136a</w:t>
      </w:r>
      <w:proofErr w:type="spellEnd"/>
      <w:r w:rsidR="00B811EF" w:rsidRPr="005F53D4">
        <w:t>,</w:t>
      </w:r>
      <w:r w:rsidR="000E200B" w:rsidRPr="004E39B2">
        <w:rPr>
          <w:bCs/>
        </w:rPr>
        <w:t xml:space="preserve"> </w:t>
      </w:r>
      <w:r w:rsidR="00F02CE3">
        <w:t>dana</w:t>
      </w:r>
      <w:r w:rsidR="00BE2C94">
        <w:t xml:space="preserve"> </w:t>
      </w:r>
      <w:proofErr w:type="spellStart"/>
      <w:r w:rsidR="00B811EF">
        <w:t>27</w:t>
      </w:r>
      <w:proofErr w:type="spellEnd"/>
      <w:r w:rsidR="00BB0EBE">
        <w:t xml:space="preserve">. </w:t>
      </w:r>
      <w:r w:rsidR="00B811EF">
        <w:t>veljače</w:t>
      </w:r>
      <w:r w:rsidR="00BB0EBE">
        <w:t xml:space="preserve"> </w:t>
      </w:r>
      <w:proofErr w:type="spellStart"/>
      <w:r w:rsidR="00BB0EBE">
        <w:t>2017</w:t>
      </w:r>
      <w:proofErr w:type="spellEnd"/>
      <w:r w:rsidRPr="00141C1B">
        <w:t>.</w:t>
      </w:r>
      <w:r w:rsidR="00D30E23">
        <w:t xml:space="preserve"> godine</w:t>
      </w:r>
    </w:p>
    <w:p w:rsidRDefault="00B06287" w:rsidP="00AB63BA" w:rsidR="00B06287" w:rsidRPr="004E39B2">
      <w:pPr>
        <w:jc w:val="both"/>
      </w:pPr>
    </w:p>
    <w:p w:rsidRDefault="004E39B2" w:rsidP="002B069C" w:rsidR="0038221B" w:rsidRPr="002B069C">
      <w:pPr>
        <w:jc w:val="center"/>
      </w:pPr>
      <w:proofErr w:type="gramStart"/>
      <w:r w:rsidRPr="00B06287">
        <w:rPr>
          <w:lang w:val="en-US"/>
        </w:rPr>
        <w:t>z</w:t>
      </w:r>
      <w:proofErr w:type="gramEnd"/>
      <w:r w:rsidRPr="00B06287">
        <w:rPr>
          <w:lang w:val="en-US"/>
        </w:rPr>
        <w:t xml:space="preserve"> a k l j u č </w:t>
      </w:r>
      <w:proofErr w:type="spellStart"/>
      <w:r w:rsidRPr="00B06287">
        <w:rPr>
          <w:lang w:val="en-US"/>
        </w:rPr>
        <w:t>i</w:t>
      </w:r>
      <w:proofErr w:type="spellEnd"/>
      <w:r w:rsidRPr="00B06287">
        <w:rPr>
          <w:lang w:val="en-US"/>
        </w:rPr>
        <w:t xml:space="preserve"> o </w:t>
      </w:r>
      <w:r w:rsidR="00AB63BA" w:rsidRPr="00B06287">
        <w:rPr>
          <w:lang w:val="en-US"/>
        </w:rPr>
        <w:t xml:space="preserve">  j e</w:t>
      </w:r>
    </w:p>
    <w:p w:rsidRDefault="0038221B" w:rsidR="0038221B" w:rsidRPr="002B069C"/>
    <w:p w:rsidRDefault="004E39B2" w:rsidP="00B06287" w:rsidR="00B06287" w:rsidRPr="005871C8">
      <w:pPr>
        <w:pStyle w:val="Odlomakpopisa"/>
        <w:numPr>
          <w:ilvl w:val="0"/>
          <w:numId w:val="3"/>
        </w:numPr>
        <w:ind w:right="-142" w:left="709"/>
        <w:jc w:val="both"/>
      </w:pPr>
      <w:r>
        <w:t>Utvrđuje se da je rješenje ovog suda</w:t>
      </w:r>
      <w:r w:rsidR="00BB0EBE">
        <w:t xml:space="preserve"> </w:t>
      </w:r>
      <w:proofErr w:type="spellStart"/>
      <w:r w:rsidR="00BB0EBE">
        <w:t>posl</w:t>
      </w:r>
      <w:proofErr w:type="spellEnd"/>
      <w:r w:rsidR="00BB0EBE">
        <w:t xml:space="preserve">. br. </w:t>
      </w:r>
      <w:r w:rsidR="00B811EF">
        <w:t>St-</w:t>
      </w:r>
      <w:proofErr w:type="spellStart"/>
      <w:r w:rsidR="00B811EF">
        <w:t>6328</w:t>
      </w:r>
      <w:proofErr w:type="spellEnd"/>
      <w:r w:rsidR="00B811EF">
        <w:t>/</w:t>
      </w:r>
      <w:proofErr w:type="spellStart"/>
      <w:r w:rsidR="00B811EF">
        <w:t>16</w:t>
      </w:r>
      <w:proofErr w:type="spellEnd"/>
      <w:r w:rsidR="00B811EF">
        <w:t>-</w:t>
      </w:r>
      <w:proofErr w:type="spellStart"/>
      <w:r w:rsidR="00B811EF">
        <w:t>10</w:t>
      </w:r>
      <w:proofErr w:type="spellEnd"/>
      <w:r w:rsidR="00B811EF">
        <w:t xml:space="preserve"> od 2</w:t>
      </w:r>
      <w:r w:rsidR="00BE2C94">
        <w:t xml:space="preserve">. </w:t>
      </w:r>
      <w:r w:rsidR="00B811EF">
        <w:t xml:space="preserve">veljače </w:t>
      </w:r>
      <w:proofErr w:type="spellStart"/>
      <w:r w:rsidR="00B811EF">
        <w:t>2017</w:t>
      </w:r>
      <w:proofErr w:type="spellEnd"/>
      <w:r w:rsidR="00BE2C94">
        <w:t>.,</w:t>
      </w:r>
      <w:r>
        <w:t xml:space="preserve"> </w:t>
      </w:r>
      <w:r w:rsidR="00EE359C">
        <w:t xml:space="preserve">kojim je odobreno sklapanje </w:t>
      </w:r>
      <w:proofErr w:type="spellStart"/>
      <w:r w:rsidR="00EE359C">
        <w:t>pred</w:t>
      </w:r>
      <w:r w:rsidR="00297124">
        <w:t>stečajne</w:t>
      </w:r>
      <w:proofErr w:type="spellEnd"/>
      <w:r w:rsidR="00297124">
        <w:t xml:space="preserve"> nagod</w:t>
      </w:r>
      <w:r w:rsidR="00181971">
        <w:t xml:space="preserve">be između dužnika </w:t>
      </w:r>
      <w:proofErr w:type="spellStart"/>
      <w:r w:rsidR="00B811EF" w:rsidRPr="006F3385">
        <w:t>EKOBRIKETI</w:t>
      </w:r>
      <w:proofErr w:type="spellEnd"/>
      <w:r w:rsidR="00B811EF" w:rsidRPr="006F3385">
        <w:t xml:space="preserve"> d.o.o. </w:t>
      </w:r>
      <w:proofErr w:type="spellStart"/>
      <w:r w:rsidR="00B811EF" w:rsidRPr="006F3385">
        <w:t>OIB</w:t>
      </w:r>
      <w:proofErr w:type="spellEnd"/>
      <w:r w:rsidR="00B811EF" w:rsidRPr="006F3385">
        <w:t xml:space="preserve"> </w:t>
      </w:r>
      <w:proofErr w:type="spellStart"/>
      <w:r w:rsidR="00B811EF" w:rsidRPr="006F3385">
        <w:t>86734796478</w:t>
      </w:r>
      <w:proofErr w:type="spellEnd"/>
      <w:r w:rsidR="00B811EF" w:rsidRPr="006F3385">
        <w:t xml:space="preserve">, Puščine, Čakovečka </w:t>
      </w:r>
      <w:proofErr w:type="spellStart"/>
      <w:r w:rsidR="00B811EF" w:rsidRPr="006F3385">
        <w:t>136a</w:t>
      </w:r>
      <w:proofErr w:type="spellEnd"/>
      <w:r w:rsidR="00BB0EBE">
        <w:t xml:space="preserve"> </w:t>
      </w:r>
      <w:r w:rsidR="00EE359C" w:rsidRPr="00B06287">
        <w:rPr>
          <w:bCs/>
        </w:rPr>
        <w:t>i</w:t>
      </w:r>
      <w:r w:rsidR="00BE2C94">
        <w:rPr>
          <w:bCs/>
        </w:rPr>
        <w:t xml:space="preserve"> njegovih vjerovnika, </w:t>
      </w:r>
      <w:r w:rsidR="00290125">
        <w:t xml:space="preserve"> </w:t>
      </w:r>
      <w:r>
        <w:t xml:space="preserve">pravomoćno dana </w:t>
      </w:r>
      <w:proofErr w:type="spellStart"/>
      <w:r w:rsidR="00B811EF">
        <w:rPr>
          <w:u w:val="single"/>
        </w:rPr>
        <w:t>23</w:t>
      </w:r>
      <w:proofErr w:type="spellEnd"/>
      <w:r w:rsidRPr="00B06287">
        <w:rPr>
          <w:u w:val="single"/>
        </w:rPr>
        <w:t xml:space="preserve">. </w:t>
      </w:r>
      <w:r w:rsidR="00B811EF">
        <w:rPr>
          <w:u w:val="single"/>
        </w:rPr>
        <w:t>veljače</w:t>
      </w:r>
      <w:r w:rsidRPr="00B06287">
        <w:rPr>
          <w:u w:val="single"/>
        </w:rPr>
        <w:t xml:space="preserve"> </w:t>
      </w:r>
      <w:proofErr w:type="spellStart"/>
      <w:r w:rsidR="00F02CE3" w:rsidRPr="00B06287">
        <w:rPr>
          <w:u w:val="single"/>
        </w:rPr>
        <w:t>201</w:t>
      </w:r>
      <w:r w:rsidR="00BB0EBE">
        <w:rPr>
          <w:u w:val="single"/>
        </w:rPr>
        <w:t>7</w:t>
      </w:r>
      <w:proofErr w:type="spellEnd"/>
      <w:r w:rsidRPr="00B06287">
        <w:rPr>
          <w:u w:val="single"/>
        </w:rPr>
        <w:t>. godine</w:t>
      </w:r>
      <w:r w:rsidR="005871C8">
        <w:rPr>
          <w:u w:val="single"/>
        </w:rPr>
        <w:t>.</w:t>
      </w:r>
    </w:p>
    <w:p w:rsidRDefault="00B06287" w:rsidP="00B06287" w:rsidR="00B06287">
      <w:pPr>
        <w:pStyle w:val="Odlomakpopisa"/>
        <w:ind w:right="-142" w:left="709"/>
        <w:jc w:val="both"/>
      </w:pPr>
    </w:p>
    <w:p w:rsidRDefault="004E39B2" w:rsidP="00B06287" w:rsidR="004E39B2">
      <w:pPr>
        <w:pStyle w:val="Odlomakpopisa"/>
        <w:numPr>
          <w:ilvl w:val="0"/>
          <w:numId w:val="3"/>
        </w:numPr>
        <w:ind w:right="-142" w:left="709"/>
        <w:jc w:val="both"/>
      </w:pPr>
      <w:proofErr w:type="spellStart"/>
      <w:r>
        <w:t>Predstečajna</w:t>
      </w:r>
      <w:proofErr w:type="spellEnd"/>
      <w:r>
        <w:t xml:space="preserve"> nagodba je ovršna nakon dospijeća pojedine tražbine navedene u istoj</w:t>
      </w:r>
      <w:r w:rsidR="00BE2C94">
        <w:t>.</w:t>
      </w:r>
    </w:p>
    <w:p w:rsidRDefault="000E200B" w:rsidR="000E200B" w:rsidRPr="002B069C"/>
    <w:p w:rsidRDefault="00C71241" w:rsidP="0038221B" w:rsidR="0038221B">
      <w:pPr>
        <w:jc w:val="center"/>
      </w:pPr>
      <w:r w:rsidRPr="002B069C">
        <w:t xml:space="preserve"> U </w:t>
      </w:r>
      <w:r w:rsidR="00BC1D4F" w:rsidRPr="002B069C">
        <w:t xml:space="preserve"> Zagrebu</w:t>
      </w:r>
      <w:r w:rsidR="0094109D">
        <w:t>,</w:t>
      </w:r>
      <w:r w:rsidR="00BC1D4F" w:rsidRPr="002B069C">
        <w:t xml:space="preserve"> </w:t>
      </w:r>
      <w:proofErr w:type="spellStart"/>
      <w:r w:rsidR="00B811EF">
        <w:t>27</w:t>
      </w:r>
      <w:proofErr w:type="spellEnd"/>
      <w:r w:rsidR="00BB0EBE">
        <w:t xml:space="preserve">. </w:t>
      </w:r>
      <w:r w:rsidR="00B811EF">
        <w:t>veljače</w:t>
      </w:r>
      <w:r w:rsidR="00BB0EBE">
        <w:t xml:space="preserve"> </w:t>
      </w:r>
      <w:proofErr w:type="spellStart"/>
      <w:r w:rsidR="00BB0EBE">
        <w:t>2017</w:t>
      </w:r>
      <w:proofErr w:type="spellEnd"/>
      <w:r w:rsidR="002D2DCD" w:rsidRPr="00141C1B">
        <w:t>.</w:t>
      </w:r>
      <w:r w:rsidR="002D2DCD" w:rsidRPr="002B069C">
        <w:t xml:space="preserve"> </w:t>
      </w:r>
    </w:p>
    <w:p w:rsidRDefault="00BB0EBE" w:rsidP="0038221B" w:rsidR="00BB0EBE">
      <w:pPr>
        <w:jc w:val="center"/>
      </w:pPr>
    </w:p>
    <w:p w:rsidRDefault="00BB0EBE" w:rsidP="0038221B" w:rsidR="00BB0EBE" w:rsidRPr="002B069C">
      <w:pPr>
        <w:jc w:val="center"/>
      </w:pPr>
    </w:p>
    <w:p w:rsidRDefault="0038221B" w:rsidP="0038221B" w:rsidR="0038221B" w:rsidRPr="002B069C">
      <w:pPr>
        <w:jc w:val="center"/>
      </w:pP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="00276839">
        <w:tab/>
        <w:t xml:space="preserve">                       </w:t>
      </w:r>
      <w:r w:rsidRPr="002B069C">
        <w:t>SUDAC:</w:t>
      </w:r>
    </w:p>
    <w:p w:rsidRDefault="0038221B" w:rsidP="000B1AEE" w:rsidR="000B1AEE">
      <w:pPr>
        <w:jc w:val="center"/>
      </w:pP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="00276839">
        <w:tab/>
      </w:r>
      <w:r w:rsidR="00276839">
        <w:tab/>
      </w:r>
      <w:r w:rsidR="00276839">
        <w:tab/>
      </w:r>
      <w:r w:rsidRPr="002B069C">
        <w:t>Nevenka Siladi Rstić</w:t>
      </w:r>
      <w:r w:rsidR="00D7130B">
        <w:t>,v.r.</w:t>
      </w:r>
    </w:p>
    <w:p w:rsidRDefault="00563EE7" w:rsidP="009038FA" w:rsidR="00563EE7" w:rsidRPr="002B069C"/>
    <w:p w:rsidRDefault="005871C8" w:rsidP="00BE2C94" w:rsidR="005871C8">
      <w:r>
        <w:t>Prilog:</w:t>
      </w:r>
    </w:p>
    <w:p w:rsidRDefault="00B811EF" w:rsidP="005871C8" w:rsidR="005871C8">
      <w:pPr>
        <w:pStyle w:val="Odlomakpopisa"/>
        <w:numPr>
          <w:ilvl w:val="0"/>
          <w:numId w:val="4"/>
        </w:numPr>
      </w:pPr>
      <w:r>
        <w:t>Rješenje od 2</w:t>
      </w:r>
      <w:r w:rsidR="005871C8">
        <w:t xml:space="preserve">. </w:t>
      </w:r>
      <w:r>
        <w:t>veljače</w:t>
      </w:r>
      <w:r w:rsidR="005871C8">
        <w:t xml:space="preserve"> </w:t>
      </w:r>
      <w:proofErr w:type="spellStart"/>
      <w:r w:rsidR="005871C8">
        <w:t>2016</w:t>
      </w:r>
      <w:proofErr w:type="spellEnd"/>
      <w:r w:rsidR="005871C8">
        <w:t>. s kl. pravom.</w:t>
      </w:r>
    </w:p>
    <w:p w:rsidRDefault="00643AFE" w:rsidP="00276839" w:rsidR="00643AFE"/>
    <w:p w:rsidRDefault="00D7130B" w:rsidP="00324504" w:rsidR="00D7130B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7130B" w:rsidP="00324504" w:rsidR="00D7130B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5871C8" w:rsidP="003A7066" w:rsidR="005871C8"/>
    <w:p w:rsidRDefault="00F00E6D" w:rsidP="003A7066" w:rsidR="003A7066" w:rsidRPr="00D7130B">
      <w:pPr>
        <w:rPr>
          <w:color w:val="FFFFFF"/>
        </w:rPr>
      </w:pPr>
      <w:r w:rsidRPr="00D7130B">
        <w:rPr>
          <w:color w:val="FFFFFF"/>
        </w:rPr>
        <w:t>DN</w:t>
      </w:r>
      <w:r w:rsidR="003A7066" w:rsidRPr="00D7130B">
        <w:rPr>
          <w:color w:val="FFFFFF"/>
        </w:rPr>
        <w:t>a:</w:t>
      </w:r>
    </w:p>
    <w:p w:rsidRDefault="003A7066" w:rsidP="00F00E6D" w:rsidR="003A7066" w:rsidRPr="00D7130B">
      <w:pPr>
        <w:pStyle w:val="Odlomakpopisa"/>
        <w:numPr>
          <w:ilvl w:val="0"/>
          <w:numId w:val="2"/>
        </w:numPr>
        <w:ind w:hanging="426" w:left="426"/>
        <w:rPr>
          <w:color w:val="FFFFFF"/>
        </w:rPr>
      </w:pPr>
      <w:r w:rsidRPr="00D7130B">
        <w:rPr>
          <w:color w:val="FFFFFF"/>
        </w:rPr>
        <w:t>FINA-a</w:t>
      </w:r>
      <w:r w:rsidR="0094109D" w:rsidRPr="00D7130B">
        <w:rPr>
          <w:color w:val="FFFFFF"/>
        </w:rPr>
        <w:t xml:space="preserve"> uz klauzulu </w:t>
      </w:r>
      <w:proofErr w:type="spellStart"/>
      <w:r w:rsidR="0094109D" w:rsidRPr="00D7130B">
        <w:rPr>
          <w:color w:val="FFFFFF"/>
        </w:rPr>
        <w:t>praovomoćnosti</w:t>
      </w:r>
      <w:proofErr w:type="spellEnd"/>
    </w:p>
    <w:p w:rsidRDefault="00B94D73" w:rsidP="00F00E6D" w:rsidR="00B94D73" w:rsidRPr="00D7130B">
      <w:pPr>
        <w:pStyle w:val="Odlomakpopisa"/>
        <w:numPr>
          <w:ilvl w:val="0"/>
          <w:numId w:val="2"/>
        </w:numPr>
        <w:ind w:hanging="426" w:left="426"/>
        <w:rPr>
          <w:color w:val="FFFFFF"/>
        </w:rPr>
      </w:pPr>
      <w:r w:rsidRPr="00D7130B">
        <w:rPr>
          <w:color w:val="FFFFFF"/>
        </w:rPr>
        <w:t>e-oglasna ploča</w:t>
      </w:r>
    </w:p>
    <w:p w:rsidRDefault="003A7066" w:rsidP="003A7066" w:rsidR="003A7066" w:rsidRPr="002B069C"/>
    <w:p w:rsidRDefault="0038221B" w:rsidP="0038221B" w:rsidR="0038221B" w:rsidRPr="002B069C"/>
    <w:p w:rsidRDefault="00F96FB6" w:rsidR="00F96FB6" w:rsidRPr="002B069C"/>
    <w:sectPr w:rsidR="00F96FB6" w:rsidRPr="002B069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822" w:rsidR="00B00822">
      <w:r>
        <w:separator/>
      </w:r>
    </w:p>
  </w:endnote>
  <w:endnote w:id="0" w:type="continuationSeparator">
    <w:p w:rsidRDefault="00B00822" w:rsidR="00B0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822" w:rsidR="00B00822">
      <w:r>
        <w:separator/>
      </w:r>
    </w:p>
  </w:footnote>
  <w:footnote w:id="0" w:type="continuationSeparator">
    <w:p w:rsidRDefault="00B00822" w:rsidR="00B00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E6D" w:rsidR="00F00E6D">
    <w:pPr>
      <w:pStyle w:val="Zaglavlje"/>
    </w:pPr>
  </w:p>
  <w:p w:rsidRDefault="00F00E6D" w:rsidR="00F00E6D">
    <w:pPr>
      <w:pStyle w:val="Zaglavlje"/>
    </w:pPr>
  </w:p>
  <w:p w:rsidRDefault="00F00E6D" w:rsidP="00F00E6D" w:rsidR="00F00E6D">
    <w:pPr>
      <w:pStyle w:val="Zaglavlje"/>
      <w:rPr>
        <w:sz w:val="20"/>
      </w:rPr>
    </w:pPr>
    <w:r>
      <w:tab/>
    </w:r>
    <w:r>
      <w:tab/>
      <w:t xml:space="preserve">   </w:t>
    </w:r>
    <w:r w:rsidR="007619A0">
      <w:t xml:space="preserve"> Poslovni broj: </w:t>
    </w:r>
    <w:proofErr w:type="spellStart"/>
    <w:r w:rsidR="007555CC">
      <w:t>47</w:t>
    </w:r>
    <w:proofErr w:type="spellEnd"/>
    <w:r w:rsidR="007555CC">
      <w:t>.</w:t>
    </w:r>
    <w:r w:rsidR="00D30E23">
      <w:t xml:space="preserve"> </w:t>
    </w:r>
    <w:r w:rsidR="00B811EF">
      <w:t>St-</w:t>
    </w:r>
    <w:proofErr w:type="spellStart"/>
    <w:r w:rsidR="00B811EF">
      <w:t>6328</w:t>
    </w:r>
    <w:proofErr w:type="spellEnd"/>
    <w:r w:rsidR="00B811EF">
      <w:t>/</w:t>
    </w:r>
    <w:proofErr w:type="spellStart"/>
    <w:r w:rsidR="00B811EF">
      <w:t>16</w:t>
    </w:r>
    <w:proofErr w:type="spellEnd"/>
  </w:p>
  <w:p w:rsidRDefault="00F00E6D" w:rsidP="00F00E6D" w:rsidR="00F00E6D">
    <w:pPr>
      <w:pStyle w:val="Zaglavlje"/>
      <w:rPr>
        <w:sz w:val="20"/>
      </w:rPr>
    </w:pPr>
  </w:p>
  <w:p w:rsidRDefault="00F00E6D" w:rsidP="00F00E6D" w:rsidR="00F00E6D">
    <w:pPr>
      <w:pStyle w:val="Zaglavlje"/>
      <w:rPr>
        <w:sz w:val="20"/>
      </w:rPr>
    </w:pPr>
  </w:p>
  <w:p w:rsidRDefault="00385113" w:rsidP="00F00E6D" w:rsidR="00385113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783590</wp:posOffset>
          </wp:positionH>
          <wp:positionV relativeFrom="paragraph">
            <wp:posOffset>161290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00E6D" w:rsidP="00F00E6D" w:rsidR="00F00E6D">
    <w:pPr>
      <w:pStyle w:val="Zaglavlje"/>
      <w:rPr>
        <w:sz w:val="20"/>
        <w:szCs w:val="20"/>
      </w:rPr>
    </w:pPr>
  </w:p>
  <w:p w:rsidRDefault="00385113" w:rsidR="00385113">
    <w:pPr>
      <w:rPr>
        <w:noProof/>
      </w:rPr>
    </w:pPr>
  </w:p>
  <w:p w:rsidRDefault="00385113" w:rsidP="00953077" w:rsidR="00385113">
    <w:pPr>
      <w:pStyle w:val="Zaglavlje"/>
    </w:pPr>
  </w:p>
  <w:p w:rsidRDefault="00385113" w:rsidP="00953077" w:rsidR="00385113">
    <w:pPr>
      <w:pStyle w:val="Zaglavlje"/>
    </w:pPr>
  </w:p>
  <w:p w:rsidRDefault="00385113" w:rsidP="00F00E6D" w:rsidR="00385113">
    <w:pPr>
      <w:pStyle w:val="Zaglavlje"/>
      <w:spacing w:lineRule="auto" w:line="360"/>
    </w:pPr>
  </w:p>
  <w:p w:rsidRDefault="00385113" w:rsidP="00385113" w:rsidR="00385113" w:rsidRPr="00953077">
    <w:pPr>
      <w:pStyle w:val="Zaglavlje"/>
      <w:ind w:left="567"/>
    </w:pPr>
    <w:r w:rsidRPr="00953077">
      <w:t xml:space="preserve">REPUBLIKA </w:t>
    </w:r>
    <w:proofErr w:type="spellStart"/>
    <w:r w:rsidRPr="00953077">
      <w:t>HRVATKA</w:t>
    </w:r>
    <w:proofErr w:type="spellEnd"/>
  </w:p>
  <w:p w:rsidRDefault="00385113" w:rsidP="00385113" w:rsidR="00385113" w:rsidRPr="00953077">
    <w:pPr>
      <w:pStyle w:val="Zaglavlje"/>
      <w:ind w:left="567"/>
    </w:pPr>
    <w:r w:rsidRPr="00953077">
      <w:t>Trgovački sud u Zagrebu</w:t>
    </w:r>
  </w:p>
  <w:p w:rsidRDefault="00385113" w:rsidP="00F00E6D" w:rsidR="001A5580" w:rsidRPr="00BC4827">
    <w:pPr>
      <w:pStyle w:val="Zaglavlje"/>
      <w:ind w:left="567"/>
      <w:rPr>
        <w:sz w:val="20"/>
        <w:szCs w:val="20"/>
      </w:rPr>
    </w:pPr>
    <w:r w:rsidRPr="00953077">
      <w:t>Zagreb</w:t>
    </w:r>
    <w:r w:rsidR="00B06287">
      <w:t xml:space="preserve">, </w:t>
    </w:r>
    <w:proofErr w:type="spellStart"/>
    <w:r w:rsidR="00B06287">
      <w:t>Amruševa</w:t>
    </w:r>
    <w:proofErr w:type="spellEnd"/>
    <w:r w:rsidR="00B06287">
      <w:t xml:space="preserve"> 2/II, desno (p.p. </w:t>
    </w:r>
    <w:proofErr w:type="spellStart"/>
    <w:r w:rsidR="00B06287">
      <w:t>432</w:t>
    </w:r>
    <w:proofErr w:type="spellEnd"/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A4F6F"/>
    <w:multiLevelType w:val="hybridMultilevel"/>
    <w:tmpl w:val="BCC20A8E"/>
    <w:lvl w:tplc="EB58536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B16289"/>
    <w:multiLevelType w:val="hybridMultilevel"/>
    <w:tmpl w:val="01C4361E"/>
    <w:lvl w:tplc="FA4A7488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80B2BF0"/>
    <w:multiLevelType w:val="hybridMultilevel"/>
    <w:tmpl w:val="3C2E3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5C6E61"/>
    <w:multiLevelType w:val="hybridMultilevel"/>
    <w:tmpl w:val="283A9D5C"/>
    <w:lvl w:tplc="71D8F8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A2C"/>
    <w:rsid w:val="00014C5E"/>
    <w:rsid w:val="00025C70"/>
    <w:rsid w:val="00035DAE"/>
    <w:rsid w:val="00044156"/>
    <w:rsid w:val="00055146"/>
    <w:rsid w:val="0005693E"/>
    <w:rsid w:val="00061128"/>
    <w:rsid w:val="00065128"/>
    <w:rsid w:val="00071E00"/>
    <w:rsid w:val="00093FFD"/>
    <w:rsid w:val="000A130E"/>
    <w:rsid w:val="000A16AE"/>
    <w:rsid w:val="000A58A5"/>
    <w:rsid w:val="000B1AEE"/>
    <w:rsid w:val="000C0DC7"/>
    <w:rsid w:val="000D4B7E"/>
    <w:rsid w:val="000E200B"/>
    <w:rsid w:val="000E32AE"/>
    <w:rsid w:val="0010798E"/>
    <w:rsid w:val="001120EA"/>
    <w:rsid w:val="00141C1B"/>
    <w:rsid w:val="0015296E"/>
    <w:rsid w:val="00154540"/>
    <w:rsid w:val="00157E41"/>
    <w:rsid w:val="00171938"/>
    <w:rsid w:val="00180739"/>
    <w:rsid w:val="00181971"/>
    <w:rsid w:val="00182FEB"/>
    <w:rsid w:val="001930A3"/>
    <w:rsid w:val="001A5300"/>
    <w:rsid w:val="001A5580"/>
    <w:rsid w:val="001B104B"/>
    <w:rsid w:val="001B7C99"/>
    <w:rsid w:val="001E280A"/>
    <w:rsid w:val="001E619F"/>
    <w:rsid w:val="001F434F"/>
    <w:rsid w:val="001F5360"/>
    <w:rsid w:val="00200509"/>
    <w:rsid w:val="00205DD0"/>
    <w:rsid w:val="002104E9"/>
    <w:rsid w:val="00212B6D"/>
    <w:rsid w:val="00220A57"/>
    <w:rsid w:val="0022375B"/>
    <w:rsid w:val="00233F52"/>
    <w:rsid w:val="00237C42"/>
    <w:rsid w:val="002405AC"/>
    <w:rsid w:val="00242BF3"/>
    <w:rsid w:val="00253248"/>
    <w:rsid w:val="0025441F"/>
    <w:rsid w:val="002558D3"/>
    <w:rsid w:val="00255A02"/>
    <w:rsid w:val="0026109D"/>
    <w:rsid w:val="0026241A"/>
    <w:rsid w:val="00276839"/>
    <w:rsid w:val="00290125"/>
    <w:rsid w:val="00297124"/>
    <w:rsid w:val="002A12CC"/>
    <w:rsid w:val="002A44D3"/>
    <w:rsid w:val="002B069C"/>
    <w:rsid w:val="002B2E3C"/>
    <w:rsid w:val="002C349E"/>
    <w:rsid w:val="002D0A57"/>
    <w:rsid w:val="002D2DCD"/>
    <w:rsid w:val="002D61BB"/>
    <w:rsid w:val="002E501D"/>
    <w:rsid w:val="002F2814"/>
    <w:rsid w:val="002F2A18"/>
    <w:rsid w:val="003002DC"/>
    <w:rsid w:val="003014C5"/>
    <w:rsid w:val="003137CE"/>
    <w:rsid w:val="00325721"/>
    <w:rsid w:val="00326ADE"/>
    <w:rsid w:val="00331B44"/>
    <w:rsid w:val="00340586"/>
    <w:rsid w:val="0037763C"/>
    <w:rsid w:val="0038221B"/>
    <w:rsid w:val="00385113"/>
    <w:rsid w:val="0038673A"/>
    <w:rsid w:val="003A31EF"/>
    <w:rsid w:val="003A7066"/>
    <w:rsid w:val="003B6EC5"/>
    <w:rsid w:val="003C5395"/>
    <w:rsid w:val="003C58A1"/>
    <w:rsid w:val="003C611C"/>
    <w:rsid w:val="003D3FC5"/>
    <w:rsid w:val="003F40D2"/>
    <w:rsid w:val="003F462E"/>
    <w:rsid w:val="00412375"/>
    <w:rsid w:val="00421D18"/>
    <w:rsid w:val="00454952"/>
    <w:rsid w:val="00460AE2"/>
    <w:rsid w:val="00474A12"/>
    <w:rsid w:val="00481B26"/>
    <w:rsid w:val="004B0D0A"/>
    <w:rsid w:val="004B33CF"/>
    <w:rsid w:val="004C1393"/>
    <w:rsid w:val="004C22F2"/>
    <w:rsid w:val="004C7461"/>
    <w:rsid w:val="004D0A94"/>
    <w:rsid w:val="004D641C"/>
    <w:rsid w:val="004E39B2"/>
    <w:rsid w:val="00513886"/>
    <w:rsid w:val="005267F2"/>
    <w:rsid w:val="00535B53"/>
    <w:rsid w:val="00552F62"/>
    <w:rsid w:val="00556CF6"/>
    <w:rsid w:val="00563EE7"/>
    <w:rsid w:val="00577096"/>
    <w:rsid w:val="00581A18"/>
    <w:rsid w:val="005871C8"/>
    <w:rsid w:val="005A7501"/>
    <w:rsid w:val="005B7373"/>
    <w:rsid w:val="005C6D47"/>
    <w:rsid w:val="005D39EA"/>
    <w:rsid w:val="005E13C6"/>
    <w:rsid w:val="005E39B8"/>
    <w:rsid w:val="005E741C"/>
    <w:rsid w:val="00602209"/>
    <w:rsid w:val="00602F57"/>
    <w:rsid w:val="00622AE8"/>
    <w:rsid w:val="00632AD5"/>
    <w:rsid w:val="006368E6"/>
    <w:rsid w:val="006377E2"/>
    <w:rsid w:val="0064092A"/>
    <w:rsid w:val="00643AFE"/>
    <w:rsid w:val="006637D6"/>
    <w:rsid w:val="00680867"/>
    <w:rsid w:val="006829DB"/>
    <w:rsid w:val="00697794"/>
    <w:rsid w:val="006A5A08"/>
    <w:rsid w:val="006B055B"/>
    <w:rsid w:val="006B7E4E"/>
    <w:rsid w:val="006D3DD4"/>
    <w:rsid w:val="00700CA7"/>
    <w:rsid w:val="00704AE2"/>
    <w:rsid w:val="0071016F"/>
    <w:rsid w:val="00716992"/>
    <w:rsid w:val="00721192"/>
    <w:rsid w:val="00723224"/>
    <w:rsid w:val="00725962"/>
    <w:rsid w:val="007457C0"/>
    <w:rsid w:val="0075140E"/>
    <w:rsid w:val="00752928"/>
    <w:rsid w:val="007535F2"/>
    <w:rsid w:val="007555CC"/>
    <w:rsid w:val="007619A0"/>
    <w:rsid w:val="0077554D"/>
    <w:rsid w:val="00782680"/>
    <w:rsid w:val="0078305A"/>
    <w:rsid w:val="00783298"/>
    <w:rsid w:val="0079123E"/>
    <w:rsid w:val="007A6379"/>
    <w:rsid w:val="007B0714"/>
    <w:rsid w:val="007B7C9B"/>
    <w:rsid w:val="007D211A"/>
    <w:rsid w:val="007F2207"/>
    <w:rsid w:val="008303E6"/>
    <w:rsid w:val="00874415"/>
    <w:rsid w:val="008746C1"/>
    <w:rsid w:val="00892C86"/>
    <w:rsid w:val="00893CD3"/>
    <w:rsid w:val="00896643"/>
    <w:rsid w:val="008B559E"/>
    <w:rsid w:val="008B55DE"/>
    <w:rsid w:val="008B5B0B"/>
    <w:rsid w:val="008C07B9"/>
    <w:rsid w:val="008C5DA5"/>
    <w:rsid w:val="008C7A64"/>
    <w:rsid w:val="008F1073"/>
    <w:rsid w:val="008F1EC3"/>
    <w:rsid w:val="00900AD1"/>
    <w:rsid w:val="009017F7"/>
    <w:rsid w:val="009023DB"/>
    <w:rsid w:val="009038FA"/>
    <w:rsid w:val="00916877"/>
    <w:rsid w:val="00920A62"/>
    <w:rsid w:val="0094109D"/>
    <w:rsid w:val="00941B53"/>
    <w:rsid w:val="0094202C"/>
    <w:rsid w:val="0095633E"/>
    <w:rsid w:val="0096411D"/>
    <w:rsid w:val="00977035"/>
    <w:rsid w:val="0099003B"/>
    <w:rsid w:val="009934F5"/>
    <w:rsid w:val="009A7D6D"/>
    <w:rsid w:val="009B68B7"/>
    <w:rsid w:val="009C3A3A"/>
    <w:rsid w:val="009E5EC7"/>
    <w:rsid w:val="009F43CF"/>
    <w:rsid w:val="009F4ECC"/>
    <w:rsid w:val="00A0447D"/>
    <w:rsid w:val="00A0599A"/>
    <w:rsid w:val="00A276F6"/>
    <w:rsid w:val="00A4371D"/>
    <w:rsid w:val="00A505E0"/>
    <w:rsid w:val="00A615C2"/>
    <w:rsid w:val="00A65ABC"/>
    <w:rsid w:val="00A74222"/>
    <w:rsid w:val="00A80FE8"/>
    <w:rsid w:val="00A82265"/>
    <w:rsid w:val="00A85943"/>
    <w:rsid w:val="00AA08A3"/>
    <w:rsid w:val="00AA713B"/>
    <w:rsid w:val="00AB63BA"/>
    <w:rsid w:val="00AD4785"/>
    <w:rsid w:val="00AE3934"/>
    <w:rsid w:val="00AE7BD4"/>
    <w:rsid w:val="00AF7A99"/>
    <w:rsid w:val="00B00822"/>
    <w:rsid w:val="00B02CC4"/>
    <w:rsid w:val="00B06287"/>
    <w:rsid w:val="00B22DD3"/>
    <w:rsid w:val="00B34DDB"/>
    <w:rsid w:val="00B5258F"/>
    <w:rsid w:val="00B611F1"/>
    <w:rsid w:val="00B75D50"/>
    <w:rsid w:val="00B81088"/>
    <w:rsid w:val="00B811EF"/>
    <w:rsid w:val="00B842A9"/>
    <w:rsid w:val="00B8444E"/>
    <w:rsid w:val="00B86FF5"/>
    <w:rsid w:val="00B927D7"/>
    <w:rsid w:val="00B94D73"/>
    <w:rsid w:val="00BA0C0D"/>
    <w:rsid w:val="00BA7B7A"/>
    <w:rsid w:val="00BB0EBE"/>
    <w:rsid w:val="00BB675D"/>
    <w:rsid w:val="00BC1D4F"/>
    <w:rsid w:val="00BC4827"/>
    <w:rsid w:val="00BE2C94"/>
    <w:rsid w:val="00BE7B7D"/>
    <w:rsid w:val="00BF158C"/>
    <w:rsid w:val="00BF26FC"/>
    <w:rsid w:val="00BF5576"/>
    <w:rsid w:val="00C07A1E"/>
    <w:rsid w:val="00C168EC"/>
    <w:rsid w:val="00C17E85"/>
    <w:rsid w:val="00C3274E"/>
    <w:rsid w:val="00C34BF3"/>
    <w:rsid w:val="00C37D7D"/>
    <w:rsid w:val="00C534BA"/>
    <w:rsid w:val="00C53BCA"/>
    <w:rsid w:val="00C677CE"/>
    <w:rsid w:val="00C71241"/>
    <w:rsid w:val="00C73A05"/>
    <w:rsid w:val="00C75AE4"/>
    <w:rsid w:val="00C76A95"/>
    <w:rsid w:val="00C82B15"/>
    <w:rsid w:val="00C9694A"/>
    <w:rsid w:val="00CC05B0"/>
    <w:rsid w:val="00CC0DDF"/>
    <w:rsid w:val="00CE6185"/>
    <w:rsid w:val="00CF7AC4"/>
    <w:rsid w:val="00D01FF9"/>
    <w:rsid w:val="00D027F4"/>
    <w:rsid w:val="00D04E24"/>
    <w:rsid w:val="00D30E23"/>
    <w:rsid w:val="00D31067"/>
    <w:rsid w:val="00D3694B"/>
    <w:rsid w:val="00D370B4"/>
    <w:rsid w:val="00D4049A"/>
    <w:rsid w:val="00D4431A"/>
    <w:rsid w:val="00D508F9"/>
    <w:rsid w:val="00D52FE9"/>
    <w:rsid w:val="00D616C8"/>
    <w:rsid w:val="00D63135"/>
    <w:rsid w:val="00D7130B"/>
    <w:rsid w:val="00DA09AC"/>
    <w:rsid w:val="00DB2ABE"/>
    <w:rsid w:val="00DB7D0D"/>
    <w:rsid w:val="00DC0415"/>
    <w:rsid w:val="00DC1807"/>
    <w:rsid w:val="00DE4A40"/>
    <w:rsid w:val="00E204B0"/>
    <w:rsid w:val="00E306C7"/>
    <w:rsid w:val="00E3499A"/>
    <w:rsid w:val="00E371B1"/>
    <w:rsid w:val="00E40B2E"/>
    <w:rsid w:val="00E52840"/>
    <w:rsid w:val="00E65507"/>
    <w:rsid w:val="00E66430"/>
    <w:rsid w:val="00E713E3"/>
    <w:rsid w:val="00E75460"/>
    <w:rsid w:val="00E8263A"/>
    <w:rsid w:val="00E91E37"/>
    <w:rsid w:val="00E94719"/>
    <w:rsid w:val="00EA0491"/>
    <w:rsid w:val="00EA7565"/>
    <w:rsid w:val="00EB01AE"/>
    <w:rsid w:val="00EC49EE"/>
    <w:rsid w:val="00ED64A2"/>
    <w:rsid w:val="00EE359C"/>
    <w:rsid w:val="00EE7874"/>
    <w:rsid w:val="00F00E6D"/>
    <w:rsid w:val="00F02CE3"/>
    <w:rsid w:val="00F070A5"/>
    <w:rsid w:val="00F12CCE"/>
    <w:rsid w:val="00F12F85"/>
    <w:rsid w:val="00F16903"/>
    <w:rsid w:val="00F20EC5"/>
    <w:rsid w:val="00F369C4"/>
    <w:rsid w:val="00F42934"/>
    <w:rsid w:val="00F5584F"/>
    <w:rsid w:val="00F56463"/>
    <w:rsid w:val="00F631F4"/>
    <w:rsid w:val="00F652CA"/>
    <w:rsid w:val="00F81BDE"/>
    <w:rsid w:val="00F95288"/>
    <w:rsid w:val="00F96FB6"/>
    <w:rsid w:val="00FA17B7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21D18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21D18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FINI</izvorni_sadrzaj>
    <derivirana_varijabla naziv="DomainObject.Primjedba_1">FINI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St-6328/2016</izvorni_sadrzaj>
    <derivirana_varijabla naziv="DomainObject.Predmet.OznakaBroj_1">St-6328/2016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EKOBRIKETI d.o.o. za proizvodnju i usluge zastupanog po punomoćniku Mirko Maček</izvorni_sadrzaj>
    <derivirana_varijabla naziv="DomainObject.Predmet.ProtustrankaFormated_1">  EKOBRIKETI d.o.o. za proizvodnju i usluge zastupanog po punomoćniku Mirko Maček</derivirana_varijabla>
  </DomainObject.Predmet.ProtustrankaFormated>
  <DomainObject.Predmet.ProtustrankaFormatedOIB>
    <izvorni_sadrzaj>  EKOBRIKETI d.o.o. za proizvodnju i usluge, OIB 86734796478 zastupanog po punomoćniku Mirko Maček</izvorni_sadrzaj>
    <derivirana_varijabla naziv="DomainObject.Predmet.ProtustrankaFormatedOIB_1">  EKOBRIKETI d.o.o. za proizvodnju i usluge, OIB 86734796478 zastupanog po punomoćniku Mirko Maček</derivirana_varijabla>
  </DomainObject.Predmet.ProtustrankaFormatedOIB>
  <DomainObject.Predmet.ProtustrankaFormatedWithAdress>
    <izvorni_sadrzaj> EKOBRIKETI d.o.o. za proizvodnju i usluge, Čakovečka 136 A, 40000 Pušćine zastupanog po punomoćniku Mirko Maček</izvorni_sadrzaj>
    <derivirana_varijabla naziv="DomainObject.Predmet.ProtustrankaFormatedWithAdress_1"> EKOBRIKETI d.o.o. za proizvodnju i usluge, Čakovečka 136 A, 40000 Pušćine zastupanog po punomoćniku Mirko Maček</derivirana_varijabla>
  </DomainObject.Predmet.ProtustrankaFormatedWithAdress>
  <DomainObject.Predmet.ProtustrankaFormatedWithAdressOIB>
    <izvorni_sadrzaj> EKOBRIKETI d.o.o. za proizvodnju i usluge, OIB 86734796478, Čakovečka 136 A, 40000 Pušćine zastupanog po punomoćniku Mirko Maček</izvorni_sadrzaj>
    <derivirana_varijabla naziv="DomainObject.Predmet.ProtustrankaFormatedWithAdressOIB_1"> EKOBRIKETI d.o.o. za proizvodnju i usluge, OIB 86734796478, Čakovečka 136 A, 40000 Pušćine zastupanog po punomoćniku Mirko Maček</derivirana_varijabla>
  </DomainObject.Predmet.ProtustrankaFormatedWithAdressOIB>
  <DomainObject.Predmet.ProtustrankaWithAdress>
    <izvorni_sadrzaj>EKOBRIKETI d.o.o. za proizvodnju i usluge Čakovečka 136 A, 40000 Pušćine</izvorni_sadrzaj>
    <derivirana_varijabla naziv="DomainObject.Predmet.ProtustrankaWithAdress_1">EKOBRIKETI d.o.o. za proizvodnju i usluge Čakovečka 136 A, 40000 Pušćine</derivirana_varijabla>
  </DomainObject.Predmet.ProtustrankaWithAdress>
  <DomainObject.Predmet.ProtustrankaWithAdressOIB>
    <izvorni_sadrzaj>EKOBRIKETI d.o.o. za proizvodnju i usluge, OIB 86734796478, Čakovečka 136 A, 40000 Pušćine</izvorni_sadrzaj>
    <derivirana_varijabla naziv="DomainObject.Predmet.ProtustrankaWithAdressOIB_1">EKOBRIKETI d.o.o. za proizvodnju i usluge, OIB 86734796478, Čakovečka 136 A, 40000 Pušćine</derivirana_varijabla>
  </DomainObject.Predmet.ProtustrankaWithAdressOIB>
  <DomainObject.Predmet.ProtustrankaNazivFormated>
    <izvorni_sadrzaj>EKOBRIKETI d.o.o. za proizvodnju i usluge</izvorni_sadrzaj>
    <derivirana_varijabla naziv="DomainObject.Predmet.ProtustrankaNazivFormated_1">EKOBRIKETI d.o.o. za proizvodnju i usluge</derivirana_varijabla>
  </DomainObject.Predmet.ProtustrankaNazivFormated>
  <DomainObject.Predmet.ProtustrankaNazivFormatedOIB>
    <izvorni_sadrzaj>EKOBRIKETI d.o.o. za proizvodnju i usluge, OIB 86734796478</izvorni_sadrzaj>
    <derivirana_varijabla naziv="DomainObject.Predmet.ProtustrankaNazivFormatedOIB_1">EKOBRIKETI d.o.o. za proizvodnju i usluge, OIB 86734796478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EKOBRIKETI d.o.o. za proizvodnju i usluge</izvorni_sadrzaj>
    <derivirana_varijabla naziv="DomainObject.Predmet.StrankaFormated_1">  EKOBRIKETI d.o.o. za proizvodnju i usluge</derivirana_varijabla>
  </DomainObject.Predmet.StrankaFormated>
  <DomainObject.Predmet.StrankaFormatedOIB>
    <izvorni_sadrzaj>  EKOBRIKETI d.o.o. za proizvodnju i usluge, OIB 86734796478</izvorni_sadrzaj>
    <derivirana_varijabla naziv="DomainObject.Predmet.StrankaFormatedOIB_1">  EKOBRIKETI d.o.o. za proizvodnju i usluge, OIB 86734796478</derivirana_varijabla>
  </DomainObject.Predmet.StrankaFormatedOIB>
  <DomainObject.Predmet.StrankaFormatedWithAdress>
    <izvorni_sadrzaj> EKOBRIKETI d.o.o. za proizvodnju i usluge, Čakovečka 136 A , 40000 Pušćine</izvorni_sadrzaj>
    <derivirana_varijabla naziv="DomainObject.Predmet.StrankaFormatedWithAdress_1"> EKOBRIKETI d.o.o. za proizvodnju i usluge, Čakovečka 136 A , 40000 Pušćine</derivirana_varijabla>
  </DomainObject.Predmet.StrankaFormatedWithAdress>
  <DomainObject.Predmet.StrankaFormatedWithAdressOIB>
    <izvorni_sadrzaj> EKOBRIKETI d.o.o. za proizvodnju i usluge, OIB 86734796478, Čakovečka 136 A , 40000 Pušćine</izvorni_sadrzaj>
    <derivirana_varijabla naziv="DomainObject.Predmet.StrankaFormatedWithAdressOIB_1"> EKOBRIKETI d.o.o. za proizvodnju i usluge, OIB 86734796478, Čakovečka 136 A , 40000 Pušćine</derivirana_varijabla>
  </DomainObject.Predmet.StrankaFormatedWithAdressOIB>
  <DomainObject.Predmet.StrankaWithAdress>
    <izvorni_sadrzaj>EKOBRIKETI d.o.o. za proizvodnju i usluge Čakovečka 136 A ,40000 Pušćine</izvorni_sadrzaj>
    <derivirana_varijabla naziv="DomainObject.Predmet.StrankaWithAdress_1">EKOBRIKETI d.o.o. za proizvodnju i usluge Čakovečka 136 A ,40000 Pušćine</derivirana_varijabla>
  </DomainObject.Predmet.StrankaWithAdress>
  <DomainObject.Predmet.StrankaWithAdressOIB>
    <izvorni_sadrzaj>EKOBRIKETI d.o.o. za proizvodnju i usluge, OIB 86734796478, Čakovečka 136 A ,40000 Pušćine</izvorni_sadrzaj>
    <derivirana_varijabla naziv="DomainObject.Predmet.StrankaWithAdressOIB_1">EKOBRIKETI d.o.o. za proizvodnju i usluge, OIB 86734796478, Čakovečka 136 A ,40000 Pušćine</derivirana_varijabla>
  </DomainObject.Predmet.StrankaWithAdressOIB>
  <DomainObject.Predmet.StrankaNazivFormated>
    <izvorni_sadrzaj>EKOBRIKETI d.o.o. za proizvodnju i usluge</izvorni_sadrzaj>
    <derivirana_varijabla naziv="DomainObject.Predmet.StrankaNazivFormated_1">EKOBRIKETI d.o.o. za proizvodnju i usluge</derivirana_varijabla>
  </DomainObject.Predmet.StrankaNazivFormated>
  <DomainObject.Predmet.StrankaNazivFormatedOIB>
    <izvorni_sadrzaj>EKOBRIKETI d.o.o. za proizvodnju i usluge, OIB 86734796478</izvorni_sadrzaj>
    <derivirana_varijabla naziv="DomainObject.Predmet.StrankaNazivFormatedOIB_1">EKOBRIKETI d.o.o. za proizvodnju i usluge, OIB 86734796478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EKOBRIKETI d.o.o. za proizvodnju i usluge</item>
    </izvorni_sadrzaj>
    <derivirana_varijabla naziv="DomainObject.Predmet.StrankaListFormated_1">
      <item>EKOBRIKETI d.o.o. za proizvodnju i usluge</item>
    </derivirana_varijabla>
  </DomainObject.Predmet.StrankaListFormated>
  <DomainObject.Predmet.StrankaListFormatedOIB>
    <izvorni_sadrzaj>
      <item>EKOBRIKETI d.o.o. za proizvodnju i usluge, OIB 86734796478</item>
    </izvorni_sadrzaj>
    <derivirana_varijabla naziv="DomainObject.Predmet.StrankaListFormatedOIB_1">
      <item>EKOBRIKETI d.o.o. za proizvodnju i usluge, OIB 86734796478</item>
    </derivirana_varijabla>
  </DomainObject.Predmet.StrankaListFormatedOIB>
  <DomainObject.Predmet.StrankaListFormatedWithAdress>
    <izvorni_sadrzaj>
      <item>EKOBRIKETI d.o.o. za proizvodnju i usluge, Čakovečka 136 A , 40000 Pušćine</item>
    </izvorni_sadrzaj>
    <derivirana_varijabla naziv="DomainObject.Predmet.StrankaListFormatedWithAdress_1">
      <item>EKOBRIKETI d.o.o. za proizvodnju i usluge, Čakovečka 136 A , 40000 Pušćine</item>
    </derivirana_varijabla>
  </DomainObject.Predmet.StrankaListFormatedWithAdress>
  <DomainObject.Predmet.StrankaListFormatedWithAdressOIB>
    <izvorni_sadrzaj>
      <item>EKOBRIKETI d.o.o. za proizvodnju i usluge, OIB 86734796478, Čakovečka 136 A , 40000 Pušćine</item>
    </izvorni_sadrzaj>
    <derivirana_varijabla naziv="DomainObject.Predmet.StrankaListFormatedWithAdressOIB_1">
      <item>EKOBRIKETI d.o.o. za proizvodnju i usluge, OIB 86734796478, Čakovečka 136 A , 40000 Pušćine</item>
    </derivirana_varijabla>
  </DomainObject.Predmet.StrankaListFormatedWithAdressOIB>
  <DomainObject.Predmet.StrankaListNazivFormated>
    <izvorni_sadrzaj>
      <item>EKOBRIKETI d.o.o. za proizvodnju i usluge</item>
    </izvorni_sadrzaj>
    <derivirana_varijabla naziv="DomainObject.Predmet.StrankaListNazivFormated_1">
      <item>EKOBRIKETI d.o.o. za proizvodnju i usluge</item>
    </derivirana_varijabla>
  </DomainObject.Predmet.StrankaListNazivFormated>
  <DomainObject.Predmet.StrankaListNazivFormatedOIB>
    <izvorni_sadrzaj>
      <item>EKOBRIKETI d.o.o. za proizvodnju i usluge, OIB 86734796478</item>
    </izvorni_sadrzaj>
    <derivirana_varijabla naziv="DomainObject.Predmet.StrankaListNazivFormatedOIB_1">
      <item>EKOBRIKETI d.o.o. za proizvodnju i usluge, OIB 86734796478</item>
    </derivirana_varijabla>
  </DomainObject.Predmet.StrankaListNazivFormatedOIB>
  <DomainObject.Predmet.ProtuStrankaListFormated>
    <izvorni_sadrzaj>
      <item>EKOBRIKETI d.o.o. za proizvodnju i usluge zastupanog po punomoćniku Mirko Maček</item>
    </izvorni_sadrzaj>
    <derivirana_varijabla naziv="DomainObject.Predmet.ProtuStrankaListFormated_1">
      <item>EKOBRIKETI d.o.o. za proizvodnju i usluge zastupanog po punomoćniku Mirko Maček</item>
    </derivirana_varijabla>
  </DomainObject.Predmet.ProtuStrankaListFormated>
  <DomainObject.Predmet.ProtuStrankaListFormatedOIB>
    <izvorni_sadrzaj>
      <item>EKOBRIKETI d.o.o. za proizvodnju i usluge, OIB 86734796478 zastupanog po punomoćniku Mirko Maček</item>
    </izvorni_sadrzaj>
    <derivirana_varijabla naziv="DomainObject.Predmet.ProtuStrankaListFormatedOIB_1">
      <item>EKOBRIKETI d.o.o. za proizvodnju i usluge, OIB 86734796478 zastupanog po punomoćniku Mirko Maček</item>
    </derivirana_varijabla>
  </DomainObject.Predmet.ProtuStrankaListFormatedOIB>
  <DomainObject.Predmet.ProtuStrankaListFormatedWithAdress>
    <izvorni_sadrzaj>
      <item>EKOBRIKETI d.o.o. za proizvodnju i usluge, Čakovečka 136 A, 40000 Pušćine zastupanog po punomoćniku Mirko Maček</item>
    </izvorni_sadrzaj>
    <derivirana_varijabla naziv="DomainObject.Predmet.ProtuStrankaListFormatedWithAdress_1">
      <item>EKOBRIKETI d.o.o. za proizvodnju i usluge, Čakovečka 136 A, 40000 Pušćine zastupanog po punomoćniku Mirko Maček</item>
    </derivirana_varijabla>
  </DomainObject.Predmet.ProtuStrankaListFormatedWithAdress>
  <DomainObject.Predmet.ProtuStrankaListFormatedWithAdressOIB>
    <izvorni_sadrzaj>
      <item>EKOBRIKETI d.o.o. za proizvodnju i usluge, OIB 86734796478, Čakovečka 136 A, 40000 Pušćine zastupanog po punomoćniku Mirko Maček</item>
    </izvorni_sadrzaj>
    <derivirana_varijabla naziv="DomainObject.Predmet.ProtuStrankaListFormatedWithAdressOIB_1">
      <item>EKOBRIKETI d.o.o. za proizvodnju i usluge, OIB 86734796478, Čakovečka 136 A, 40000 Pušćine zastupanog po punomoćniku Mirko Maček</item>
    </derivirana_varijabla>
  </DomainObject.Predmet.ProtuStrankaListFormatedWithAdressOIB>
  <DomainObject.Predmet.ProtuStrankaListNazivFormated>
    <izvorni_sadrzaj>
      <item>EKOBRIKETI d.o.o. za proizvodnju i usluge</item>
    </izvorni_sadrzaj>
    <derivirana_varijabla naziv="DomainObject.Predmet.ProtuStrankaListNazivFormated_1">
      <item>EKOBRIKETI d.o.o. za proizvodnju i usluge</item>
    </derivirana_varijabla>
  </DomainObject.Predmet.ProtuStrankaListNazivFormated>
  <DomainObject.Predmet.ProtuStrankaListNazivFormatedOIB>
    <izvorni_sadrzaj>
      <item>EKOBRIKETI d.o.o. za proizvodnju i usluge, OIB 86734796478</item>
    </izvorni_sadrzaj>
    <derivirana_varijabla naziv="DomainObject.Predmet.ProtuStrankaListNazivFormatedOIB_1">
      <item>EKOBRIKETI d.o.o. za proizvodnju i usluge, OIB 86734796478</item>
    </derivirana_varijabla>
  </DomainObject.Predmet.ProtuStrankaListNazivFormatedOIB>
  <DomainObject.Predmet.OstaliListFormated>
    <izvorni_sadrzaj>
      <item>Mirko Maček punomoćnik sudionika u postupku EKOBRIKETI d.o.o. za proizvodnju i usluge</item>
    </izvorni_sadrzaj>
    <derivirana_varijabla naziv="DomainObject.Predmet.OstaliListFormated_1">
      <item>Mirko Maček punomoćnik sudionika u postupku EKOBRIKETI d.o.o. za proizvodnju i usluge</item>
    </derivirana_varijabla>
  </DomainObject.Predmet.OstaliListFormated>
  <DomainObject.Predmet.OstaliListFormatedOIB>
    <izvorni_sadrzaj>
      <item>Mirko Maček, OIB 61131461043 punomoćnik sudionika u postupku EKOBRIKETI d.o.o. za proizvodnju i usluge</item>
    </izvorni_sadrzaj>
    <derivirana_varijabla naziv="DomainObject.Predmet.OstaliListFormatedOIB_1">
      <item>Mirko Maček, OIB 61131461043 punomoćnik sudionika u postupku EKOBRIKETI d.o.o. za proizvodnju i usluge</item>
    </derivirana_varijabla>
  </DomainObject.Predmet.OstaliListFormatedOIB>
  <DomainObject.Predmet.OstaliListFormatedWithAdress>
    <izvorni_sadrzaj>
      <item>Mirko Maček, Sajmište 30a, 40000 Nedelišće punomoćnik sudionika u postupku EKOBRIKETI d.o.o. za proizvodnju i usluge</item>
    </izvorni_sadrzaj>
    <derivirana_varijabla naziv="DomainObject.Predmet.OstaliListFormatedWithAdress_1">
      <item>Mirko Maček, Sajmište 30a, 40000 Nedelišće punomoćnik sudionika u postupku EKOBRIKETI d.o.o. za proizvodnju i usluge</item>
    </derivirana_varijabla>
  </DomainObject.Predmet.OstaliListFormatedWithAdress>
  <DomainObject.Predmet.OstaliListFormatedWithAdressOIB>
    <izvorni_sadrzaj>
      <item>Mirko Maček, OIB 61131461043, Sajmište 30a, 40000 Nedelišće punomoćnik sudionika u postupku EKOBRIKETI d.o.o. za proizvodnju i usluge</item>
    </izvorni_sadrzaj>
    <derivirana_varijabla naziv="DomainObject.Predmet.OstaliListFormatedWithAdressOIB_1">
      <item>Mirko Maček, OIB 61131461043, Sajmište 30a, 40000 Nedelišće punomoćnik sudionika u postupku EKOBRIKETI d.o.o. za proizvodnju i usluge</item>
    </derivirana_varijabla>
  </DomainObject.Predmet.OstaliListFormatedWithAdressOIB>
  <DomainObject.Predmet.OstaliListNazivFormated>
    <izvorni_sadrzaj>
      <item>Mirko Maček</item>
    </izvorni_sadrzaj>
    <derivirana_varijabla naziv="DomainObject.Predmet.OstaliListNazivFormated_1">
      <item>Mirko Maček</item>
    </derivirana_varijabla>
  </DomainObject.Predmet.OstaliListNazivFormated>
  <DomainObject.Predmet.OstaliListNazivFormatedOIB>
    <izvorni_sadrzaj>
      <item>Mirko Maček, OIB 61131461043</item>
    </izvorni_sadrzaj>
    <derivirana_varijabla naziv="DomainObject.Predmet.OstaliListNazivFormatedOIB_1">
      <item>Mirko Maček, OIB 61131461043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EKOBRIKETI d.o.o. za proizvodnju i usluge</izvorni_sadrzaj>
    <derivirana_varijabla naziv="DomainObject.Predmet.StrankaIDrugi_1">EKOBRIKETI d.o.o. za proizvodnju i usluge</derivirana_varijabla>
  </DomainObject.Predmet.StrankaIDrugi>
  <DomainObject.Predmet.ProtustrankaIDrugi>
    <izvorni_sadrzaj>EKOBRIKETI d.o.o. za proizvodnju i usluge</izvorni_sadrzaj>
    <derivirana_varijabla naziv="DomainObject.Predmet.ProtustrankaIDrugi_1">EKOBRIKETI d.o.o. za proizvodnju i usluge</derivirana_varijabla>
  </DomainObject.Predmet.ProtustrankaIDrugi>
  <DomainObject.Predmet.StrankaIDrugiAdressOIB>
    <izvorni_sadrzaj>EKOBRIKETI d.o.o. za proizvodnju i usluge, OIB 86734796478, Čakovečka 136 A , 40000 Pušćine</izvorni_sadrzaj>
    <derivirana_varijabla naziv="DomainObject.Predmet.StrankaIDrugiAdressOIB_1">EKOBRIKETI d.o.o. za proizvodnju i usluge, OIB 86734796478, Čakovečka 136 A , 40000 Pušćine</derivirana_varijabla>
  </DomainObject.Predmet.StrankaIDrugiAdressOIB>
  <DomainObject.Predmet.ProtustrankaIDrugiAdressOIB>
    <izvorni_sadrzaj>EKOBRIKETI d.o.o. za proizvodnju i usluge, OIB 86734796478, Čakovečka 136 A, 40000 Pušćine</izvorni_sadrzaj>
    <derivirana_varijabla naziv="DomainObject.Predmet.ProtustrankaIDrugiAdressOIB_1">EKOBRIKETI d.o.o. za proizvodnju i usluge, OIB 86734796478, Čakovečka 136 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EKOBRIKETI d.o.o. za proizvodnju i usluge</item>
      <item>EKOBRIKETI d.o.o. za proizvodnju i usluge</item>
      <item>Mirko Maček</item>
    </izvorni_sadrzaj>
    <derivirana_varijabla naziv="DomainObject.Predmet.SudioniciListNaziv_1">
      <item>EKOBRIKETI d.o.o. za proizvodnju i usluge</item>
      <item>EKOBRIKETI d.o.o. za proizvodnju i usluge</item>
      <item>Mirko Maček</item>
    </derivirana_varijabla>
  </DomainObject.Predmet.SudioniciListNaziv>
  <DomainObject.Predmet.SudioniciListAdressOIB>
    <izvorni_sadrzaj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izvorni_sadrzaj>
    <derivirana_varijabla naziv="DomainObject.Predmet.SudioniciListAdressOIB_1">
      <item>EKOBRIKETI d.o.o. za proizvodnju i usluge, OIB 86734796478, Čakovečka 136 A ,40000 Pušćine</item>
      <item>EKOBRIKETI d.o.o. za proizvodnju i usluge, OIB 86734796478, Čakovečka 136 A,40000 Pušćine</item>
      <item>Mirko Maček, OIB 61131461043, Sajmište 30a,40000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86734796478</item>
      <item>, OIB 86734796478</item>
      <item>, OIB 61131461043</item>
    </izvorni_sadrzaj>
    <derivirana_varijabla naziv="DomainObject.Predmet.SudioniciListNazivOIB_1">
      <item>, OIB 86734796478</item>
      <item>, OIB 86734796478</item>
      <item>, OIB 61131461043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714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2017-02-24T12:41:00Z</dcterms:created>
  <dc:creator>rsticn</dc:creator>
  <cp:lastModifiedBy>Monika Grbac</cp:lastModifiedBy>
  <cp:lastPrinted>2017-02-27T10:37:00Z</cp:lastPrinted>
  <dcterms:modified xmlns:xsi="http://www.w3.org/2001/XMLSchema-instance" xsi:type="dcterms:W3CDTF">2017-02-27T10:38:00Z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