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4acd" w14:paraId="cfe4acd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F50C14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St-</w:t>
      </w:r>
      <w:proofErr w:type="spellStart"/>
      <w:r>
        <w:rPr>
          <w:sz w:val="22"/>
          <w:szCs w:val="22"/>
        </w:rPr>
        <w:t>1151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2019</w:t>
      </w:r>
      <w:proofErr w:type="spellEnd"/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F50C14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="00F50C14">
        <w:rPr>
          <w:sz w:val="22"/>
          <w:szCs w:val="22"/>
        </w:rPr>
        <w:t xml:space="preserve">PIF </w:t>
      </w:r>
      <w:proofErr w:type="spellStart"/>
      <w:r w:rsidR="00F50C14">
        <w:rPr>
          <w:sz w:val="22"/>
          <w:szCs w:val="22"/>
        </w:rPr>
        <w:t>TRADE</w:t>
      </w:r>
      <w:proofErr w:type="spellEnd"/>
      <w:r w:rsidR="00F50C14">
        <w:rPr>
          <w:sz w:val="22"/>
          <w:szCs w:val="22"/>
        </w:rPr>
        <w:t xml:space="preserve"> j.</w:t>
      </w:r>
      <w:r w:rsidR="00BB08E1" w:rsidRPr="00B67F56">
        <w:rPr>
          <w:sz w:val="22"/>
          <w:szCs w:val="22"/>
        </w:rPr>
        <w:t xml:space="preserve">d.o.o. za </w:t>
      </w:r>
      <w:r w:rsidR="002F0205">
        <w:rPr>
          <w:sz w:val="22"/>
          <w:szCs w:val="22"/>
        </w:rPr>
        <w:t>trgovinu,</w:t>
      </w:r>
      <w:r w:rsidR="00BB08E1" w:rsidRPr="00B67F56">
        <w:rPr>
          <w:sz w:val="22"/>
          <w:szCs w:val="22"/>
        </w:rPr>
        <w:t xml:space="preserve"> turizam</w:t>
      </w:r>
      <w:r w:rsidR="002F0205">
        <w:rPr>
          <w:sz w:val="22"/>
          <w:szCs w:val="22"/>
        </w:rPr>
        <w:t xml:space="preserve"> i usluge</w:t>
      </w:r>
      <w:r w:rsidR="00BB08E1">
        <w:rPr>
          <w:sz w:val="22"/>
          <w:szCs w:val="22"/>
        </w:rPr>
        <w:t xml:space="preserve">, Zagreb, </w:t>
      </w:r>
      <w:r w:rsidR="002F0205">
        <w:rPr>
          <w:sz w:val="22"/>
          <w:szCs w:val="22"/>
        </w:rPr>
        <w:t>Ulica Petra Preradovića 4,</w:t>
      </w:r>
      <w:r w:rsidR="00BB08E1">
        <w:rPr>
          <w:sz w:val="22"/>
          <w:szCs w:val="22"/>
        </w:rPr>
        <w:t xml:space="preserve">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>:</w:t>
      </w:r>
      <w:proofErr w:type="spellStart"/>
      <w:r w:rsidR="002F0205">
        <w:rPr>
          <w:sz w:val="22"/>
          <w:szCs w:val="22"/>
        </w:rPr>
        <w:t>30935550114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2F0205">
        <w:rPr>
          <w:sz w:val="22"/>
          <w:szCs w:val="22"/>
        </w:rPr>
        <w:t>17</w:t>
      </w:r>
      <w:proofErr w:type="spellEnd"/>
      <w:r w:rsidR="002F0205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r w:rsidR="002F0205">
        <w:rPr>
          <w:sz w:val="22"/>
          <w:szCs w:val="22"/>
        </w:rPr>
        <w:t xml:space="preserve">PIF </w:t>
      </w:r>
      <w:proofErr w:type="spellStart"/>
      <w:r w:rsidR="002F0205">
        <w:rPr>
          <w:sz w:val="22"/>
          <w:szCs w:val="22"/>
        </w:rPr>
        <w:t>TRADE</w:t>
      </w:r>
      <w:proofErr w:type="spellEnd"/>
      <w:r w:rsidR="00BB08E1" w:rsidRPr="00B67F56">
        <w:rPr>
          <w:sz w:val="22"/>
          <w:szCs w:val="22"/>
        </w:rPr>
        <w:t xml:space="preserve"> j.d.o.o. za </w:t>
      </w:r>
      <w:r w:rsidR="00E60945">
        <w:rPr>
          <w:sz w:val="22"/>
          <w:szCs w:val="22"/>
        </w:rPr>
        <w:t xml:space="preserve">trgovinu, </w:t>
      </w:r>
      <w:r w:rsidR="00BB08E1" w:rsidRPr="00B67F56">
        <w:rPr>
          <w:sz w:val="22"/>
          <w:szCs w:val="22"/>
        </w:rPr>
        <w:t>turizam</w:t>
      </w:r>
      <w:r w:rsidR="00E60945">
        <w:rPr>
          <w:sz w:val="22"/>
          <w:szCs w:val="22"/>
        </w:rPr>
        <w:t xml:space="preserve"> i usluge</w:t>
      </w:r>
      <w:r w:rsidR="00BB08E1">
        <w:rPr>
          <w:sz w:val="22"/>
          <w:szCs w:val="22"/>
        </w:rPr>
        <w:t xml:space="preserve">, Zagreb, </w:t>
      </w:r>
      <w:r w:rsidR="00E60945">
        <w:rPr>
          <w:sz w:val="22"/>
          <w:szCs w:val="22"/>
        </w:rPr>
        <w:t>Ulica Petra Preradovića 4</w:t>
      </w:r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E60945">
        <w:rPr>
          <w:sz w:val="22"/>
          <w:szCs w:val="22"/>
        </w:rPr>
        <w:t>30935550114</w:t>
      </w:r>
      <w:proofErr w:type="spellEnd"/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E60945">
        <w:rPr>
          <w:sz w:val="22"/>
          <w:szCs w:val="22"/>
        </w:rPr>
        <w:t>28.187</w:t>
      </w:r>
      <w:proofErr w:type="spellEnd"/>
      <w:r w:rsidR="00E60945">
        <w:rPr>
          <w:sz w:val="22"/>
          <w:szCs w:val="22"/>
        </w:rPr>
        <w:t>,</w:t>
      </w:r>
      <w:proofErr w:type="spellStart"/>
      <w:r w:rsidR="00E60945">
        <w:rPr>
          <w:sz w:val="22"/>
          <w:szCs w:val="22"/>
        </w:rPr>
        <w:t>70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E60945">
        <w:rPr>
          <w:sz w:val="22"/>
          <w:szCs w:val="22"/>
        </w:rPr>
        <w:t>17</w:t>
      </w:r>
      <w:proofErr w:type="spellEnd"/>
      <w:r w:rsidR="00E60945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E60945" w:rsidP="000F06E1" w:rsidR="00A15CA5">
      <w:pPr>
        <w:pStyle w:val="Tijeloteksta"/>
        <w:tabs>
          <w:tab w:pos="700" w:val="left"/>
          <w:tab w:pos="6453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</w:t>
      </w:r>
      <w:r w:rsidR="000F06E1">
        <w:rPr>
          <w:rFonts w:hAnsi="Times New Roman" w:ascii="Times New Roman"/>
          <w:sz w:val="22"/>
          <w:szCs w:val="22"/>
        </w:rPr>
        <w:tab/>
        <w:t>Iva Buljan</w:t>
      </w: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11F40"/>
    <w:rsid w:val="000166D3"/>
    <w:rsid w:val="000F06E1"/>
    <w:rsid w:val="000F2154"/>
    <w:rsid w:val="001120EC"/>
    <w:rsid w:val="00173F3E"/>
    <w:rsid w:val="00195C00"/>
    <w:rsid w:val="001D041A"/>
    <w:rsid w:val="00262F18"/>
    <w:rsid w:val="002B0CE4"/>
    <w:rsid w:val="002D3764"/>
    <w:rsid w:val="002F0205"/>
    <w:rsid w:val="00353E76"/>
    <w:rsid w:val="00393297"/>
    <w:rsid w:val="003A45A3"/>
    <w:rsid w:val="003B7A9B"/>
    <w:rsid w:val="004400A2"/>
    <w:rsid w:val="00440D97"/>
    <w:rsid w:val="004F145A"/>
    <w:rsid w:val="0076325A"/>
    <w:rsid w:val="009A4586"/>
    <w:rsid w:val="009A5468"/>
    <w:rsid w:val="00A15CA5"/>
    <w:rsid w:val="00A637FA"/>
    <w:rsid w:val="00A915EF"/>
    <w:rsid w:val="00BB08E1"/>
    <w:rsid w:val="00BD3913"/>
    <w:rsid w:val="00BF2A70"/>
    <w:rsid w:val="00CB76D0"/>
    <w:rsid w:val="00CC29D3"/>
    <w:rsid w:val="00CE3640"/>
    <w:rsid w:val="00D112DD"/>
    <w:rsid w:val="00D11A4A"/>
    <w:rsid w:val="00D26B6D"/>
    <w:rsid w:val="00D61D1F"/>
    <w:rsid w:val="00D66542"/>
    <w:rsid w:val="00D7019D"/>
    <w:rsid w:val="00DA4178"/>
    <w:rsid w:val="00DD3D19"/>
    <w:rsid w:val="00DD4BC3"/>
    <w:rsid w:val="00DF11A4"/>
    <w:rsid w:val="00E60945"/>
    <w:rsid w:val="00F50C1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D1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D1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D1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D1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D1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D1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D1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D1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St-1151/2019</izvorni_sadrzaj>
    <derivirana_varijabla naziv="DomainObject.Predmet.OznakaBroj_1">St-1151/2019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Pif Trade j.d.o.o. za usluge</izvorni_sadrzaj>
    <derivirana_varijabla naziv="DomainObject.Predmet.ProtustrankaFormated_1">  Pif Trade j.d.o.o. za usluge</derivirana_varijabla>
  </DomainObject.Predmet.ProtustrankaFormated>
  <DomainObject.Predmet.ProtustrankaFormatedOIB>
    <izvorni_sadrzaj>  Pif Trade j.d.o.o. za usluge, OIB 30935550114</izvorni_sadrzaj>
    <derivirana_varijabla naziv="DomainObject.Predmet.ProtustrankaFormatedOIB_1">  Pif Trade j.d.o.o. za usluge, OIB 30935550114</derivirana_varijabla>
  </DomainObject.Predmet.ProtustrankaFormatedOIB>
  <DomainObject.Predmet.ProtustrankaFormatedWithAdress>
    <izvorni_sadrzaj> Pif Trade j.d.o.o. za usluge, Ulica Petra Preradovića 4, 10000 Zagreb</izvorni_sadrzaj>
    <derivirana_varijabla naziv="DomainObject.Predmet.ProtustrankaFormatedWithAdress_1"> Pif Trade j.d.o.o. za usluge, Ulica Petra Preradovića 4, 10000 Zagreb</derivirana_varijabla>
  </DomainObject.Predmet.ProtustrankaFormatedWithAdress>
  <DomainObject.Predmet.ProtustrankaFormatedWithAdressOIB>
    <izvorni_sadrzaj> Pif Trade j.d.o.o. za usluge, OIB 30935550114, Ulica Petra Preradovića 4, 10000 Zagreb</izvorni_sadrzaj>
    <derivirana_varijabla naziv="DomainObject.Predmet.ProtustrankaFormatedWithAdressOIB_1"> Pif Trade j.d.o.o. za usluge, OIB 30935550114, Ulica Petra Preradovića 4, 10000 Zagreb</derivirana_varijabla>
  </DomainObject.Predmet.ProtustrankaFormatedWithAdressOIB>
  <DomainObject.Predmet.ProtustrankaWithAdress>
    <izvorni_sadrzaj>Pif Trade j.d.o.o. za usluge Ulica Petra Preradovića 4, 10000 Zagreb</izvorni_sadrzaj>
    <derivirana_varijabla naziv="DomainObject.Predmet.ProtustrankaWithAdress_1">Pif Trade j.d.o.o. za usluge Ulica Petra Preradovića 4, 10000 Zagreb</derivirana_varijabla>
  </DomainObject.Predmet.ProtustrankaWithAdress>
  <DomainObject.Predmet.ProtustrankaWithAdressOIB>
    <izvorni_sadrzaj>Pif Trade j.d.o.o. za usluge, OIB 30935550114, Ulica Petra Preradovića 4, 10000 Zagreb</izvorni_sadrzaj>
    <derivirana_varijabla naziv="DomainObject.Predmet.ProtustrankaWithAdressOIB_1">Pif Trade j.d.o.o. za usluge, OIB 30935550114, Ulica Petra Preradovića 4, 10000 Zagreb</derivirana_varijabla>
  </DomainObject.Predmet.ProtustrankaWithAdressOIB>
  <DomainObject.Predmet.ProtustrankaNazivFormated>
    <izvorni_sadrzaj>Pif Trade j.d.o.o. za usluge</izvorni_sadrzaj>
    <derivirana_varijabla naziv="DomainObject.Predmet.ProtustrankaNazivFormated_1">Pif Trade j.d.o.o. za usluge</derivirana_varijabla>
  </DomainObject.Predmet.ProtustrankaNazivFormated>
  <DomainObject.Predmet.ProtustrankaNazivFormatedOIB>
    <izvorni_sadrzaj>Pif Trade j.d.o.o. za usluge, OIB 30935550114</izvorni_sadrzaj>
    <derivirana_varijabla naziv="DomainObject.Predmet.ProtustrankaNazivFormatedOIB_1">Pif Trade j.d.o.o. za usluge, OIB 30935550114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Pif Trade j.d.o.o. za usluge</item>
    </izvorni_sadrzaj>
    <derivirana_varijabla naziv="DomainObject.Predmet.ProtuStrankaListFormated_1">
      <item>Pif Trade j.d.o.o. za usluge</item>
    </derivirana_varijabla>
  </DomainObject.Predmet.ProtuStrankaListFormated>
  <DomainObject.Predmet.ProtuStrankaListFormatedOIB>
    <izvorni_sadrzaj>
      <item>Pif Trade j.d.o.o. za usluge, OIB 30935550114</item>
    </izvorni_sadrzaj>
    <derivirana_varijabla naziv="DomainObject.Predmet.ProtuStrankaListFormatedOIB_1">
      <item>Pif Trade j.d.o.o. za usluge, OIB 30935550114</item>
    </derivirana_varijabla>
  </DomainObject.Predmet.ProtuStrankaListFormatedOIB>
  <DomainObject.Predmet.ProtuStrankaListFormatedWithAdress>
    <izvorni_sadrzaj>
      <item>Pif Trade j.d.o.o. za usluge, Ulica Petra Preradovića 4, 10000 Zagreb</item>
    </izvorni_sadrzaj>
    <derivirana_varijabla naziv="DomainObject.Predmet.ProtuStrankaListFormatedWithAdress_1">
      <item>Pif Trade j.d.o.o. za usluge, Ulica Petra Preradovića 4, 10000 Zagreb</item>
    </derivirana_varijabla>
  </DomainObject.Predmet.ProtuStrankaListFormatedWithAdress>
  <DomainObject.Predmet.ProtuStrankaListFormatedWithAdressOIB>
    <izvorni_sadrzaj>
      <item>Pif Trade j.d.o.o. za usluge, OIB 30935550114, Ulica Petra Preradovića 4, 10000 Zagreb</item>
    </izvorni_sadrzaj>
    <derivirana_varijabla naziv="DomainObject.Predmet.ProtuStrankaListFormatedWithAdressOIB_1">
      <item>Pif Trade j.d.o.o. za usluge, OIB 30935550114, Ulica Petra Preradovića 4, 10000 Zagreb</item>
    </derivirana_varijabla>
  </DomainObject.Predmet.ProtuStrankaListFormatedWithAdressOIB>
  <DomainObject.Predmet.ProtuStrankaListNazivFormated>
    <izvorni_sadrzaj>
      <item>Pif Trade j.d.o.o. za usluge</item>
    </izvorni_sadrzaj>
    <derivirana_varijabla naziv="DomainObject.Predmet.ProtuStrankaListNazivFormated_1">
      <item>Pif Trade j.d.o.o. za usluge</item>
    </derivirana_varijabla>
  </DomainObject.Predmet.ProtuStrankaListNazivFormated>
  <DomainObject.Predmet.ProtuStrankaListNazivFormatedOIB>
    <izvorni_sadrzaj>
      <item>Pif Trade j.d.o.o. za usluge, OIB 30935550114</item>
    </izvorni_sadrzaj>
    <derivirana_varijabla naziv="DomainObject.Predmet.ProtuStrankaListNazivFormatedOIB_1">
      <item>Pif Trade j.d.o.o. za usluge, OIB 30935550114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Pif Trade j.d.o.o. za usluge</izvorni_sadrzaj>
    <derivirana_varijabla naziv="DomainObject.Predmet.ProtustrankaIDrugi_1">Pif Trade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Pif Trade j.d.o.o. za usluge, OIB 30935550114, Ulica Petra Preradovića 4, 10000 Zagreb</izvorni_sadrzaj>
    <derivirana_varijabla naziv="DomainObject.Predmet.ProtustrankaIDrugiAdressOIB_1">Pif Trade j.d.o.o. za usluge, OIB 30935550114, Ulica Petra Preradovića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Pif Trade j.d.o.o. za usluge</item>
    </izvorni_sadrzaj>
    <derivirana_varijabla naziv="DomainObject.Predmet.SudioniciListNaziv_1">
      <item>FINA Regionalni centar Zagreb</item>
      <item>Pif Trade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Pif Trade j.d.o.o. za usluge, OIB 30935550114, Ulica Petra Preradovića 4,10000 Zagreb</item>
    </izvorni_sadrzaj>
    <derivirana_varijabla naziv="DomainObject.Predmet.SudioniciListAdressOIB_1">
      <item>FINA Regionalni centar Zagreb, OIB 85821130368, Trg svibanjskih žrtava 1995.1,10000 Zagreb</item>
      <item>Pif Trade j.d.o.o. za usluge, OIB 30935550114, Ulica Petra Preradovića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30935550114</item>
    </izvorni_sadrzaj>
    <derivirana_varijabla naziv="DomainObject.Predmet.SudioniciListNazivOIB_1">
      <item>, OIB 85821130368</item>
      <item>, OIB 30935550114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St-1151/2019-3</izvorni_sadrzaj>
    <derivirana_varijabla naziv="DomainObject.PredzadnjaOdlukaIzPredmeta.Oznaka_1">St-1151/2019-3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1506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2019-07-17T09:23:00Z</dcterms:created>
  <dc:creator>Kristina Bujanić</dc:creator>
  <cp:lastModifiedBy>Martina Turudić</cp:lastModifiedBy>
  <cp:lastPrinted>2019-07-17T09:17:00Z</cp:lastPrinted>
  <dcterms:modified xmlns:xsi="http://www.w3.org/2001/XMLSchema-instance" xsi:type="dcterms:W3CDTF">2019-07-17T09:25:00Z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(St-1151-2019-oglas.docx)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