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93ee" w14:paraId="f8393e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633A0">
        <w:t>2147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E23111">
        <w:t>FINANCIJE j.d.o.o. za knjigovodstvene i računovodstvene usluge, Antunovac, Ante Starčevića 70/A, MBS: 030129816, OIB: 41487642692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8D4340">
        <w:t>20</w:t>
      </w:r>
      <w:r w:rsidR="00D41F24">
        <w:t>.</w:t>
      </w:r>
      <w:r w:rsidR="008D4340">
        <w:t xml:space="preserve"> listopada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E23111">
        <w:t>FINANCIJE j.d.o.o. za knjigovodstvene i računovodstvene usluge, Antunovac, Ante Starčevića 70/A, MBS: 030129816, OIB: 41487642692</w:t>
      </w:r>
      <w:r w:rsidR="00FC38ED">
        <w:t>.</w:t>
      </w:r>
      <w:r w:rsidR="008D4340">
        <w:t xml:space="preserve"> 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E23111">
        <w:t>Vinko Pečanić, Frankopanska 17, Lipik</w:t>
      </w:r>
      <w:r w:rsidR="008633A0">
        <w:t xml:space="preserve">, OIB </w:t>
      </w:r>
      <w:r w:rsidR="00E23111">
        <w:t>03918439681</w:t>
      </w:r>
      <w:r w:rsidR="008D4340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E23111">
        <w:t>FINANCIJE j.d.o.o. za knjigovodstvene i računovodstvene usluge, Antunovac, Ante Starčevića 70/A, MBS: 030129816, OIB: 41487642692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E23111">
        <w:t>19</w:t>
      </w:r>
      <w:r w:rsidR="009A7A81">
        <w:t xml:space="preserve">. </w:t>
      </w:r>
      <w:r w:rsidR="008D4340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E23111">
        <w:t>FINANCIJE j.d.o.o. za knjigovodstvene i računovodstvene usluge, Antunovac, Ante Starčevića 70/A, MBS: 030129816, OIB: 41487642692</w:t>
      </w:r>
      <w:r w:rsidR="00D41F24" w:rsidRPr="00D41F24">
        <w:t>.</w:t>
      </w:r>
      <w:r w:rsidR="00637F14">
        <w:t xml:space="preserve"> </w:t>
      </w:r>
      <w:r w:rsidR="008D4340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8D4340">
        <w:t>02</w:t>
      </w:r>
      <w:r w:rsidR="008319E5">
        <w:t xml:space="preserve">. </w:t>
      </w:r>
      <w:r w:rsidR="008D4340">
        <w:t>rujna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EA7630">
        <w:t>2163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>9 St-</w:t>
      </w:r>
      <w:r w:rsidR="00EA7630">
        <w:t>2163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8D4340">
        <w:t>20</w:t>
      </w:r>
      <w:r w:rsidR="00606F8E">
        <w:t>.</w:t>
      </w:r>
      <w:r w:rsidR="00D41F24">
        <w:t xml:space="preserve"> </w:t>
      </w:r>
      <w:r w:rsidR="008D4340">
        <w:t>listopada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D4340">
        <w:t>13/11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01E0A"/>
    <w:rsid w:val="00223856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633A0"/>
    <w:rsid w:val="008D4340"/>
    <w:rsid w:val="008D7500"/>
    <w:rsid w:val="00901994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3111"/>
    <w:rsid w:val="00E27E97"/>
    <w:rsid w:val="00E97025"/>
    <w:rsid w:val="00EA7630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E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01E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1E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E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E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E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01E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1E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E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E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St-2163/2016</izvorni_sadrzaj>
    <derivirana_varijabla naziv="DomainObject.Predmet.OznakaBroj_1">St-2163/2016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FINANCIJE jednostavno društvo s ograničenom odgovornošću za knjigovodstvene i računovodstvene usluge</izvorni_sadrzaj>
    <derivirana_varijabla naziv="DomainObject.Predmet.ProtustrankaFormated_1">  FINANCIJE jednostavno društvo s ograničenom odgovornošću za knjigovodstvene i računovodstvene usluge</derivirana_varijabla>
  </DomainObject.Predmet.ProtustrankaFormated>
  <DomainObject.Predmet.ProtustrankaFormatedOIB>
    <izvorni_sadrzaj>  FINANCIJE jednostavno društvo s ograničenom odgovornošću za knjigovodstvene i računovodstvene usluge, OIB 41487642692</izvorni_sadrzaj>
    <derivirana_varijabla naziv="DomainObject.Predmet.ProtustrankaFormatedOIB_1">  FINANCIJE jednostavno društvo s ograničenom odgovornošću za knjigovodstvene i računovodstvene usluge, OIB 41487642692</derivirana_varijabla>
  </DomainObject.Predmet.ProtustrankaFormatedOIB>
  <DomainObject.Predmet.ProtustrankaFormatedWithAdress>
    <izvorni_sadrzaj> FINANCIJE jednostavno društvo s ograničenom odgovornošću za knjigovodstvene i računovodstvene usluge, Ante Starčevića 70/A, 31216 Antunovac</izvorni_sadrzaj>
    <derivirana_varijabla naziv="DomainObject.Predmet.ProtustrankaFormatedWithAdress_1"> FINANCIJE jednostavno društvo s ograničenom odgovornošću za knjigovodstvene i računovodstvene usluge, Ante Starčevića 70/A, 31216 Antunovac</derivirana_varijabla>
  </DomainObject.Predmet.ProtustrankaFormatedWithAdress>
  <DomainObject.Predmet.ProtustrankaFormatedWithAdressOIB>
    <izvorni_sadrzaj> FINANCIJE jednostavno društvo s ograničenom odgovornošću za knjigovodstvene i računovodstvene usluge, OIB 41487642692, Ante Starčevića 70/A, 31216 Antunovac</izvorni_sadrzaj>
    <derivirana_varijabla naziv="DomainObject.Predmet.ProtustrankaFormatedWithAdressOIB_1"> FINANCIJE jednostavno društvo s ograničenom odgovornošću za knjigovodstvene i računovodstvene usluge, OIB 41487642692, Ante Starčevića 70/A, 31216 Antunovac</derivirana_varijabla>
  </DomainObject.Predmet.ProtustrankaFormatedWithAdressOIB>
  <DomainObject.Predmet.ProtustrankaWithAdress>
    <izvorni_sadrzaj>FINANCIJE jednostavno društvo s ograničenom odgovornošću za knjigovodstvene i računovodstvene usluge Ante Starčevića 70/A, 31216 Antunovac</izvorni_sadrzaj>
    <derivirana_varijabla naziv="DomainObject.Predmet.ProtustrankaWithAdress_1">FINANCIJE jednostavno društvo s ograničenom odgovornošću za knjigovodstvene i računovodstvene usluge Ante Starčevića 70/A, 31216 Antunovac</derivirana_varijabla>
  </DomainObject.Predmet.ProtustrankaWithAdress>
  <DomainObject.Predmet.ProtustrankaWithAdressOIB>
    <izvorni_sadrzaj>FINANCIJE jednostavno društvo s ograničenom odgovornošću za knjigovodstvene i računovodstvene usluge, OIB 41487642692, Ante Starčevića 70/A, 31216 Antunovac</izvorni_sadrzaj>
    <derivirana_varijabla naziv="DomainObject.Predmet.ProtustrankaWithAdressOIB_1">FINANCIJE jednostavno društvo s ograničenom odgovornošću za knjigovodstvene i računovodstvene usluge, OIB 41487642692, Ante Starčevića 70/A, 31216 Antunovac</derivirana_varijabla>
  </DomainObject.Predmet.ProtustrankaWithAdressOIB>
  <DomainObject.Predmet.ProtustrankaNazivFormated>
    <izvorni_sadrzaj>FINANCIJE jednostavno društvo s ograničenom odgovornošću za knjigovodstvene i računovodstvene usluge</izvorni_sadrzaj>
    <derivirana_varijabla naziv="DomainObject.Predmet.ProtustrankaNazivFormated_1">FINANCIJE jednostavno društvo s ograničenom odgovornošću za knjigovodstvene i računovodstvene usluge</derivirana_varijabla>
  </DomainObject.Predmet.ProtustrankaNazivFormated>
  <DomainObject.Predmet.ProtustrankaNazivFormatedOIB>
    <izvorni_sadrzaj>FINANCIJE jednostavno društvo s ograničenom odgovornošću za knjigovodstvene i računovodstvene usluge, OIB 41487642692</izvorni_sadrzaj>
    <derivirana_varijabla naziv="DomainObject.Predmet.ProtustrankaNazivFormatedOIB_1">FINANCIJE jednostavno društvo s ograničenom odgovornošću za knjigovodstvene i računovodstvene usluge, OIB 41487642692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FINANCIJE jednostavno društvo s ograničenom odgovornošću za knjigovodstvene i računovodstvene usluge</item>
    </izvorni_sadrzaj>
    <derivirana_varijabla naziv="DomainObject.Predmet.ProtuStrankaListFormated_1">
      <item>FINANCIJE jednostavno društvo s ograničenom odgovornošću za knjigovodstvene i računovodstvene usluge</item>
    </derivirana_varijabla>
  </DomainObject.Predmet.ProtuStrankaListFormated>
  <DomainObject.Predmet.ProtuStrankaListFormatedOIB>
    <izvorni_sadrzaj>
      <item>FINANCIJE jednostavno društvo s ograničenom odgovornošću za knjigovodstvene i računovodstvene usluge, OIB 41487642692</item>
    </izvorni_sadrzaj>
    <derivirana_varijabla naziv="DomainObject.Predmet.ProtuStrankaListFormatedOIB_1">
      <item>FINANCIJE jednostavno društvo s ograničenom odgovornošću za knjigovodstvene i računovodstvene usluge, OIB 41487642692</item>
    </derivirana_varijabla>
  </DomainObject.Predmet.ProtuStrankaListFormatedOIB>
  <DomainObject.Predmet.ProtuStrankaListFormatedWithAdress>
    <izvorni_sadrzaj>
      <item>FINANCIJE jednostavno društvo s ograničenom odgovornošću za knjigovodstvene i računovodstvene usluge, Ante Starčevića 70/A, 31216 Antunovac</item>
    </izvorni_sadrzaj>
    <derivirana_varijabla naziv="DomainObject.Predmet.ProtuStrankaListFormatedWithAdress_1">
      <item>FINANCIJE jednostavno društvo s ograničenom odgovornošću za knjigovodstvene i računovodstvene usluge, Ante Starčevića 70/A, 31216 Antunovac</item>
    </derivirana_varijabla>
  </DomainObject.Predmet.ProtuStrankaListFormatedWithAdress>
  <DomainObject.Predmet.ProtuStrankaListFormatedWithAdressOIB>
    <izvorni_sadrzaj>
      <item>FINANCIJE jednostavno društvo s ograničenom odgovornošću za knjigovodstvene i računovodstvene usluge, OIB 41487642692, Ante Starčevića 70/A, 31216 Antunovac</item>
    </izvorni_sadrzaj>
    <derivirana_varijabla naziv="DomainObject.Predmet.ProtuStrankaListFormatedWithAdressOIB_1">
      <item>FINANCIJE jednostavno društvo s ograničenom odgovornošću za knjigovodstvene i računovodstvene usluge, OIB 41487642692, Ante Starčevića 70/A, 31216 Antunovac</item>
    </derivirana_varijabla>
  </DomainObject.Predmet.ProtuStrankaListFormatedWithAdressOIB>
  <DomainObject.Predmet.ProtuStrankaListNazivFormated>
    <izvorni_sadrzaj>
      <item>FINANCIJE jednostavno društvo s ograničenom odgovornošću za knjigovodstvene i računovodstvene usluge</item>
    </izvorni_sadrzaj>
    <derivirana_varijabla naziv="DomainObject.Predmet.ProtuStrankaListNazivFormated_1">
      <item>FINANCIJE jednostavno društvo s ograničenom odgovornošću za knjigovodstvene i računovodstvene usluge</item>
    </derivirana_varijabla>
  </DomainObject.Predmet.ProtuStrankaListNazivFormated>
  <DomainObject.Predmet.ProtuStrankaListNazivFormatedOIB>
    <izvorni_sadrzaj>
      <item>FINANCIJE jednostavno društvo s ograničenom odgovornošću za knjigovodstvene i računovodstvene usluge, OIB 41487642692</item>
    </izvorni_sadrzaj>
    <derivirana_varijabla naziv="DomainObject.Predmet.ProtuStrankaListNazivFormatedOIB_1">
      <item>FINANCIJE jednostavno društvo s ograničenom odgovornošću za knjigovodstvene i računovodstvene usluge, OIB 41487642692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FINANCIJE jednostavno društvo s ograničenom odgovornošću za knjigovodstvene i računovodstvene usluge</izvorni_sadrzaj>
    <derivirana_varijabla naziv="DomainObject.Predmet.ProtustrankaIDrugi_1">FINANCIJE jednostavno društvo s ograničenom odgovornošću za knjigovodstvene i računovodstvene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FINANCIJE jednostavno društvo s ograničenom odgovornošću za knjigovodstvene i računovodstvene usluge, OIB 41487642692, Ante Starčevića 70/A, 31216 Antunovac</izvorni_sadrzaj>
    <derivirana_varijabla naziv="DomainObject.Predmet.ProtustrankaIDrugiAdressOIB_1">FINANCIJE jednostavno društvo s ograničenom odgovornošću za knjigovodstvene i računovodstvene usluge, OIB 41487642692, Ante Starčevića 70/A,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FINANCIJE jednostavno društvo s ograničenom odgovornošću za knjigovodstvene i računovodstvene usluge</item>
    </izvorni_sadrzaj>
    <derivirana_varijabla naziv="DomainObject.Predmet.SudioniciListNaziv_1">
      <item>FINA RC OSIJEK</item>
      <item>FINANCIJE jednostavno društvo s ograničenom odgovornošću za knjigovodstvene i računovodstvene usluge</item>
    </derivirana_varijabla>
  </DomainObject.Predmet.SudioniciListNaziv>
  <DomainObject.Predmet.SudioniciListAdressOIB>
    <izvorni_sadrzaj>
      <item>FINA RC OSIJEK, OIB 85821130368</item>
      <item>FINANCIJE jednostavno društvo s ograničenom odgovornošću za knjigovodstvene i računovodstvene usluge, OIB 41487642692, Ante Starčevića 70/A,31216 Antunovac</item>
    </izvorni_sadrzaj>
    <derivirana_varijabla naziv="DomainObject.Predmet.SudioniciListAdressOIB_1">
      <item>FINA RC OSIJEK, OIB 85821130368</item>
      <item>FINANCIJE jednostavno društvo s ograničenom odgovornošću za knjigovodstvene i računovodstvene usluge, OIB 41487642692, Ante Starčevića 70/A,31216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41487642692</item>
    </izvorni_sadrzaj>
    <derivirana_varijabla naziv="DomainObject.Predmet.SudioniciListNazivOIB_1">
      <item>, OIB 85821130368</item>
      <item>, OIB 41487642692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2404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2016-10-20T06:44:00Z</dcterms:created>
  <dc:creator>korisnik</dc:creator>
  <cp:lastModifiedBy>Snježana Markotić Jurić</cp:lastModifiedBy>
  <cp:lastPrinted>2016-10-20T06:43:00Z</cp:lastPrinted>
  <dcterms:modified xmlns:xsi="http://www.w3.org/2001/XMLSchema-instance" xsi:type="dcterms:W3CDTF">2016-10-20T06:47:00Z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