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456e2" w14:paraId="92456e2" w:rsidRDefault="003E7606" w:rsidP="003E7606" w:rsidR="003E7606" w:rsidRPr="00B112A0">
      <w:pPr>
        <w15:collapsed w:val="false"/>
      </w:pPr>
      <w:bookmarkStart w:name="_GoBack" w:id="0"/>
      <w:bookmarkEnd w:id="0"/>
      <w:r w:rsidRPr="00B112A0">
        <w:rPr>
          <w:sz w:val="20"/>
          <w:szCs w:val="20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606" w:rsidP="003E7606" w:rsidR="003E7606" w:rsidRPr="00B112A0">
      <w:r w:rsidRPr="00B112A0">
        <w:t>REPUBLIKA HRVATSKA</w:t>
      </w:r>
    </w:p>
    <w:p w:rsidRDefault="003E7606" w:rsidP="003E7606" w:rsidR="003E7606" w:rsidRPr="00B112A0">
      <w:r w:rsidRPr="00B112A0">
        <w:t>TRGOVAČKI SUD U ZAGREBU</w:t>
      </w:r>
    </w:p>
    <w:p w:rsidRDefault="003E7606" w:rsidP="003E7606" w:rsidR="003E7606" w:rsidRPr="00B112A0">
      <w:r w:rsidRPr="00B112A0">
        <w:t>Zagreb, Amruševa 2/II</w:t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  <w:t>7 St-</w:t>
      </w:r>
      <w:r>
        <w:t>628/15-</w:t>
      </w:r>
      <w:r w:rsidR="00EA4E5F">
        <w:t>49</w:t>
      </w:r>
    </w:p>
    <w:p w:rsidRDefault="003E7606" w:rsidP="003E7606" w:rsidR="003E7606" w:rsidRPr="00B112A0"/>
    <w:p w:rsidRDefault="003E7606" w:rsidP="003E7606" w:rsidR="003E7606" w:rsidRPr="00B112A0">
      <w:pPr>
        <w:jc w:val="center"/>
      </w:pPr>
      <w:r w:rsidRPr="00B112A0">
        <w:t>R E P U B L I K A  H R V A T S K A</w:t>
      </w:r>
    </w:p>
    <w:p w:rsidRDefault="003E7606" w:rsidP="003E7606" w:rsidR="003E7606" w:rsidRPr="00B112A0">
      <w:pPr>
        <w:jc w:val="center"/>
      </w:pPr>
      <w:r w:rsidRPr="00B112A0">
        <w:t>R J E Š E N J E</w:t>
      </w:r>
    </w:p>
    <w:p w:rsidRDefault="003E7606" w:rsidP="003E7606" w:rsidR="003E7606" w:rsidRPr="00B112A0">
      <w:pPr>
        <w:jc w:val="center"/>
      </w:pPr>
    </w:p>
    <w:p w:rsidRDefault="003E7606" w:rsidP="003E7606" w:rsidR="003E7606" w:rsidRPr="00B112A0">
      <w:pPr>
        <w:jc w:val="both"/>
      </w:pPr>
      <w:r w:rsidRPr="00B112A0">
        <w:tab/>
        <w:t>TRGOVAČKI SUD U ZAGREBU po sucu pojedincu Vesni Malenica kao stečajnom sucu u stečajnom postupku nad dužnikom</w:t>
      </w:r>
      <w:r w:rsidR="001C28BD">
        <w:t xml:space="preserve"> </w:t>
      </w:r>
      <w:r w:rsidR="001C28BD" w:rsidRPr="00122E5F">
        <w:t>APUS ZAŠTITA d. o. o. u stečaju, Zagreb, Oranice 125, OIB 04849873470</w:t>
      </w:r>
      <w:r>
        <w:rPr>
          <w:lang w:val="pl-PL"/>
        </w:rPr>
        <w:t>, 6. srpnja 2017.</w:t>
      </w:r>
      <w:r w:rsidRPr="00B112A0">
        <w:rPr>
          <w:lang w:val="pl-PL"/>
        </w:rPr>
        <w:t xml:space="preserve"> </w:t>
      </w:r>
      <w:r>
        <w:rPr>
          <w:lang w:val="pl-PL"/>
        </w:rPr>
        <w:t xml:space="preserve"> </w:t>
      </w:r>
    </w:p>
    <w:p w:rsidRDefault="003E7606" w:rsidP="003E7606" w:rsidR="003E7606" w:rsidRPr="00B112A0">
      <w:pPr>
        <w:jc w:val="both"/>
      </w:pPr>
    </w:p>
    <w:p w:rsidRDefault="003E7606" w:rsidP="003E7606" w:rsidR="003E7606" w:rsidRPr="00B112A0">
      <w:pPr>
        <w:jc w:val="center"/>
      </w:pPr>
      <w:r w:rsidRPr="00B112A0">
        <w:t>r i j e š i o  j e</w:t>
      </w:r>
    </w:p>
    <w:p w:rsidRDefault="003E7606" w:rsidP="003E7606" w:rsidR="003E7606" w:rsidRPr="00B112A0">
      <w:pPr>
        <w:jc w:val="center"/>
      </w:pPr>
    </w:p>
    <w:p w:rsidRDefault="003E7606" w:rsidP="001C28BD" w:rsidR="001C28BD" w:rsidRPr="00122E5F">
      <w:pPr>
        <w:ind w:firstLine="708" w:right="58"/>
        <w:jc w:val="both"/>
      </w:pPr>
      <w:r w:rsidRPr="00B112A0">
        <w:t xml:space="preserve">Iz kupoprodajne cijene dobivene prodajom </w:t>
      </w:r>
      <w:r w:rsidR="001C28BD" w:rsidRPr="00122E5F">
        <w:t>imovine stečajnog dužnika upisane u zemljišne knjige Općinskog građanskog suda u Zagrebu, zemljišnoknjižni odjel Zagreb:</w:t>
      </w:r>
    </w:p>
    <w:p w:rsidRDefault="00EE0638" w:rsidP="001C28BD" w:rsidR="001C28BD" w:rsidRPr="00122E5F">
      <w:pPr>
        <w:ind w:right="58"/>
        <w:jc w:val="both"/>
      </w:pPr>
      <w:r>
        <w:tab/>
        <w:t>1.</w:t>
      </w:r>
      <w:r w:rsidR="001C28BD" w:rsidRPr="00122E5F">
        <w:t xml:space="preserve"> zk. ul. br. 6901, poduložak 22, (22 etaža 22/10000) parkirno garažno mjesto oznake G2. PM. 22., označeno trokutnom mrežom ljubičaste boje, na razini -2, površine 14,94m</w:t>
      </w:r>
      <w:r w:rsidR="001C28BD" w:rsidRPr="00122E5F">
        <w:rPr>
          <w:vertAlign w:val="superscript"/>
        </w:rPr>
        <w:t>2</w:t>
      </w:r>
      <w:r w:rsidR="001C28BD" w:rsidRPr="00122E5F">
        <w:t xml:space="preserve">, </w:t>
      </w:r>
      <w:r>
        <w:t>u iznosu</w:t>
      </w:r>
      <w:r w:rsidR="001C28BD" w:rsidRPr="00122E5F">
        <w:t xml:space="preserve"> od 78.000,00 kn,</w:t>
      </w:r>
    </w:p>
    <w:p w:rsidRDefault="00EE0638" w:rsidP="001C28BD" w:rsidR="001C28BD">
      <w:pPr>
        <w:ind w:firstLine="646" w:right="-1"/>
        <w:jc w:val="both"/>
      </w:pPr>
      <w:r>
        <w:tab/>
      </w:r>
      <w:r w:rsidR="001C28BD" w:rsidRPr="00122E5F">
        <w:t>2. zk. ul. br. 6901, poduložak 146, (146 etaža 59/10000)  stan oznake 2.14., na drugom katu koji se sastoji od hodnika, dnevnog boravka i blagovaonice, kuhinje, sobe i kupaonice, površine 38,21m</w:t>
      </w:r>
      <w:r w:rsidR="001C28BD" w:rsidRPr="00122E5F">
        <w:rPr>
          <w:vertAlign w:val="superscript"/>
        </w:rPr>
        <w:t>2</w:t>
      </w:r>
      <w:r w:rsidR="001C28BD" w:rsidRPr="00122E5F">
        <w:t>, te predmetnom stanu pripadajućeg spremišta oznake br. 10, na razini -2, površine 2,04m</w:t>
      </w:r>
      <w:r w:rsidR="001C28BD" w:rsidRPr="00122E5F">
        <w:rPr>
          <w:vertAlign w:val="superscript"/>
        </w:rPr>
        <w:t>2</w:t>
      </w:r>
      <w:r w:rsidR="001C28BD" w:rsidRPr="00122E5F">
        <w:t>, sve označeno trokutastim uzorkom sive boje, sveukupne površine 40,25m</w:t>
      </w:r>
      <w:r w:rsidR="001C28BD" w:rsidRPr="00122E5F">
        <w:rPr>
          <w:vertAlign w:val="superscript"/>
        </w:rPr>
        <w:t>2</w:t>
      </w:r>
      <w:r w:rsidR="001C28BD" w:rsidRPr="00122E5F">
        <w:t xml:space="preserve">, </w:t>
      </w:r>
      <w:r>
        <w:t>u iznosu</w:t>
      </w:r>
      <w:r w:rsidR="001C28BD" w:rsidRPr="00122E5F">
        <w:t xml:space="preserve"> od 501.000,00 kn</w:t>
      </w:r>
      <w:r>
        <w:t xml:space="preserve"> (ukupno </w:t>
      </w:r>
      <w:r w:rsidR="00C11A17">
        <w:t>579.000,00 kn)</w:t>
      </w:r>
    </w:p>
    <w:p w:rsidRDefault="003E7606" w:rsidP="003E7606" w:rsidR="003E7606">
      <w:pPr>
        <w:ind w:firstLine="646" w:right="-1"/>
        <w:jc w:val="both"/>
      </w:pPr>
      <w:r>
        <w:t xml:space="preserve">- namiruju se troškovi stečajnog postupka u iznosu od </w:t>
      </w:r>
      <w:r w:rsidR="00EE0638">
        <w:t>87.295,00</w:t>
      </w:r>
      <w:r>
        <w:t xml:space="preserve"> kn</w:t>
      </w:r>
    </w:p>
    <w:p w:rsidRDefault="003E7606" w:rsidP="00C11A17" w:rsidR="003E7606" w:rsidRPr="00C11A17">
      <w:pPr>
        <w:ind w:right="-2"/>
        <w:jc w:val="both"/>
      </w:pPr>
      <w:r>
        <w:tab/>
        <w:t xml:space="preserve">- djelomično se namiruje razlučni vjerovnik </w:t>
      </w:r>
      <w:r w:rsidR="00C11A17">
        <w:t xml:space="preserve">Splitska banka d. d., Domovinskog rata 61, Split, </w:t>
      </w:r>
      <w:r>
        <w:rPr>
          <w:lang w:val="pl-PL"/>
        </w:rPr>
        <w:t xml:space="preserve">iznosom od </w:t>
      </w:r>
      <w:r w:rsidR="00C11A17">
        <w:rPr>
          <w:lang w:val="pl-PL"/>
        </w:rPr>
        <w:t>491.705,00</w:t>
      </w:r>
      <w:r>
        <w:rPr>
          <w:lang w:val="pl-PL"/>
        </w:rPr>
        <w:t xml:space="preserve"> kn.</w:t>
      </w:r>
    </w:p>
    <w:p w:rsidRDefault="003E7606" w:rsidP="003E7606" w:rsidR="003E7606" w:rsidRPr="00B112A0">
      <w:pPr>
        <w:jc w:val="both"/>
      </w:pPr>
    </w:p>
    <w:p w:rsidRDefault="003E7606" w:rsidP="003E7606" w:rsidR="003E7606" w:rsidRPr="00B112A0">
      <w:pPr>
        <w:ind w:firstLine="26" w:right="572" w:left="-26"/>
        <w:jc w:val="center"/>
      </w:pPr>
      <w:r w:rsidRPr="00B112A0">
        <w:t>Obrazloženje</w:t>
      </w:r>
    </w:p>
    <w:p w:rsidRDefault="003E7606" w:rsidP="003E7606" w:rsidR="003E7606" w:rsidRPr="00B112A0">
      <w:pPr>
        <w:ind w:firstLine="26" w:right="572" w:left="-26"/>
        <w:jc w:val="center"/>
      </w:pPr>
    </w:p>
    <w:p w:rsidRDefault="003E7606" w:rsidP="003E7606" w:rsidR="003E7606">
      <w:pPr>
        <w:pStyle w:val="Tijeloteksta-uvlaka2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  <w:lang w:val="hr-HR"/>
        </w:rPr>
      </w:pPr>
      <w:r w:rsidRPr="00B112A0">
        <w:tab/>
      </w:r>
      <w:r>
        <w:rPr>
          <w:rFonts w:hAnsi="Times New Roman" w:ascii="Times New Roman"/>
          <w:sz w:val="24"/>
          <w:szCs w:val="24"/>
          <w:lang w:val="hr-HR"/>
        </w:rPr>
        <w:t>Nekretnine</w:t>
      </w:r>
      <w:r w:rsidRPr="005B6CF4">
        <w:rPr>
          <w:rFonts w:hAnsi="Times New Roman" w:ascii="Times New Roman"/>
          <w:sz w:val="24"/>
          <w:szCs w:val="24"/>
          <w:lang w:val="hr-HR"/>
        </w:rPr>
        <w:t xml:space="preserve"> stečajnog dužnika </w:t>
      </w:r>
      <w:r>
        <w:rPr>
          <w:rFonts w:hAnsi="Times New Roman" w:ascii="Times New Roman"/>
          <w:sz w:val="24"/>
          <w:szCs w:val="24"/>
          <w:lang w:val="hr-HR"/>
        </w:rPr>
        <w:t xml:space="preserve">navedene u izreci rješenja unovčene su u stečajnom postupku, za ukupan iznos od </w:t>
      </w:r>
      <w:r w:rsidR="00EC6004">
        <w:rPr>
          <w:rFonts w:hAnsi="Times New Roman" w:ascii="Times New Roman"/>
          <w:sz w:val="24"/>
          <w:szCs w:val="24"/>
          <w:lang w:val="hr-HR"/>
        </w:rPr>
        <w:t>579.000,00</w:t>
      </w:r>
      <w:r>
        <w:rPr>
          <w:rFonts w:hAnsi="Times New Roman" w:ascii="Times New Roman"/>
          <w:sz w:val="24"/>
          <w:szCs w:val="24"/>
          <w:lang w:val="hr-HR"/>
        </w:rPr>
        <w:t xml:space="preserve"> kn.</w:t>
      </w:r>
    </w:p>
    <w:p w:rsidRDefault="003E7606" w:rsidP="003E7606" w:rsidR="003E7606">
      <w:pPr>
        <w:pStyle w:val="Tijeloteksta-uvlaka2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Pr="003A01D1">
        <w:rPr>
          <w:rFonts w:hAnsi="Times New Roman" w:ascii="Times New Roman"/>
          <w:sz w:val="24"/>
          <w:szCs w:val="24"/>
        </w:rPr>
        <w:t>Rješenje o dosudi broj St-</w:t>
      </w:r>
      <w:r w:rsidR="00066859">
        <w:rPr>
          <w:rFonts w:hAnsi="Times New Roman" w:ascii="Times New Roman"/>
          <w:sz w:val="24"/>
          <w:szCs w:val="24"/>
          <w:lang w:val="hr-HR"/>
        </w:rPr>
        <w:t>628/15-39</w:t>
      </w:r>
      <w:r w:rsidR="00066859">
        <w:rPr>
          <w:rFonts w:hAnsi="Times New Roman" w:ascii="Times New Roman"/>
          <w:sz w:val="24"/>
          <w:szCs w:val="24"/>
        </w:rPr>
        <w:t xml:space="preserve"> od 2</w:t>
      </w:r>
      <w:r w:rsidR="00066859">
        <w:rPr>
          <w:rFonts w:hAnsi="Times New Roman" w:ascii="Times New Roman"/>
          <w:sz w:val="24"/>
          <w:szCs w:val="24"/>
          <w:lang w:val="hr-HR"/>
        </w:rPr>
        <w:t>1</w:t>
      </w:r>
      <w:r w:rsidRPr="003A01D1">
        <w:rPr>
          <w:rFonts w:hAnsi="Times New Roman" w:ascii="Times New Roman"/>
          <w:sz w:val="24"/>
          <w:szCs w:val="24"/>
        </w:rPr>
        <w:t xml:space="preserve">. ožujka 2017. postalo je pravomoćno </w:t>
      </w:r>
      <w:r w:rsidR="00066859">
        <w:rPr>
          <w:rFonts w:hAnsi="Times New Roman" w:ascii="Times New Roman"/>
          <w:sz w:val="24"/>
          <w:szCs w:val="24"/>
          <w:lang w:val="hr-HR"/>
        </w:rPr>
        <w:t>7</w:t>
      </w:r>
      <w:r w:rsidRPr="003A01D1">
        <w:rPr>
          <w:rFonts w:hAnsi="Times New Roman" w:ascii="Times New Roman"/>
          <w:sz w:val="24"/>
          <w:szCs w:val="24"/>
        </w:rPr>
        <w:t>. travnja 2017.</w:t>
      </w:r>
      <w:r>
        <w:rPr>
          <w:rFonts w:hAnsi="Times New Roman" w:ascii="Times New Roman"/>
          <w:sz w:val="24"/>
          <w:szCs w:val="24"/>
          <w:lang w:val="hr-HR"/>
        </w:rPr>
        <w:t>, a kupac je platio kupovninu u cijelosti.</w:t>
      </w:r>
    </w:p>
    <w:p w:rsidRDefault="003E7606" w:rsidP="003E7606" w:rsidR="003E7606">
      <w:pPr>
        <w:pStyle w:val="Tijeloteksta-uvlaka2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Zaključkom suda broj St-</w:t>
      </w:r>
      <w:r w:rsidR="003F16BD">
        <w:rPr>
          <w:rFonts w:hAnsi="Times New Roman" w:ascii="Times New Roman"/>
          <w:sz w:val="24"/>
          <w:szCs w:val="24"/>
          <w:lang w:val="hr-HR"/>
        </w:rPr>
        <w:t>628/15-43</w:t>
      </w:r>
      <w:r>
        <w:rPr>
          <w:rFonts w:hAnsi="Times New Roman" w:ascii="Times New Roman"/>
          <w:sz w:val="24"/>
          <w:szCs w:val="24"/>
          <w:lang w:val="hr-HR"/>
        </w:rPr>
        <w:t xml:space="preserve"> od 4. svibnja 2017. određeno je ročište za diobu kupovnine.</w:t>
      </w:r>
    </w:p>
    <w:p w:rsidRDefault="003E7606" w:rsidP="00C81317" w:rsidR="00C81317">
      <w:pPr>
        <w:ind w:right="-2"/>
        <w:jc w:val="both"/>
      </w:pPr>
      <w:r>
        <w:tab/>
        <w:t>Na ročištu održanom 1</w:t>
      </w:r>
      <w:r w:rsidR="00C81317">
        <w:t>3</w:t>
      </w:r>
      <w:r>
        <w:t xml:space="preserve">. lipnja 2017. stečajna upraviteljica predložila je diobu kupovnine na način </w:t>
      </w:r>
      <w:r w:rsidR="00C81317">
        <w:t>da se od ukupne kupovnine u iznosu od 579.000,00 kn izdvoji iznos od 87.295,00 kn na ime podmirenja troškova, a kako su isti elaborirani u podnesku. Ostatkom iznosa od 491.705,00 kn djelomično će se namiriti razlučni vjerovnik Splitska banka d. d., Domovinskog rata 61, Split.</w:t>
      </w:r>
    </w:p>
    <w:p w:rsidRDefault="003E7606" w:rsidP="003E7606" w:rsidR="003E7606">
      <w:pPr>
        <w:pStyle w:val="Tijeloteksta-uvlaka2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Razlučni vjerovnik suglasio se s prijedlogom za namirenje kao i obračunatim troškovima.</w:t>
      </w:r>
    </w:p>
    <w:p w:rsidRDefault="003E7606" w:rsidP="003E7606" w:rsidR="003E7606" w:rsidRPr="00A44E08">
      <w:pPr>
        <w:ind w:firstLine="708"/>
        <w:jc w:val="both"/>
      </w:pPr>
      <w:r>
        <w:rPr>
          <w:noProof w:val="false"/>
          <w:lang w:eastAsia="x-none"/>
        </w:rPr>
        <w:t xml:space="preserve">Stoga je temeljem </w:t>
      </w:r>
      <w:r>
        <w:t>odredbe čl. 164a Stečajnog zakona valjalo riješiti kao u izreci.</w:t>
      </w:r>
    </w:p>
    <w:p w:rsidRDefault="003E7606" w:rsidP="003E7606" w:rsidR="003E7606" w:rsidRPr="00A44E08">
      <w:pPr>
        <w:jc w:val="center"/>
      </w:pPr>
      <w:r w:rsidRPr="00A44E08">
        <w:t xml:space="preserve">Zagreb, </w:t>
      </w:r>
      <w:r>
        <w:t>6. srpanj 2017</w:t>
      </w:r>
      <w:r w:rsidRPr="00A44E08">
        <w:t>.</w:t>
      </w:r>
    </w:p>
    <w:p w:rsidRDefault="003E7606" w:rsidP="003E7606" w:rsidR="003E7606" w:rsidRPr="00A44E08">
      <w:pPr>
        <w:jc w:val="both"/>
      </w:pPr>
      <w:r w:rsidRPr="00A44E08">
        <w:tab/>
      </w:r>
      <w:r w:rsidRPr="00A44E08">
        <w:tab/>
      </w:r>
      <w:r w:rsidRPr="00A44E08">
        <w:tab/>
      </w:r>
      <w:r w:rsidRPr="00A44E08">
        <w:tab/>
      </w:r>
      <w:r w:rsidRPr="00A44E08">
        <w:tab/>
      </w:r>
      <w:r w:rsidRPr="00A44E08">
        <w:tab/>
      </w:r>
      <w:r w:rsidRPr="00A44E08">
        <w:tab/>
      </w:r>
      <w:r w:rsidRPr="00A44E08">
        <w:tab/>
      </w:r>
      <w:r w:rsidRPr="00A44E08">
        <w:tab/>
        <w:t>SUDAC:</w:t>
      </w:r>
    </w:p>
    <w:p w:rsidRDefault="003E7606" w:rsidP="003E7606" w:rsidR="003E7606" w:rsidRPr="00A44E08">
      <w:pPr>
        <w:jc w:val="both"/>
      </w:pPr>
      <w:r w:rsidRPr="00A44E08">
        <w:tab/>
      </w:r>
      <w:r w:rsidRPr="00A44E08">
        <w:tab/>
      </w:r>
      <w:r w:rsidRPr="00A44E08">
        <w:tab/>
      </w:r>
      <w:r w:rsidRPr="00A44E08">
        <w:tab/>
      </w:r>
      <w:r w:rsidRPr="00A44E08">
        <w:tab/>
      </w:r>
      <w:r w:rsidRPr="00A44E08">
        <w:tab/>
      </w:r>
      <w:r w:rsidRPr="00A44E08">
        <w:tab/>
      </w:r>
      <w:r w:rsidRPr="00A44E08">
        <w:tab/>
      </w:r>
      <w:r w:rsidRPr="00A44E08">
        <w:tab/>
        <w:t>Vesna Malenica</w:t>
      </w:r>
      <w:r w:rsidR="000D5D58">
        <w:t xml:space="preserve"> v. r. </w:t>
      </w:r>
    </w:p>
    <w:p w:rsidRDefault="003E7606" w:rsidP="003E7606" w:rsidR="003E7606" w:rsidRPr="00A44E08">
      <w:r w:rsidRPr="00A44E08">
        <w:lastRenderedPageBreak/>
        <w:t xml:space="preserve">POUKA O PRAVNOM LIJEKU: </w:t>
      </w:r>
    </w:p>
    <w:p w:rsidRDefault="003E7606" w:rsidP="003E7606" w:rsidR="003E7606" w:rsidRPr="00A44E08">
      <w:pPr>
        <w:jc w:val="both"/>
      </w:pPr>
      <w:r w:rsidRPr="00A44E08"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3E7606" w:rsidP="003E7606" w:rsidR="003E7606" w:rsidRPr="00A44E08">
      <w:pPr>
        <w:jc w:val="both"/>
      </w:pPr>
    </w:p>
    <w:p w:rsidRDefault="000D5D58" w:rsidP="00AB7A2F" w:rsidR="000D5D58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0D5D58" w:rsidP="00995CE9" w:rsidR="000D5D58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3E7606" w:rsidP="003E7606" w:rsidR="003E7606" w:rsidRPr="00A44E08">
      <w:pPr>
        <w:jc w:val="both"/>
      </w:pPr>
    </w:p>
    <w:p w:rsidRDefault="003E7606" w:rsidP="003E7606" w:rsidR="003E7606" w:rsidRPr="00157A39">
      <w:pPr>
        <w:ind w:firstLine="26" w:right="-26" w:left="-26"/>
        <w:jc w:val="both"/>
      </w:pPr>
    </w:p>
    <w:p w:rsidRDefault="00265668" w:rsidR="00E0602B"/>
    <w:sectPr w:rsidSect="00D76C78" w:rsidR="00E0602B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606" w:rsidP="003E7606" w:rsidR="003E7606">
      <w:r>
        <w:separator/>
      </w:r>
    </w:p>
  </w:endnote>
  <w:endnote w:id="0" w:type="continuationSeparator">
    <w:p w:rsidRDefault="003E7606" w:rsidP="003E7606" w:rsidR="003E76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606" w:rsidP="003E7606" w:rsidR="003E7606">
      <w:r>
        <w:separator/>
      </w:r>
    </w:p>
  </w:footnote>
  <w:footnote w:id="0" w:type="continuationSeparator">
    <w:p w:rsidRDefault="003E7606" w:rsidP="003E7606" w:rsidR="003E76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B1B" w:rsidP="00F9546B" w:rsidR="0072317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5668" w:rsidP="00F9546B" w:rsidR="0072317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B1B" w:rsidP="00F9546B" w:rsidR="0072317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668">
      <w:rPr>
        <w:rStyle w:val="Brojstranice"/>
      </w:rPr>
      <w:t>2</w:t>
    </w:r>
    <w:r>
      <w:rPr>
        <w:rStyle w:val="Brojstranice"/>
      </w:rPr>
      <w:fldChar w:fldCharType="end"/>
    </w:r>
  </w:p>
  <w:p w:rsidRDefault="001E6B1B" w:rsidP="00F9546B" w:rsidR="0072317A">
    <w:pPr>
      <w:pStyle w:val="Zaglavlje"/>
      <w:ind w:right="360"/>
    </w:pPr>
    <w:r>
      <w:rPr>
        <w:rFonts w:hAnsi="Verdana" w:ascii="Verdana"/>
        <w:sz w:val="20"/>
        <w:szCs w:val="20"/>
      </w:rPr>
      <w:tab/>
      <w:t xml:space="preserve">                                                                                 7 St-</w:t>
    </w:r>
    <w:r w:rsidR="003E7606">
      <w:rPr>
        <w:rFonts w:hAnsi="Verdana" w:ascii="Verdana"/>
        <w:sz w:val="20"/>
        <w:szCs w:val="20"/>
      </w:rPr>
      <w:t>628/15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06"/>
    <w:rsid w:val="00066859"/>
    <w:rsid w:val="000D5D58"/>
    <w:rsid w:val="00130D68"/>
    <w:rsid w:val="00180A78"/>
    <w:rsid w:val="001C28BD"/>
    <w:rsid w:val="001E6B1B"/>
    <w:rsid w:val="001F112F"/>
    <w:rsid w:val="00237FCF"/>
    <w:rsid w:val="00265668"/>
    <w:rsid w:val="002F2BD1"/>
    <w:rsid w:val="00361423"/>
    <w:rsid w:val="003E7606"/>
    <w:rsid w:val="003F16BD"/>
    <w:rsid w:val="0072617A"/>
    <w:rsid w:val="007C1B9C"/>
    <w:rsid w:val="00920EDA"/>
    <w:rsid w:val="00950129"/>
    <w:rsid w:val="00A22213"/>
    <w:rsid w:val="00A26216"/>
    <w:rsid w:val="00AB410D"/>
    <w:rsid w:val="00AB4E35"/>
    <w:rsid w:val="00BB4A20"/>
    <w:rsid w:val="00C11A17"/>
    <w:rsid w:val="00C643A4"/>
    <w:rsid w:val="00C757C2"/>
    <w:rsid w:val="00C81317"/>
    <w:rsid w:val="00D80048"/>
    <w:rsid w:val="00EA4E5F"/>
    <w:rsid w:val="00EC6004"/>
    <w:rsid w:val="00EE0638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7606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3E76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7606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E7606"/>
  </w:style>
  <w:style w:styleId="Tijeloteksta-uvlaka2" w:type="paragraph">
    <w:name w:val="Body Text Indent 2"/>
    <w:basedOn w:val="Normal"/>
    <w:link w:val="Tijeloteksta-uvlaka2Char"/>
    <w:unhideWhenUsed/>
    <w:rsid w:val="003E7606"/>
    <w:pPr>
      <w:spacing w:lineRule="auto" w:line="480" w:after="120"/>
      <w:ind w:left="283"/>
    </w:pPr>
    <w:rPr>
      <w:rFonts w:hAnsi="Calibri" w:ascii="Calibri"/>
      <w:noProof w:val="false"/>
      <w:sz w:val="22"/>
      <w:szCs w:val="22"/>
      <w:lang w:eastAsia="x-none" w:val="x-none"/>
    </w:rPr>
  </w:style>
  <w:style w:customStyle="true" w:styleId="Tijeloteksta-uvlaka2Char" w:type="character">
    <w:name w:val="Tijelo teksta - uvlaka 2 Char"/>
    <w:basedOn w:val="Zadanifontodlomka"/>
    <w:link w:val="Tijeloteksta-uvlaka2"/>
    <w:rsid w:val="003E7606"/>
    <w:rPr>
      <w:rFonts w:cs="Times New Roman" w:eastAsia="Times New Roman" w:hAnsi="Calibri" w:ascii="Calibri"/>
      <w:sz w:val="22"/>
      <w:lang w:eastAsia="x-none" w:val="x-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76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7606"/>
    <w:rPr>
      <w:rFonts w:cs="Tahoma" w:eastAsia="Times New Roman" w:hAnsi="Tahoma" w:ascii="Tahoma"/>
      <w:noProof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76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7606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5D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D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D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D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D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7606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3E76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7606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E7606"/>
  </w:style>
  <w:style w:styleId="Tijeloteksta-uvlaka2" w:type="paragraph">
    <w:name w:val="Body Text Indent 2"/>
    <w:basedOn w:val="Normal"/>
    <w:link w:val="Tijeloteksta-uvlaka2Char"/>
    <w:unhideWhenUsed/>
    <w:rsid w:val="003E7606"/>
    <w:pPr>
      <w:spacing w:after="120" w:line="480" w:lineRule="auto"/>
      <w:ind w:left="283"/>
    </w:pPr>
    <w:rPr>
      <w:rFonts w:ascii="Calibri" w:hAnsi="Calibri"/>
      <w:noProof w:val="0"/>
      <w:sz w:val="22"/>
      <w:szCs w:val="22"/>
      <w:lang w:eastAsia="x-none" w:val="x-none"/>
    </w:rPr>
  </w:style>
  <w:style w:customStyle="1" w:styleId="Tijeloteksta-uvlaka2Char" w:type="character">
    <w:name w:val="Tijelo teksta - uvlaka 2 Char"/>
    <w:basedOn w:val="Zadanifontodlomka"/>
    <w:link w:val="Tijeloteksta-uvlaka2"/>
    <w:rsid w:val="003E7606"/>
    <w:rPr>
      <w:rFonts w:ascii="Calibri" w:cs="Times New Roman" w:eastAsia="Times New Roman" w:hAnsi="Calibri"/>
      <w:sz w:val="22"/>
      <w:lang w:eastAsia="x-none" w:val="x-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76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7606"/>
    <w:rPr>
      <w:rFonts w:ascii="Tahoma" w:cs="Tahoma" w:eastAsia="Times New Roman" w:hAnsi="Tahoma"/>
      <w:noProof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76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7606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5D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D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D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D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D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St-628/2015</izvorni_sadrzaj>
    <derivirana_varijabla naziv="DomainObject.Predmet.OznakaBroj_1">St-628/2015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APUS ZAŠTITA d.o.o.</izvorni_sadrzaj>
    <derivirana_varijabla naziv="DomainObject.Predmet.ProtustrankaFormated_1">  APUS ZAŠTITA d.o.o.</derivirana_varijabla>
  </DomainObject.Predmet.ProtustrankaFormated>
  <DomainObject.Predmet.ProtustrankaFormatedOIB>
    <izvorni_sadrzaj>  APUS ZAŠTITA d.o.o., OIB 04849873470</izvorni_sadrzaj>
    <derivirana_varijabla naziv="DomainObject.Predmet.ProtustrankaFormatedOIB_1">  APUS ZAŠTITA d.o.o., OIB 04849873470</derivirana_varijabla>
  </DomainObject.Predmet.ProtustrankaFormatedOIB>
  <DomainObject.Predmet.ProtustrankaFormatedWithAdress>
    <izvorni_sadrzaj> APUS ZAŠTITA d.o.o., Oranice 125, 10000 Zagreb</izvorni_sadrzaj>
    <derivirana_varijabla naziv="DomainObject.Predmet.ProtustrankaFormatedWithAdress_1"> APUS ZAŠTITA d.o.o., Oranice 125, 10000 Zagreb</derivirana_varijabla>
  </DomainObject.Predmet.ProtustrankaFormatedWithAdress>
  <DomainObject.Predmet.ProtustrankaFormatedWithAdressOIB>
    <izvorni_sadrzaj> APUS ZAŠTITA d.o.o., OIB 04849873470, Oranice 125, 10000 Zagreb</izvorni_sadrzaj>
    <derivirana_varijabla naziv="DomainObject.Predmet.ProtustrankaFormatedWithAdressOIB_1"> APUS ZAŠTITA d.o.o., OIB 04849873470, Oranice 125, 10000 Zagreb</derivirana_varijabla>
  </DomainObject.Predmet.ProtustrankaFormatedWithAdressOIB>
  <DomainObject.Predmet.ProtustrankaWithAdress>
    <izvorni_sadrzaj>APUS ZAŠTITA d.o.o. Oranice 125, 10000 Zagreb</izvorni_sadrzaj>
    <derivirana_varijabla naziv="DomainObject.Predmet.ProtustrankaWithAdress_1">APUS ZAŠTITA d.o.o. Oranice 125, 10000 Zagreb</derivirana_varijabla>
  </DomainObject.Predmet.ProtustrankaWithAdress>
  <DomainObject.Predmet.ProtustrankaWithAdressOIB>
    <izvorni_sadrzaj>APUS ZAŠTITA d.o.o., OIB 04849873470, Oranice 125, 10000 Zagreb</izvorni_sadrzaj>
    <derivirana_varijabla naziv="DomainObject.Predmet.ProtustrankaWithAdressOIB_1">APUS ZAŠTITA d.o.o., OIB 04849873470, Oranice 125, 10000 Zagreb</derivirana_varijabla>
  </DomainObject.Predmet.ProtustrankaWithAdressOIB>
  <DomainObject.Predmet.ProtustrankaNazivFormated>
    <izvorni_sadrzaj>APUS ZAŠTITA d.o.o.</izvorni_sadrzaj>
    <derivirana_varijabla naziv="DomainObject.Predmet.ProtustrankaNazivFormated_1">APUS ZAŠTITA d.o.o.</derivirana_varijabla>
  </DomainObject.Predmet.ProtustrankaNazivFormated>
  <DomainObject.Predmet.ProtustrankaNazivFormatedOIB>
    <izvorni_sadrzaj>APUS ZAŠTITA d.o.o., OIB 04849873470</izvorni_sadrzaj>
    <derivirana_varijabla naziv="DomainObject.Predmet.ProtustrankaNazivFormatedOIB_1">APUS ZAŠTITA d.o.o., OIB 04849873470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Mitrović; Zoran Peša</izvorni_sadrzaj>
    <derivirana_varijabla naziv="DomainObject.Predmet.StrankaFormated_1">  Goran Mitrović; Zoran Peša</derivirana_varijabla>
  </DomainObject.Predmet.StrankaFormated>
  <DomainObject.Predmet.StrankaFormatedOIB>
    <izvorni_sadrzaj>  Goran Mitrović, OIB 64811238752; Zoran Peša, OIB 48869456918</izvorni_sadrzaj>
    <derivirana_varijabla naziv="DomainObject.Predmet.StrankaFormatedOIB_1">  Goran Mitrović, OIB 64811238752; Zoran Peša, OIB 48869456918</derivirana_varijabla>
  </DomainObject.Predmet.StrankaFormatedOIB>
  <DomainObject.Predmet.StrankaFormatedWithAdress>
    <izvorni_sadrzaj> Goran Mitrović, Starogradska 37, 10412 Lukavec; Zoran Peša, Livadarski Put 1, 10000 Zagreb</izvorni_sadrzaj>
    <derivirana_varijabla naziv="DomainObject.Predmet.StrankaFormatedWithAdress_1"> Goran Mitrović, Starogradska 37, 10412 Lukavec; Zoran Peša, Livadarski Put 1, 10000 Zagreb</derivirana_varijabla>
  </DomainObject.Predmet.StrankaFormatedWithAdress>
  <DomainObject.Predmet.StrankaFormatedWithAdressOIB>
    <izvorni_sadrzaj> Goran Mitrović, OIB 64811238752, Starogradska 37, 10412 Lukavec; Zoran Peša, OIB 48869456918, Livadarski Put 1, 10000 Zagreb</izvorni_sadrzaj>
    <derivirana_varijabla naziv="DomainObject.Predmet.StrankaFormatedWithAdressOIB_1"> Goran Mitrović, OIB 64811238752, Starogradska 37, 10412 Lukavec; Zoran Peša, OIB 48869456918, Livadarski Put 1, 10000 Zagreb</derivirana_varijabla>
  </DomainObject.Predmet.StrankaFormatedWithAdressOIB>
  <DomainObject.Predmet.StrankaWithAdress>
    <izvorni_sadrzaj>Goran Mitrović Starogradska 37,10412 Lukavec,Zoran Peša Livadarski Put 1,10000 Zagreb</izvorni_sadrzaj>
    <derivirana_varijabla naziv="DomainObject.Predmet.StrankaWithAdress_1">Goran Mitrović Starogradska 37,10412 Lukavec,Zoran Peša Livadarski Put 1,10000 Zagreb</derivirana_varijabla>
  </DomainObject.Predmet.StrankaWithAdress>
  <DomainObject.Predmet.StrankaWithAdressOIB>
    <izvorni_sadrzaj>Goran Mitrović, OIB 64811238752, Starogradska 37,10412 Lukavec,Zoran Peša, OIB 48869456918, Livadarski Put 1,10000 Zagreb</izvorni_sadrzaj>
    <derivirana_varijabla naziv="DomainObject.Predmet.StrankaWithAdressOIB_1">Goran Mitrović, OIB 64811238752, Starogradska 37,10412 Lukavec,Zoran Peša, OIB 48869456918, Livadarski Put 1,10000 Zagreb</derivirana_varijabla>
  </DomainObject.Predmet.StrankaWithAdressOIB>
  <DomainObject.Predmet.StrankaNazivFormated>
    <izvorni_sadrzaj>Goran Mitrović,Zoran Peša</izvorni_sadrzaj>
    <derivirana_varijabla naziv="DomainObject.Predmet.StrankaNazivFormated_1">Goran Mitrović,Zoran Peša</derivirana_varijabla>
  </DomainObject.Predmet.StrankaNazivFormated>
  <DomainObject.Predmet.StrankaNazivFormatedOIB>
    <izvorni_sadrzaj>Goran Mitrović, OIB 64811238752,Zoran Peša, OIB 48869456918</izvorni_sadrzaj>
    <derivirana_varijabla naziv="DomainObject.Predmet.StrankaNazivFormatedOIB_1">Goran Mitrović, OIB 64811238752,Zoran Peša, OIB 48869456918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Goran Mitrović</item>
      <item>Zoran Peša</item>
    </izvorni_sadrzaj>
    <derivirana_varijabla naziv="DomainObject.Predmet.StrankaListFormated_1">
      <item>Goran Mitrović</item>
      <item>Zoran Peša</item>
    </derivirana_varijabla>
  </DomainObject.Predmet.StrankaListFormated>
  <DomainObject.Predmet.StrankaListFormatedOIB>
    <izvorni_sadrzaj>
      <item>Goran Mitrović, OIB 64811238752</item>
      <item>Zoran Peša, OIB 48869456918</item>
    </izvorni_sadrzaj>
    <derivirana_varijabla naziv="DomainObject.Predmet.StrankaListFormatedOIB_1">
      <item>Goran Mitrović, OIB 64811238752</item>
      <item>Zoran Peša, OIB 48869456918</item>
    </derivirana_varijabla>
  </DomainObject.Predmet.StrankaListFormatedOIB>
  <DomainObject.Predmet.StrankaListFormatedWithAdress>
    <izvorni_sadrzaj>
      <item>Goran Mitrović, Starogradska 37, 10412 Lukavec</item>
      <item>Zoran Peša, Livadarski Put 1, 10000 Zagreb</item>
    </izvorni_sadrzaj>
    <derivirana_varijabla naziv="DomainObject.Predmet.StrankaListFormatedWithAdress_1">
      <item>Goran Mitrović, Starogradska 37, 10412 Lukavec</item>
      <item>Zoran Peša, Livadarski Put 1, 10000 Zagreb</item>
    </derivirana_varijabla>
  </DomainObject.Predmet.StrankaListFormatedWithAdress>
  <DomainObject.Predmet.StrankaListFormatedWithAdressOIB>
    <izvorni_sadrzaj>
      <item>Goran Mitrović, OIB 64811238752, Starogradska 37, 10412 Lukavec</item>
      <item>Zoran Peša, OIB 48869456918, Livadarski Put 1, 10000 Zagreb</item>
    </izvorni_sadrzaj>
    <derivirana_varijabla naziv="DomainObject.Predmet.StrankaListFormatedWithAdressOIB_1">
      <item>Goran Mitrović, OIB 64811238752, Starogradska 37, 10412 Lukavec</item>
      <item>Zoran Peša, OIB 48869456918, Livadarski Put 1, 10000 Zagreb</item>
    </derivirana_varijabla>
  </DomainObject.Predmet.StrankaListFormatedWithAdressOIB>
  <DomainObject.Predmet.StrankaListNazivFormated>
    <izvorni_sadrzaj>
      <item>Goran Mitrović</item>
      <item>Zoran Peša</item>
    </izvorni_sadrzaj>
    <derivirana_varijabla naziv="DomainObject.Predmet.StrankaListNazivFormated_1">
      <item>Goran Mitrović</item>
      <item>Zoran Peša</item>
    </derivirana_varijabla>
  </DomainObject.Predmet.StrankaListNazivFormated>
  <DomainObject.Predmet.StrankaListNazivFormatedOIB>
    <izvorni_sadrzaj>
      <item>Goran Mitrović, OIB 64811238752</item>
      <item>Zoran Peša, OIB 48869456918</item>
    </izvorni_sadrzaj>
    <derivirana_varijabla naziv="DomainObject.Predmet.StrankaListNazivFormatedOIB_1">
      <item>Goran Mitrović, OIB 64811238752</item>
      <item>Zoran Peša, OIB 48869456918</item>
    </derivirana_varijabla>
  </DomainObject.Predmet.StrankaListNazivFormatedOIB>
  <DomainObject.Predmet.ProtuStrankaListFormated>
    <izvorni_sadrzaj>
      <item>APUS ZAŠTITA d.o.o.</item>
    </izvorni_sadrzaj>
    <derivirana_varijabla naziv="DomainObject.Predmet.ProtuStrankaListFormated_1">
      <item>APUS ZAŠTITA d.o.o.</item>
    </derivirana_varijabla>
  </DomainObject.Predmet.ProtuStrankaListFormated>
  <DomainObject.Predmet.ProtuStrankaListFormatedOIB>
    <izvorni_sadrzaj>
      <item>APUS ZAŠTITA d.o.o., OIB 04849873470</item>
    </izvorni_sadrzaj>
    <derivirana_varijabla naziv="DomainObject.Predmet.ProtuStrankaListFormatedOIB_1">
      <item>APUS ZAŠTITA d.o.o., OIB 04849873470</item>
    </derivirana_varijabla>
  </DomainObject.Predmet.ProtuStrankaListFormatedOIB>
  <DomainObject.Predmet.ProtuStrankaListFormatedWithAdress>
    <izvorni_sadrzaj>
      <item>APUS ZAŠTITA d.o.o., Oranice 125, 10000 Zagreb</item>
    </izvorni_sadrzaj>
    <derivirana_varijabla naziv="DomainObject.Predmet.ProtuStrankaListFormatedWithAdress_1">
      <item>APUS ZAŠTITA d.o.o., Oranice 125, 10000 Zagreb</item>
    </derivirana_varijabla>
  </DomainObject.Predmet.ProtuStrankaListFormatedWithAdress>
  <DomainObject.Predmet.ProtuStrankaListFormatedWithAdressOIB>
    <izvorni_sadrzaj>
      <item>APUS ZAŠTITA d.o.o., OIB 04849873470, Oranice 125, 10000 Zagreb</item>
    </izvorni_sadrzaj>
    <derivirana_varijabla naziv="DomainObject.Predmet.ProtuStrankaListFormatedWithAdressOIB_1">
      <item>APUS ZAŠTITA d.o.o., OIB 04849873470, Oranice 125, 10000 Zagreb</item>
    </derivirana_varijabla>
  </DomainObject.Predmet.ProtuStrankaListFormatedWithAdressOIB>
  <DomainObject.Predmet.ProtuStrankaListNazivFormated>
    <izvorni_sadrzaj>
      <item>APUS ZAŠTITA d.o.o.</item>
    </izvorni_sadrzaj>
    <derivirana_varijabla naziv="DomainObject.Predmet.ProtuStrankaListNazivFormated_1">
      <item>APUS ZAŠTITA d.o.o.</item>
    </derivirana_varijabla>
  </DomainObject.Predmet.ProtuStrankaListNazivFormated>
  <DomainObject.Predmet.ProtuStrankaListNazivFormatedOIB>
    <izvorni_sadrzaj>
      <item>APUS ZAŠTITA d.o.o., OIB 04849873470</item>
    </izvorni_sadrzaj>
    <derivirana_varijabla naziv="DomainObject.Predmet.ProtuStrankaListNazivFormatedOIB_1">
      <item>APUS ZAŠTITA d.o.o., OIB 04849873470</item>
    </derivirana_varijabla>
  </DomainObject.Predmet.ProtuStrankaListNazivFormatedOIB>
  <DomainObject.Predmet.OstaliListFormated>
    <izvorni_sadrzaj>
      <item>Daniel Hozdić</item>
      <item>Irena Kelava</item>
      <item>SOCIETE GENERALE-SPLITSKA BANKA dioničko društvo</item>
      <item>ŽUPANIJSKO DRŽAVNO ODVJETNIŠTVO U ZAGREBU, GUO</item>
      <item>EMA KALOGJERA JURANIĆ</item>
    </izvorni_sadrzaj>
    <derivirana_varijabla naziv="DomainObject.Predmet.OstaliListFormated_1">
      <item>Daniel Hozdić</item>
      <item>Irena Kelava</item>
      <item>SOCIETE GENERALE-SPLITSKA BANKA dioničko društvo</item>
      <item>ŽUPANIJSKO DRŽAVNO ODVJETNIŠTVO U ZAGREBU, GUO</item>
      <item>EMA KALOGJERA JURANIĆ</item>
    </derivirana_varijabla>
  </DomainObject.Predmet.OstaliListFormated>
  <DomainObject.Predmet.OstaliListFormatedOIB>
    <izvorni_sadrzaj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izvorni_sadrzaj>
    <derivirana_varijabla naziv="DomainObject.Predmet.OstaliListFormatedOIB_1"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derivirana_varijabla>
  </DomainObject.Predmet.OstaliListFormatedOIB>
  <DomainObject.Predmet.OstaliListFormatedWithAdress>
    <izvorni_sadrzaj>
      <item>Daniel Hozdić, Modecova 20, 10000 Zagreb</item>
      <item>Irena Kelava, Gredička 23, 10000 Zagreb</item>
      <item>SOCIETE GENERALE-SPLITSKA BANKA dioničko društvo, Ruđera Boškovića 16, 21000 Split</item>
      <item>ŽUPANIJSKO DRŽAVNO ODVJETNIŠTVO U ZAGREBU, GUO, Savska cesta 41, 10000 Zagreb</item>
      <item>EMA KALOGJERA JURANIĆ, Trg bana J. Jelačića 3, 10000 Zagreb</item>
    </izvorni_sadrzaj>
    <derivirana_varijabla naziv="DomainObject.Predmet.OstaliListFormatedWithAdress_1">
      <item>Daniel Hozdić, Modecova 20, 10000 Zagreb</item>
      <item>Irena Kelava, Gredička 23, 10000 Zagreb</item>
      <item>SOCIETE GENERALE-SPLITSKA BANKA dioničko društvo, Ruđera Boškovića 16, 21000 Split</item>
      <item>ŽUPANIJSKO DRŽAVNO ODVJETNIŠTVO U ZAGREBU, GUO, Savska cesta 41, 10000 Zagreb</item>
      <item>EMA KALOGJERA JURANIĆ, Trg bana J. Jelačića 3, 10000 Zagreb</item>
    </derivirana_varijabla>
  </DomainObject.Predmet.OstaliListFormatedWithAdress>
  <DomainObject.Predmet.OstaliListFormatedWithAdressOIB>
    <izvorni_sadrzaj>
      <item>Daniel Hozdić, OIB 68419522710, Modecova 20, 10000 Zagreb</item>
      <item>Irena Kelava, OIB 65378158056, Gredička 23, 10000 Zagreb</item>
      <item>SOCIETE GENERALE-SPLITSKA BANKA dioničko društvo, OIB 69326397242, Ruđera Boškovića 16, 21000 Split</item>
      <item>ŽUPANIJSKO DRŽAVNO ODVJETNIŠTVO U ZAGREBU, GUO, OIB 16488001145, Savska cesta 41, 10000 Zagreb</item>
      <item>EMA KALOGJERA JURANIĆ, Trg bana J. Jelačića 3, 10000 Zagreb</item>
    </izvorni_sadrzaj>
    <derivirana_varijabla naziv="DomainObject.Predmet.OstaliListFormatedWithAdressOIB_1">
      <item>Daniel Hozdić, OIB 68419522710, Modecova 20, 10000 Zagreb</item>
      <item>Irena Kelava, OIB 65378158056, Gredička 23, 10000 Zagreb</item>
      <item>SOCIETE GENERALE-SPLITSKA BANKA dioničko društvo, OIB 69326397242, Ruđera Boškovića 16, 21000 Split</item>
      <item>ŽUPANIJSKO DRŽAVNO ODVJETNIŠTVO U ZAGREBU, GUO, OIB 16488001145, Savska cesta 41, 10000 Zagreb</item>
      <item>EMA KALOGJERA JURANIĆ, Trg bana J. Jelačića 3, 10000 Zagreb</item>
    </derivirana_varijabla>
  </DomainObject.Predmet.OstaliListFormatedWithAdressOIB>
  <DomainObject.Predmet.OstaliListNazivFormated>
    <izvorni_sadrzaj>
      <item>Daniel Hozdić</item>
      <item>Irena Kelava</item>
      <item>SOCIETE GENERALE-SPLITSKA BANKA dioničko društvo</item>
      <item>ŽUPANIJSKO DRŽAVNO ODVJETNIŠTVO U ZAGREBU, GUO</item>
      <item>EMA KALOGJERA JURANIĆ</item>
    </izvorni_sadrzaj>
    <derivirana_varijabla naziv="DomainObject.Predmet.OstaliListNazivFormated_1">
      <item>Daniel Hozdić</item>
      <item>Irena Kelava</item>
      <item>SOCIETE GENERALE-SPLITSKA BANKA dioničko društvo</item>
      <item>ŽUPANIJSKO DRŽAVNO ODVJETNIŠTVO U ZAGREBU, GUO</item>
      <item>EMA KALOGJERA JURANIĆ</item>
    </derivirana_varijabla>
  </DomainObject.Predmet.OstaliListNazivFormated>
  <DomainObject.Predmet.OstaliListNazivFormatedOIB>
    <izvorni_sadrzaj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izvorni_sadrzaj>
    <derivirana_varijabla naziv="DomainObject.Predmet.OstaliListNazivFormatedOIB_1"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Goran Mitrović i dr.</izvorni_sadrzaj>
    <derivirana_varijabla naziv="DomainObject.Predmet.StrankaIDrugi_1">Goran Mitrović i dr.</derivirana_varijabla>
  </DomainObject.Predmet.StrankaIDrugi>
  <DomainObject.Predmet.ProtustrankaIDrugi>
    <izvorni_sadrzaj>APUS ZAŠTITA d.o.o.</izvorni_sadrzaj>
    <derivirana_varijabla naziv="DomainObject.Predmet.ProtustrankaIDrugi_1">APUS ZAŠTITA d.o.o.</derivirana_varijabla>
  </DomainObject.Predmet.ProtustrankaIDrugi>
  <DomainObject.Predmet.StrankaIDrugiAdressOIB>
    <izvorni_sadrzaj>Goran Mitrović, OIB 64811238752, Starogradska 37, 10412 Lukavec i dr.</izvorni_sadrzaj>
    <derivirana_varijabla naziv="DomainObject.Predmet.StrankaIDrugiAdressOIB_1">Goran Mitrović, OIB 64811238752, Starogradska 37, 10412 Lukavec i dr.</derivirana_varijabla>
  </DomainObject.Predmet.StrankaIDrugiAdressOIB>
  <DomainObject.Predmet.ProtustrankaIDrugiAdressOIB>
    <izvorni_sadrzaj>APUS ZAŠTITA d.o.o., OIB 04849873470, Oranice 125, 10000 Zagreb</izvorni_sadrzaj>
    <derivirana_varijabla naziv="DomainObject.Predmet.ProtustrankaIDrugiAdressOIB_1">APUS ZAŠTITA d.o.o., OIB 04849873470, Oranice 125,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Mitrović</item>
      <item>APUS ZAŠTITA d.o.o.</item>
      <item>Daniel Hozdić</item>
      <item>Irena Kelava</item>
      <item>SOCIETE GENERALE-SPLITSKA BANKA dioničko društvo</item>
      <item>ŽUPANIJSKO DRŽAVNO ODVJETNIŠTVO U ZAGREBU, GUO</item>
      <item>EMA KALOGJERA JURANIĆ</item>
      <item>Zoran Peša</item>
    </izvorni_sadrzaj>
    <derivirana_varijabla naziv="DomainObject.Predmet.SudioniciListNaziv_1">
      <item>Goran Mitrović</item>
      <item>APUS ZAŠTITA d.o.o.</item>
      <item>Daniel Hozdić</item>
      <item>Irena Kelava</item>
      <item>SOCIETE GENERALE-SPLITSKA BANKA dioničko društvo</item>
      <item>ŽUPANIJSKO DRŽAVNO ODVJETNIŠTVO U ZAGREBU, GUO</item>
      <item>EMA KALOGJERA JURANIĆ</item>
      <item>Zoran Peša</item>
    </derivirana_varijabla>
  </DomainObject.Predmet.SudioniciListNaziv>
  <DomainObject.Predmet.SudioniciListAdressOIB>
    <izvorni_sadrzaj>
      <item>Goran Mitrović, OIB 64811238752, Starogradska 37,10412 Lukavec</item>
      <item>APUS ZAŠTITA d.o.o., OIB 04849873470, Oranice 125,10000 Zagreb</item>
      <item>Daniel Hozdić, OIB 68419522710, Modecova 20,10000 Zagreb</item>
      <item>Irena Kelava, OIB 65378158056, Gredička 23,10000 Zagreb</item>
      <item>SOCIETE GENERALE-SPLITSKA BANKA dioničko društvo, OIB 69326397242, Ruđera Boškovića 16,21000 Split</item>
      <item>ŽUPANIJSKO DRŽAVNO ODVJETNIŠTVO U ZAGREBU, GUO, OIB 16488001145, Savska cesta 41,10000 Zagreb</item>
      <item>EMA KALOGJERA JURANIĆ, Trg bana J. Jelačića 3,10000 Zagreb</item>
      <item>Zoran Peša, OIB 48869456918, Livadarski Put 1,10000 Zagreb</item>
    </izvorni_sadrzaj>
    <derivirana_varijabla naziv="DomainObject.Predmet.SudioniciListAdressOIB_1">
      <item>Goran Mitrović, OIB 64811238752, Starogradska 37,10412 Lukavec</item>
      <item>APUS ZAŠTITA d.o.o., OIB 04849873470, Oranice 125,10000 Zagreb</item>
      <item>Daniel Hozdić, OIB 68419522710, Modecova 20,10000 Zagreb</item>
      <item>Irena Kelava, OIB 65378158056, Gredička 23,10000 Zagreb</item>
      <item>SOCIETE GENERALE-SPLITSKA BANKA dioničko društvo, OIB 69326397242, Ruđera Boškovića 16,21000 Split</item>
      <item>ŽUPANIJSKO DRŽAVNO ODVJETNIŠTVO U ZAGREBU, GUO, OIB 16488001145, Savska cesta 41,10000 Zagreb</item>
      <item>EMA KALOGJERA JURANIĆ, Trg bana J. Jelačića 3,10000 Zagreb</item>
      <item>Zoran Peša, OIB 48869456918, Livadarski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64811238752</item>
      <item>, OIB 04849873470</item>
      <item>, OIB 68419522710</item>
      <item>, OIB 65378158056</item>
      <item>, OIB 69326397242</item>
      <item>, OIB 16488001145</item>
      <item>, OIB null</item>
      <item>, OIB 48869456918</item>
    </izvorni_sadrzaj>
    <derivirana_varijabla naziv="DomainObject.Predmet.SudioniciListNazivOIB_1">
      <item>, OIB 64811238752</item>
      <item>, OIB 04849873470</item>
      <item>, OIB 68419522710</item>
      <item>, OIB 65378158056</item>
      <item>, OIB 69326397242</item>
      <item>, OIB 16488001145</item>
      <item>, OIB null</item>
      <item>, OIB 48869456918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2153</properties:Characters>
  <properties:Lines>56</properties:Lines>
  <properties:Paragraphs>26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2017-07-06T11:48:00Z</dcterms:created>
  <dc:creator>Kristina Švajger</dc:creator>
  <cp:lastModifiedBy>Kristina Švajger</cp:lastModifiedBy>
  <cp:lastPrinted>2017-07-06T12:19:00Z</cp:lastPrinted>
  <dcterms:modified xmlns:xsi="http://www.w3.org/2001/XMLSchema-instance" xsi:type="dcterms:W3CDTF">2017-07-06T12:22:00Z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