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b75f" w14:paraId="b85b75f" w:rsidRDefault="00E86A1B" w:rsidP="00DD1E5B" w:rsidR="00E86A1B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105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E86A1B" w:rsidP="00E87D86" w:rsidR="00E86A1B" w:rsidRPr="000175CB">
      <w:pPr>
        <w:jc w:val="both"/>
        <w:rPr>
          <w:sz w:val="22"/>
          <w:szCs w:val="22"/>
        </w:rPr>
      </w:pPr>
    </w:p>
    <w:p w:rsidRDefault="00E86A1B" w:rsidP="00E87D86" w:rsidR="00E86A1B" w:rsidRPr="000175CB">
      <w:pPr>
        <w:jc w:val="both"/>
        <w:rPr>
          <w:sz w:val="22"/>
          <w:szCs w:val="22"/>
        </w:rPr>
      </w:pPr>
    </w:p>
    <w:p w:rsidRDefault="00E86A1B" w:rsidP="00E87D86" w:rsidR="00E86A1B" w:rsidRPr="000175CB">
      <w:pPr>
        <w:jc w:val="both"/>
        <w:rPr>
          <w:bCs/>
          <w:sz w:val="22"/>
          <w:szCs w:val="22"/>
        </w:rPr>
      </w:pPr>
    </w:p>
    <w:p w:rsidRDefault="00E86A1B" w:rsidP="00E87D86" w:rsidR="00E86A1B" w:rsidRPr="000175CB">
      <w:pPr>
        <w:jc w:val="both"/>
        <w:rPr>
          <w:bCs/>
          <w:sz w:val="22"/>
          <w:szCs w:val="22"/>
        </w:rPr>
      </w:pPr>
    </w:p>
    <w:p w:rsidRDefault="00E86A1B" w:rsidP="00E87D86" w:rsidR="00E86A1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6A1B" w:rsidP="00E87D86" w:rsidR="00E86A1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E86A1B" w:rsidP="00FC1537" w:rsidR="00E86A1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86A1B" w:rsidP="00E87D86" w:rsidR="00E86A1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86A1B" w:rsidP="00FC1537" w:rsidR="00E86A1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6A1B" w:rsidP="00E87D86" w:rsidR="00E86A1B" w:rsidRPr="000175CB">
      <w:pPr>
        <w:rPr>
          <w:sz w:val="22"/>
          <w:szCs w:val="22"/>
        </w:rPr>
      </w:pPr>
    </w:p>
    <w:p w:rsidRDefault="00E86A1B" w:rsidP="001F7D4E" w:rsidR="00E86A1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E86A1B" w:rsidP="001F7D4E" w:rsidR="00E86A1B" w:rsidRPr="000175CB">
      <w:pPr>
        <w:jc w:val="center"/>
        <w:rPr>
          <w:sz w:val="22"/>
          <w:szCs w:val="22"/>
        </w:rPr>
      </w:pPr>
    </w:p>
    <w:p w:rsidRDefault="00E86A1B" w:rsidP="000175CB" w:rsidR="00E86A1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EXCEPTO j.d.o.o., </w:t>
      </w:r>
      <w:proofErr w:type="spellStart"/>
      <w:r>
        <w:rPr>
          <w:sz w:val="22"/>
          <w:szCs w:val="22"/>
        </w:rPr>
        <w:t>Petrčane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Petrčane</w:t>
      </w:r>
      <w:proofErr w:type="spellEnd"/>
      <w:r>
        <w:rPr>
          <w:sz w:val="22"/>
          <w:szCs w:val="22"/>
        </w:rPr>
        <w:t xml:space="preserve"> ulica 5, OIB 28935179321,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21.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980235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E86A1B" w:rsidP="00E87D86" w:rsidR="00E86A1B" w:rsidRPr="000175CB">
      <w:pPr>
        <w:ind w:firstLine="720"/>
        <w:jc w:val="both"/>
        <w:rPr>
          <w:sz w:val="22"/>
          <w:szCs w:val="22"/>
        </w:rPr>
      </w:pPr>
    </w:p>
    <w:p w:rsidRDefault="00E86A1B" w:rsidP="004D697C" w:rsidR="00E86A1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E86A1B" w:rsidP="000175CB" w:rsidR="00E86A1B" w:rsidRPr="000175CB">
      <w:pPr>
        <w:jc w:val="both"/>
        <w:rPr>
          <w:sz w:val="22"/>
          <w:szCs w:val="22"/>
        </w:rPr>
      </w:pPr>
    </w:p>
    <w:p w:rsidRDefault="00E86A1B" w:rsidP="00A90D63" w:rsidR="00E86A1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EXCEPTO j.d.o.o., </w:t>
      </w:r>
      <w:proofErr w:type="spellStart"/>
      <w:r>
        <w:rPr>
          <w:sz w:val="22"/>
          <w:szCs w:val="22"/>
        </w:rPr>
        <w:t>Petrčane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Petrčane</w:t>
      </w:r>
      <w:proofErr w:type="spellEnd"/>
      <w:r>
        <w:rPr>
          <w:sz w:val="22"/>
          <w:szCs w:val="22"/>
        </w:rPr>
        <w:t xml:space="preserve"> ulica 5, OIB 28935179321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2.175,36</w:t>
      </w:r>
      <w:r w:rsidRPr="000175CB">
        <w:rPr>
          <w:sz w:val="22"/>
          <w:szCs w:val="22"/>
        </w:rPr>
        <w:t xml:space="preserve"> kn. </w:t>
      </w:r>
    </w:p>
    <w:p w:rsidRDefault="00E86A1B" w:rsidP="00E87D86" w:rsidR="00E86A1B" w:rsidRPr="000175CB">
      <w:pPr>
        <w:jc w:val="both"/>
        <w:rPr>
          <w:sz w:val="22"/>
          <w:szCs w:val="22"/>
        </w:rPr>
      </w:pPr>
    </w:p>
    <w:p w:rsidRDefault="00E86A1B" w:rsidP="00CD5142" w:rsidR="00E86A1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Nenad </w:t>
      </w:r>
      <w:proofErr w:type="spellStart"/>
      <w:r>
        <w:rPr>
          <w:sz w:val="22"/>
          <w:szCs w:val="22"/>
        </w:rPr>
        <w:t>Krička</w:t>
      </w:r>
      <w:proofErr w:type="spellEnd"/>
      <w:r>
        <w:rPr>
          <w:sz w:val="22"/>
          <w:szCs w:val="22"/>
        </w:rPr>
        <w:t>, Zadar, Augusta Šenoe 4</w:t>
      </w:r>
      <w:r w:rsidRPr="000175CB">
        <w:rPr>
          <w:sz w:val="22"/>
          <w:szCs w:val="22"/>
        </w:rPr>
        <w:t>.,da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E86A1B" w:rsidP="00CD5142" w:rsidR="00E86A1B" w:rsidRPr="000175CB">
      <w:pPr>
        <w:jc w:val="both"/>
        <w:rPr>
          <w:sz w:val="22"/>
          <w:szCs w:val="22"/>
        </w:rPr>
      </w:pPr>
    </w:p>
    <w:p w:rsidRDefault="00E86A1B" w:rsidP="00B26015" w:rsidR="00E86A1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105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E86A1B" w:rsidP="00DD1E5B" w:rsidR="00E86A1B" w:rsidRPr="000175CB">
      <w:pPr>
        <w:jc w:val="both"/>
        <w:rPr>
          <w:sz w:val="22"/>
          <w:szCs w:val="22"/>
        </w:rPr>
      </w:pPr>
    </w:p>
    <w:p w:rsidRDefault="00E86A1B" w:rsidP="00B62BFF" w:rsidR="00E86A1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86A1B" w:rsidP="000175CB" w:rsidR="00E86A1B" w:rsidRPr="000175CB">
      <w:pPr>
        <w:jc w:val="both"/>
        <w:rPr>
          <w:sz w:val="22"/>
          <w:szCs w:val="22"/>
        </w:rPr>
      </w:pPr>
    </w:p>
    <w:p w:rsidRDefault="00E86A1B" w:rsidP="00E87D86" w:rsidR="00E86A1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980235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E86A1B" w:rsidP="000175CB" w:rsidR="00E86A1B" w:rsidRPr="000175CB">
      <w:pPr>
        <w:rPr>
          <w:sz w:val="22"/>
          <w:szCs w:val="22"/>
        </w:rPr>
      </w:pPr>
    </w:p>
    <w:p w:rsidRDefault="00E86A1B" w:rsidP="00B91F87" w:rsidR="00E86A1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E86A1B" w:rsidP="00A07097" w:rsidR="00E86A1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86A1B" w:rsidP="00B91F87" w:rsidR="00E86A1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86A1B" w:rsidP="000175CB" w:rsidR="00E86A1B" w:rsidRPr="000175CB">
      <w:pPr>
        <w:jc w:val="both"/>
        <w:rPr>
          <w:sz w:val="22"/>
          <w:szCs w:val="22"/>
        </w:rPr>
      </w:pPr>
      <w:bookmarkStart w:name="_GoBack" w:id="0"/>
      <w:bookmarkEnd w:id="0"/>
    </w:p>
    <w:p w:rsidRDefault="00E86A1B" w:rsidP="00B62BFF" w:rsidR="00E86A1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E86A1B" w:rsidP="00B62BFF" w:rsidR="00E86A1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E86A1B" w:rsidP="00B62BFF" w:rsidR="00E86A1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E86A1B" w:rsidP="00B62BFF" w:rsidR="00E86A1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6A1B" w:rsidP="00E87D86" w:rsidR="00E86A1B" w:rsidRPr="000175CB">
      <w:pPr>
        <w:rPr>
          <w:sz w:val="22"/>
          <w:szCs w:val="22"/>
        </w:rPr>
      </w:pPr>
    </w:p>
    <w:p w:rsidRDefault="00E86A1B" w:rsidP="00E87D86" w:rsidR="00E86A1B" w:rsidRPr="000175CB">
      <w:pPr>
        <w:rPr>
          <w:sz w:val="22"/>
          <w:szCs w:val="22"/>
        </w:rPr>
      </w:pPr>
    </w:p>
    <w:p w:rsidRDefault="00E86A1B" w:rsidR="00E86A1B" w:rsidRPr="000175CB">
      <w:pPr>
        <w:rPr>
          <w:sz w:val="22"/>
          <w:szCs w:val="22"/>
        </w:rPr>
      </w:pPr>
    </w:p>
    <w:sectPr w:rsidSect="000175CB" w:rsidR="00E86A1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ADA" w:rsidP="00381900" w:rsidR="00563ADA">
      <w:r>
        <w:separator/>
      </w:r>
    </w:p>
  </w:endnote>
  <w:endnote w:id="0" w:type="continuationSeparator">
    <w:p w:rsidRDefault="00563ADA" w:rsidP="00381900" w:rsidR="00563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DA" w:rsidR="00E86A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0235">
      <w:rPr>
        <w:noProof/>
      </w:rPr>
      <w:t>2</w:t>
    </w:r>
    <w:r>
      <w:rPr>
        <w:noProof/>
      </w:rPr>
      <w:fldChar w:fldCharType="end"/>
    </w:r>
  </w:p>
  <w:p w:rsidRDefault="00E86A1B" w:rsidR="00E86A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ADA" w:rsidP="00381900" w:rsidR="00563ADA">
      <w:r>
        <w:separator/>
      </w:r>
    </w:p>
  </w:footnote>
  <w:footnote w:id="0" w:type="continuationSeparator">
    <w:p w:rsidRDefault="00563ADA" w:rsidP="00381900" w:rsidR="00563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DA" w:rsidP="00630C9B" w:rsidR="00E86A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80235">
      <w:rPr>
        <w:noProof/>
      </w:rPr>
      <w:t>2</w:t>
    </w:r>
    <w:r>
      <w:rPr>
        <w:noProof/>
      </w:rPr>
      <w:fldChar w:fldCharType="end"/>
    </w:r>
    <w:r w:rsidR="00E86A1B">
      <w:tab/>
    </w:r>
    <w:r w:rsidR="00E86A1B">
      <w:tab/>
      <w:t>Poslovni broj: 5</w:t>
    </w:r>
    <w:r w:rsidR="00E86A1B" w:rsidRPr="00FC1537">
      <w:t xml:space="preserve"> St</w:t>
    </w:r>
    <w:r w:rsidR="00E86A1B">
      <w:t>-445/15-6</w:t>
    </w:r>
  </w:p>
  <w:p w:rsidRDefault="00E86A1B" w:rsidP="00414B48" w:rsidR="00E86A1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E0052"/>
    <w:rsid w:val="004E6674"/>
    <w:rsid w:val="004F1927"/>
    <w:rsid w:val="00501455"/>
    <w:rsid w:val="00510F67"/>
    <w:rsid w:val="005253FD"/>
    <w:rsid w:val="00563ADA"/>
    <w:rsid w:val="00573F5E"/>
    <w:rsid w:val="00597E49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80235"/>
    <w:rsid w:val="009C3129"/>
    <w:rsid w:val="00A07097"/>
    <w:rsid w:val="00A25CCC"/>
    <w:rsid w:val="00A3143F"/>
    <w:rsid w:val="00A74E2B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6A1B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9802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9802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9802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9802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9802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8581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4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EXCEPTO j.d.o.o. za ugostiteljstvo i usluge</izvorni_sadrzaj>
    <derivirana_varijabla naziv="DomainObject.Predmet.ProtustrankaFormated_1">  EXCEPTO j.d.o.o. za ugostiteljstvo i usluge</derivirana_varijabla>
  </DomainObject.Predmet.ProtustrankaFormated>
  <DomainObject.Predmet.ProtustrankaFormatedOIB>
    <izvorni_sadrzaj>  EXCEPTO j.d.o.o. za ugostiteljstvo i usluge, OIB 28935179321</izvorni_sadrzaj>
    <derivirana_varijabla naziv="DomainObject.Predmet.ProtustrankaFormatedOIB_1">  EXCEPTO j.d.o.o. za ugostiteljstvo i usluge, OIB 28935179321</derivirana_varijabla>
  </DomainObject.Predmet.ProtustrankaFormatedOIB>
  <DomainObject.Predmet.ProtustrankaFormatedWithAdress>
    <izvorni_sadrzaj> EXCEPTO j.d.o.o. za ugostiteljstvo i usluge, Petrčane ulica 5, 23000 Petrčane</izvorni_sadrzaj>
    <derivirana_varijabla naziv="DomainObject.Predmet.ProtustrankaFormatedWithAdress_1"> EXCEPTO j.d.o.o. za ugostiteljstvo i usluge, Petrčane ulica 5, 23000 Petrčane</derivirana_varijabla>
  </DomainObject.Predmet.ProtustrankaFormatedWithAdress>
  <DomainObject.Predmet.ProtustrankaFormatedWithAdressOIB>
    <izvorni_sadrzaj> EXCEPTO j.d.o.o. za ugostiteljstvo i usluge, OIB 28935179321, Petrčane ulica 5, 23000 Petrčane</izvorni_sadrzaj>
    <derivirana_varijabla naziv="DomainObject.Predmet.ProtustrankaFormatedWithAdressOIB_1"> EXCEPTO j.d.o.o. za ugostiteljstvo i usluge, OIB 28935179321, Petrčane ulica 5, 23000 Petrčane</derivirana_varijabla>
  </DomainObject.Predmet.ProtustrankaFormatedWithAdressOIB>
  <DomainObject.Predmet.ProtustrankaWithAdress>
    <izvorni_sadrzaj>EXCEPTO j.d.o.o. za ugostiteljstvo i usluge Petrčane ulica 5, 23000 Petrčane</izvorni_sadrzaj>
    <derivirana_varijabla naziv="DomainObject.Predmet.ProtustrankaWithAdress_1">EXCEPTO j.d.o.o. za ugostiteljstvo i usluge Petrčane ulica 5, 23000 Petrčane</derivirana_varijabla>
  </DomainObject.Predmet.ProtustrankaWithAdress>
  <DomainObject.Predmet.ProtustrankaWithAdressOIB>
    <izvorni_sadrzaj>EXCEPTO j.d.o.o. za ugostiteljstvo i usluge, OIB 28935179321, Petrčane ulica 5, 23000 Petrčane</izvorni_sadrzaj>
    <derivirana_varijabla naziv="DomainObject.Predmet.ProtustrankaWithAdressOIB_1">EXCEPTO j.d.o.o. za ugostiteljstvo i usluge, OIB 28935179321, Petrčane ulica 5, 23000 Petrčane</derivirana_varijabla>
  </DomainObject.Predmet.ProtustrankaWithAdressOIB>
  <DomainObject.Predmet.ProtustrankaNazivFormated>
    <izvorni_sadrzaj>EXCEPTO j.d.o.o. za ugostiteljstvo i usluge</izvorni_sadrzaj>
    <derivirana_varijabla naziv="DomainObject.Predmet.ProtustrankaNazivFormated_1">EXCEPTO j.d.o.o. za ugostiteljstvo i usluge</derivirana_varijabla>
  </DomainObject.Predmet.ProtustrankaNazivFormated>
  <DomainObject.Predmet.ProtustrankaNazivFormatedOIB>
    <izvorni_sadrzaj>EXCEPTO j.d.o.o. za ugostiteljstvo i usluge, OIB 28935179321</izvorni_sadrzaj>
    <derivirana_varijabla naziv="DomainObject.Predmet.ProtustrankaNazivFormatedOIB_1">EXCEPTO j.d.o.o. za ugostiteljstvo i usluge, OIB 28935179321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2175.36</izvorni_sadrzaj>
    <derivirana_varijabla naziv="DomainObject.Predmet.TrenutnaVrijednost_1">2175.36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EXCEPTO j.d.o.o. za ugostiteljstvo i usluge</item>
    </izvorni_sadrzaj>
    <derivirana_varijabla naziv="DomainObject.Predmet.ProtuStrankaListFormated_1">
      <item>EXCEPTO j.d.o.o. za ugostiteljstvo i usluge</item>
    </derivirana_varijabla>
  </DomainObject.Predmet.ProtuStrankaListFormated>
  <DomainObject.Predmet.ProtuStrankaListFormatedOIB>
    <izvorni_sadrzaj>
      <item>EXCEPTO j.d.o.o. za ugostiteljstvo i usluge, OIB 28935179321</item>
    </izvorni_sadrzaj>
    <derivirana_varijabla naziv="DomainObject.Predmet.ProtuStrankaListFormatedOIB_1">
      <item>EXCEPTO j.d.o.o. za ugostiteljstvo i usluge, OIB 28935179321</item>
    </derivirana_varijabla>
  </DomainObject.Predmet.ProtuStrankaListFormatedOIB>
  <DomainObject.Predmet.ProtuStrankaListFormatedWithAdress>
    <izvorni_sadrzaj>
      <item>EXCEPTO j.d.o.o. za ugostiteljstvo i usluge, Petrčane ulica 5, 23000 Petrčane</item>
    </izvorni_sadrzaj>
    <derivirana_varijabla naziv="DomainObject.Predmet.ProtuStrankaListFormatedWithAdress_1">
      <item>EXCEPTO j.d.o.o. za ugostiteljstvo i usluge, Petrčane ulica 5, 23000 Petrčane</item>
    </derivirana_varijabla>
  </DomainObject.Predmet.ProtuStrankaListFormatedWithAdress>
  <DomainObject.Predmet.ProtuStrankaListFormatedWithAdressOIB>
    <izvorni_sadrzaj>
      <item>EXCEPTO j.d.o.o. za ugostiteljstvo i usluge, OIB 28935179321, Petrčane ulica 5, 23000 Petrčane</item>
    </izvorni_sadrzaj>
    <derivirana_varijabla naziv="DomainObject.Predmet.ProtuStrankaListFormatedWithAdressOIB_1">
      <item>EXCEPTO j.d.o.o. za ugostiteljstvo i usluge, OIB 28935179321, Petrčane ulica 5, 23000 Petrčane</item>
    </derivirana_varijabla>
  </DomainObject.Predmet.ProtuStrankaListFormatedWithAdressOIB>
  <DomainObject.Predmet.ProtuStrankaListNazivFormated>
    <izvorni_sadrzaj>
      <item>EXCEPTO j.d.o.o. za ugostiteljstvo i usluge</item>
    </izvorni_sadrzaj>
    <derivirana_varijabla naziv="DomainObject.Predmet.ProtuStrankaListNazivFormated_1">
      <item>EXCEPTO j.d.o.o. za ugostiteljstvo i usluge</item>
    </derivirana_varijabla>
  </DomainObject.Predmet.ProtuStrankaListNazivFormated>
  <DomainObject.Predmet.ProtuStrankaListNazivFormatedOIB>
    <izvorni_sadrzaj>
      <item>EXCEPTO j.d.o.o. za ugostiteljstvo i usluge, OIB 28935179321</item>
    </izvorni_sadrzaj>
    <derivirana_varijabla naziv="DomainObject.Predmet.ProtuStrankaListNazivFormatedOIB_1">
      <item>EXCEPTO j.d.o.o. za ugostiteljstvo i usluge, OIB 28935179321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EXCEPTO j.d.o.o. za ugostiteljstvo i usluge</izvorni_sadrzaj>
    <derivirana_varijabla naziv="DomainObject.Predmet.ProtustrankaIDrugi_1">EXCEPTO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EXCEPTO j.d.o.o. za ugostiteljstvo i usluge, OIB 28935179321, Petrčane ulica 5, 23000 Petrčane</izvorni_sadrzaj>
    <derivirana_varijabla naziv="DomainObject.Predmet.ProtustrankaIDrugiAdressOIB_1">EXCEPTO j.d.o.o. za ugostiteljstvo i usluge, OIB 28935179321, Petrčane ulica 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EXCEPTO j.d.o.o. za ugostiteljstvo i usluge</item>
    </izvorni_sadrzaj>
    <derivirana_varijabla naziv="DomainObject.Predmet.SudioniciListNaziv_1">
      <item>FINA</item>
      <item>EXCEPTO j.d.o.o. za ugostiteljstvo i usluge</item>
    </derivirana_varijabla>
  </DomainObject.Predmet.SudioniciListNaziv>
  <DomainObject.Predmet.SudioniciListAdressOIB>
    <izvorni_sadrzaj>
      <item>FINA, OIB 85821130368</item>
      <item>EXCEPTO j.d.o.o. za ugostiteljstvo i usluge, OIB 28935179321, Petrčane ulica 5,23000 Petrčane</item>
    </izvorni_sadrzaj>
    <derivirana_varijabla naziv="DomainObject.Predmet.SudioniciListAdressOIB_1">
      <item>FINA, OIB 85821130368</item>
      <item>EXCEPTO j.d.o.o. za ugostiteljstvo i usluge, OIB 28935179321, Petrčane ulica 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28935179321</item>
    </izvorni_sadrzaj>
    <derivirana_varijabla naziv="DomainObject.Predmet.SudioniciListNazivOIB_1">
      <item>, OIB 85821130368</item>
      <item>, OIB 28935179321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1941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2016-02-19T07:56:00Z</dcterms:created>
  <dc:creator>Danijela Markulin</dc:creator>
  <dc:description/>
  <cp:keywords/>
  <cp:lastModifiedBy>Vedrana Raspović</cp:lastModifiedBy>
  <cp:lastPrinted>2016-02-19T12:15:00Z</cp:lastPrinted>
  <dcterms:modified xmlns:xsi="http://www.w3.org/2001/XMLSchema-instance" xsi:type="dcterms:W3CDTF">2016-02-19T12:15:00Z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