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a951" w14:paraId="261a95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33C30">
        <w:t>5486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D33C30">
        <w:t>ROMA-VUKOVAR d.o.o. Zagreb, M. Matošeca 1, OIB: 35814632287</w:t>
      </w:r>
      <w:r w:rsidR="00337AE1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D33C30">
        <w:t>ROMA-VUKOVAR d.o.o. Zagreb, M. Matošeca 1, OIB: 35814632287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2180F">
        <w:t>4</w:t>
      </w:r>
      <w:r w:rsidR="00793EF3">
        <w:t>,</w:t>
      </w:r>
      <w:r w:rsidR="00D33C30">
        <w:t>50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33C30">
        <w:t>Željko Vugrić, Velika Gorica, A. Cesarca 52, OIB: 14250195321</w:t>
      </w:r>
      <w:r w:rsidR="00337AE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D33C30">
        <w:t>ROMA-VUKOVAR d.o.o. Zagreb, M. Matošeca 1, OIB: 35814632287</w:t>
      </w:r>
      <w:r w:rsidR="0092180F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D33C30">
        <w:t>ROMA-VUKOVAR d.o.o. Zagreb, M. Matošeca 1, OIB: 35814632287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D33C30">
        <w:t>ROMA-VUKOVAR d.o.o. Zagreb, M. Matošeca 1, OIB: 35814632287</w:t>
      </w:r>
      <w:r w:rsidR="0092180F">
        <w:t>,</w:t>
      </w:r>
      <w:r w:rsidR="00195338">
        <w:t xml:space="preserve"> dana </w:t>
      </w:r>
      <w:r w:rsidR="00D33C30">
        <w:t>5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7351CA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7351CA" w:rsidR="007351CA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5B271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D33C30">
        <w:t>Željko Vugrić</w:t>
      </w:r>
      <w:r w:rsidR="005B2719">
        <w:t xml:space="preserve">, </w:t>
      </w:r>
      <w:r w:rsidR="00D33C30">
        <w:t>Velika Gorica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CCC" w:rsidR="00A65CCC">
      <w:r>
        <w:separator/>
      </w:r>
    </w:p>
  </w:endnote>
  <w:endnote w:id="0" w:type="continuationSeparator">
    <w:p w:rsidRDefault="00A65CCC" w:rsidR="00A65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CCC" w:rsidR="00A65CCC">
      <w:r>
        <w:separator/>
      </w:r>
    </w:p>
  </w:footnote>
  <w:footnote w:id="0" w:type="continuationSeparator">
    <w:p w:rsidRDefault="00A65CCC" w:rsidR="00A65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1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33C30">
      <w:t>5486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351CA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5486</izvorni_sadrzaj>
    <derivirana_varijabla naziv="DomainObject.Predmet.Broj_1">5486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St-5486/2015</izvorni_sadrzaj>
    <derivirana_varijabla naziv="DomainObject.Predmet.OznakaBroj_1">St-5486/2015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 - VUKOVAR d.o.o. zastupanog po punomoćniku Marijo Rosandić</izvorni_sadrzaj>
    <derivirana_varijabla naziv="DomainObject.Predmet.ProtustrankaFormated_1">  ROMA - VUKOVAR d.o.o. zastupanog po punomoćniku Marijo Rosandić</derivirana_varijabla>
  </DomainObject.Predmet.ProtustrankaFormated>
  <DomainObject.Predmet.ProtustrankaFormatedOIB>
    <izvorni_sadrzaj>  ROMA - VUKOVAR d.o.o., OIB 35814632287 zastupanog po punomoćniku Marijo Rosandić</izvorni_sadrzaj>
    <derivirana_varijabla naziv="DomainObject.Predmet.ProtustrankaFormatedOIB_1">  ROMA - VUKOVAR d.o.o., OIB 35814632287 zastupanog po punomoćniku Marijo Rosandić</derivirana_varijabla>
  </DomainObject.Predmet.ProtustrankaFormatedOIB>
  <DomainObject.Predmet.ProtustrankaFormatedWithAdress>
    <izvorni_sadrzaj> ROMA - VUKOVAR d.o.o., M. Matošeca 1, 10000 Zagreb zastupanog po punomoćniku Marijo Rosandić</izvorni_sadrzaj>
    <derivirana_varijabla naziv="DomainObject.Predmet.ProtustrankaFormatedWithAdress_1"> ROMA - VUKOVAR d.o.o., M. Matošeca 1, 10000 Zagreb zastupanog po punomoćniku Marijo Rosandić</derivirana_varijabla>
  </DomainObject.Predmet.ProtustrankaFormatedWithAdress>
  <DomainObject.Predmet.ProtustrankaFormatedWithAdressOIB>
    <izvorni_sadrzaj> ROMA - VUKOVAR d.o.o., OIB 35814632287, M. Matošeca 1, 10000 Zagreb zastupanog po punomoćniku Marijo Rosandić</izvorni_sadrzaj>
    <derivirana_varijabla naziv="DomainObject.Predmet.ProtustrankaFormatedWithAdressOIB_1"> ROMA - VUKOVAR d.o.o., OIB 35814632287, M. Matošeca 1, 10000 Zagreb zastupanog po punomoćniku Marijo Rosandić</derivirana_varijabla>
  </DomainObject.Predmet.ProtustrankaFormatedWithAdressOIB>
  <DomainObject.Predmet.ProtustrankaWithAdress>
    <izvorni_sadrzaj>ROMA - VUKOVAR d.o.o. M. Matošeca 1, 10000 Zagreb</izvorni_sadrzaj>
    <derivirana_varijabla naziv="DomainObject.Predmet.ProtustrankaWithAdress_1">ROMA - VUKOVAR d.o.o. M. Matošeca 1, 10000 Zagreb</derivirana_varijabla>
  </DomainObject.Predmet.ProtustrankaWithAdress>
  <DomainObject.Predmet.ProtustrankaWithAdressOIB>
    <izvorni_sadrzaj>ROMA - VUKOVAR d.o.o., OIB 35814632287, M. Matošeca 1, 10000 Zagreb</izvorni_sadrzaj>
    <derivirana_varijabla naziv="DomainObject.Predmet.ProtustrankaWithAdressOIB_1">ROMA - VUKOVAR d.o.o., OIB 35814632287, M. Matošeca 1, 10000 Zagreb</derivirana_varijabla>
  </DomainObject.Predmet.ProtustrankaWithAdressOIB>
  <DomainObject.Predmet.ProtustrankaNazivFormated>
    <izvorni_sadrzaj>ROMA - VUKOVAR d.o.o.</izvorni_sadrzaj>
    <derivirana_varijabla naziv="DomainObject.Predmet.ProtustrankaNazivFormated_1">ROMA - VUKOVAR d.o.o.</derivirana_varijabla>
  </DomainObject.Predmet.ProtustrankaNazivFormated>
  <DomainObject.Predmet.ProtustrankaNazivFormatedOIB>
    <izvorni_sadrzaj>ROMA - VUKOVAR d.o.o., OIB 35814632287</izvorni_sadrzaj>
    <derivirana_varijabla naziv="DomainObject.Predmet.ProtustrankaNazivFormatedOIB_1">ROMA - VUKOVAR d.o.o., OIB 35814632287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 - VUKOVAR d.o.o. zastupanog po punomoćniku Marijo Rosandić</item>
    </izvorni_sadrzaj>
    <derivirana_varijabla naziv="DomainObject.Predmet.ProtuStrankaListFormated_1">
      <item>ROMA - VUKOVAR d.o.o. zastupanog po punomoćniku Marijo Rosandić</item>
    </derivirana_varijabla>
  </DomainObject.Predmet.ProtuStrankaListFormated>
  <DomainObject.Predmet.ProtuStrankaListFormatedOIB>
    <izvorni_sadrzaj>
      <item>ROMA - VUKOVAR d.o.o., OIB 35814632287 zastupanog po punomoćniku Marijo Rosandić</item>
    </izvorni_sadrzaj>
    <derivirana_varijabla naziv="DomainObject.Predmet.ProtuStrankaListFormatedOIB_1">
      <item>ROMA - VUKOVAR d.o.o., OIB 35814632287 zastupanog po punomoćniku Marijo Rosandić</item>
    </derivirana_varijabla>
  </DomainObject.Predmet.ProtuStrankaListFormatedOIB>
  <DomainObject.Predmet.ProtuStrankaListFormatedWithAdress>
    <izvorni_sadrzaj>
      <item>ROMA - VUKOVAR d.o.o., M. Matošeca 1, 10000 Zagreb zastupanog po punomoćniku Marijo Rosandić</item>
    </izvorni_sadrzaj>
    <derivirana_varijabla naziv="DomainObject.Predmet.ProtuStrankaListFormatedWithAdress_1">
      <item>ROMA - VUKOVAR d.o.o., M. Matošeca 1, 10000 Zagreb zastupanog po punomoćniku Marijo Rosandić</item>
    </derivirana_varijabla>
  </DomainObject.Predmet.ProtuStrankaListFormatedWithAdress>
  <DomainObject.Predmet.ProtuStrankaListFormatedWithAdressOIB>
    <izvorni_sadrzaj>
      <item>ROMA - VUKOVAR d.o.o., OIB 35814632287, M. Matošeca 1, 10000 Zagreb zastupanog po punomoćniku Marijo Rosandić</item>
    </izvorni_sadrzaj>
    <derivirana_varijabla naziv="DomainObject.Predmet.ProtuStrankaListFormatedWithAdressOIB_1">
      <item>ROMA - VUKOVAR d.o.o., OIB 35814632287, M. Matošeca 1, 10000 Zagreb zastupanog po punomoćniku Marijo Rosandić</item>
    </derivirana_varijabla>
  </DomainObject.Predmet.ProtuStrankaListFormatedWithAdressOIB>
  <DomainObject.Predmet.ProtuStrankaListNazivFormated>
    <izvorni_sadrzaj>
      <item>ROMA - VUKOVAR d.o.o.</item>
    </izvorni_sadrzaj>
    <derivirana_varijabla naziv="DomainObject.Predmet.ProtuStrankaListNazivFormated_1">
      <item>ROMA - VUKOVAR d.o.o.</item>
    </derivirana_varijabla>
  </DomainObject.Predmet.ProtuStrankaListNazivFormated>
  <DomainObject.Predmet.ProtuStrankaListNazivFormatedOIB>
    <izvorni_sadrzaj>
      <item>ROMA - VUKOVAR d.o.o., OIB 35814632287</item>
    </izvorni_sadrzaj>
    <derivirana_varijabla naziv="DomainObject.Predmet.ProtuStrankaListNazivFormatedOIB_1">
      <item>ROMA - VUKOVAR d.o.o., OIB 35814632287</item>
    </derivirana_varijabla>
  </DomainObject.Predmet.ProtuStrankaListNazivFormatedOIB>
  <DomainObject.Predmet.OstaliListFormated>
    <izvorni_sadrzaj>
      <item>Marijo Rosandić punomoćnik sudionika u postupku ROMA - VUKOVAR d.o.o.</item>
    </izvorni_sadrzaj>
    <derivirana_varijabla naziv="DomainObject.Predmet.OstaliListFormated_1">
      <item>Marijo Rosandić punomoćnik sudionika u postupku ROMA - VUKOVAR d.o.o.</item>
    </derivirana_varijabla>
  </DomainObject.Predmet.OstaliListFormated>
  <DomainObject.Predmet.OstaliListFormatedOIB>
    <izvorni_sadrzaj>
      <item>Marijo Rosandić, OIB 39120000595 punomoćnik sudionika u postupku ROMA - VUKOVAR d.o.o.</item>
    </izvorni_sadrzaj>
    <derivirana_varijabla naziv="DomainObject.Predmet.OstaliListFormatedOIB_1">
      <item>Marijo Rosandić, OIB 39120000595 punomoćnik sudionika u postupku ROMA - VUKOVAR d.o.o.</item>
    </derivirana_varijabla>
  </DomainObject.Predmet.OstaliListFormatedOIB>
  <DomainObject.Predmet.OstaliListFormatedWithAdress>
    <izvorni_sadrzaj>
      <item>Marijo Rosandić, Ulica Milivoja Matošeca 1, 10000 Zagreb punomoćnik sudionika u postupku ROMA - VUKOVAR d.o.o.</item>
    </izvorni_sadrzaj>
    <derivirana_varijabla naziv="DomainObject.Predmet.OstaliListFormatedWithAdress_1">
      <item>Marijo Rosandić, Ulica Milivoja Matošeca 1, 10000 Zagreb punomoćnik sudionika u postupku ROMA - VUKOVAR d.o.o.</item>
    </derivirana_varijabla>
  </DomainObject.Predmet.OstaliListFormatedWithAdress>
  <DomainObject.Predmet.OstaliListFormatedWithAdressOIB>
    <izvorni_sadrzaj>
      <item>Marijo Rosandić, OIB 39120000595, Ulica Milivoja Matošeca 1, 10000 Zagreb punomoćnik sudionika u postupku ROMA - VUKOVAR d.o.o.</item>
    </izvorni_sadrzaj>
    <derivirana_varijabla naziv="DomainObject.Predmet.OstaliListFormatedWithAdressOIB_1">
      <item>Marijo Rosandić, OIB 39120000595, Ulica Milivoja Matošeca 1, 10000 Zagreb punomoćnik sudionika u postupku ROMA - VUKOVAR d.o.o.</item>
    </derivirana_varijabla>
  </DomainObject.Predmet.OstaliListFormatedWithAdressOIB>
  <DomainObject.Predmet.OstaliListNazivFormated>
    <izvorni_sadrzaj>
      <item>Marijo Rosandić</item>
    </izvorni_sadrzaj>
    <derivirana_varijabla naziv="DomainObject.Predmet.OstaliListNazivFormated_1">
      <item>Marijo Rosandić</item>
    </derivirana_varijabla>
  </DomainObject.Predmet.OstaliListNazivFormated>
  <DomainObject.Predmet.OstaliListNazivFormatedOIB>
    <izvorni_sadrzaj>
      <item>Marijo Rosandić, OIB 39120000595</item>
    </izvorni_sadrzaj>
    <derivirana_varijabla naziv="DomainObject.Predmet.OstaliListNazivFormatedOIB_1">
      <item>Marijo Rosandić, OIB 39120000595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 - VUKOVAR d.o.o.</izvorni_sadrzaj>
    <derivirana_varijabla naziv="DomainObject.Predmet.ProtustrankaIDrugi_1">ROMA - VUKOVAR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 - VUKOVAR d.o.o., OIB 35814632287, M. Matošeca 1, 10000 Zagreb</izvorni_sadrzaj>
    <derivirana_varijabla naziv="DomainObject.Predmet.ProtustrankaIDrugiAdressOIB_1">ROMA - VUKOVAR d.o.o., OIB 35814632287, M. Matošeca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 - VUKOVAR d.o.o.</item>
      <item>FINA Regionalni centar Zagreb</item>
      <item>Marijo Rosandić</item>
    </izvorni_sadrzaj>
    <derivirana_varijabla naziv="DomainObject.Predmet.SudioniciListNaziv_1">
      <item>ROMA - VUKOVAR d.o.o.</item>
      <item>FINA Regionalni centar Zagreb</item>
      <item>Marijo Rosandić</item>
    </derivirana_varijabla>
  </DomainObject.Predmet.SudioniciListNaziv>
  <DomainObject.Predmet.SudioniciListAdressOIB>
    <izvorni_sadrzaj>
      <item>ROMA - VUKOVAR d.o.o., OIB 35814632287, M. Matošeca 1,10000 Zagreb</item>
      <item>FINA Regionalni centar Zagreb, OIB 85821130368, Trg svibanjskih žrtava 1995. 1,10000 Zagreb</item>
      <item>Marijo Rosandić, OIB 39120000595, Ulica Milivoja Matošeca 1,10000 Zagreb</item>
    </izvorni_sadrzaj>
    <derivirana_varijabla naziv="DomainObject.Predmet.SudioniciListAdressOIB_1">
      <item>ROMA - VUKOVAR d.o.o., OIB 35814632287, M. Matošeca 1,10000 Zagreb</item>
      <item>FINA Regionalni centar Zagreb, OIB 85821130368, Trg svibanjskih žrtava 1995. 1,10000 Zagreb</item>
      <item>Marijo Rosandić, OIB 39120000595, Ulica Milivoja Matošeca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35814632287</item>
      <item>, OIB 85821130368</item>
      <item>, OIB 39120000595</item>
    </izvorni_sadrzaj>
    <derivirana_varijabla naziv="DomainObject.Predmet.SudioniciListNazivOIB_1">
      <item>, OIB 35814632287</item>
      <item>, OIB 85821130368</item>
      <item>, OIB 39120000595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502</properties:Words>
  <properties:Characters>2726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2016-03-09T13:50:00Z</dcterms:created>
  <dc:creator>Korisnik</dc:creator>
  <cp:lastModifiedBy>Draženka Prpić</cp:lastModifiedBy>
  <cp:lastPrinted>2016-03-09T13:50:00Z</cp:lastPrinted>
  <dcterms:modified xmlns:xsi="http://www.w3.org/2001/XMLSchema-instance" xsi:type="dcterms:W3CDTF">2016-03-09T13:50:00Z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