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17c4" w14:paraId="95e17c4" w:rsidRDefault="00CB72A1" w:rsidP="00910611" w:rsidR="00CB72A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2A1" w:rsidP="00910611" w:rsidR="00CB72A1">
      <w:r>
        <w:rPr>
          <w:rFonts w:eastAsia="MS Mincho"/>
        </w:rPr>
        <w:t xml:space="preserve">   REPUBLIKA HRVATSKA</w:t>
      </w:r>
    </w:p>
    <w:p w:rsidRDefault="00CB72A1" w:rsidP="00910611" w:rsidR="00CB72A1">
      <w:r>
        <w:rPr>
          <w:rFonts w:eastAsia="MS Mincho"/>
        </w:rPr>
        <w:t>TRGOVAČKI SUD U RIJECI</w:t>
      </w:r>
    </w:p>
    <w:p w:rsidRDefault="00CB72A1" w:rsidR="00CB72A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CB72A1">
      <w:pPr>
        <w:jc w:val="center"/>
      </w:pPr>
      <w:r w:rsidRPr="00CB72A1">
        <w:t>R E P U B L I KA   H R V A T S K A</w:t>
      </w:r>
    </w:p>
    <w:p w:rsidRDefault="00214472" w:rsidP="00214472" w:rsidR="00445D45" w:rsidRPr="00CB72A1">
      <w:r w:rsidRPr="00CB72A1">
        <w:t xml:space="preserve">         </w:t>
      </w:r>
      <w:r w:rsidRPr="00CB72A1">
        <w:tab/>
      </w:r>
      <w:r w:rsidRPr="00CB72A1">
        <w:tab/>
      </w:r>
      <w:r w:rsidRPr="00CB72A1">
        <w:tab/>
      </w:r>
    </w:p>
    <w:p w:rsidRDefault="00214472" w:rsidP="00214472" w:rsidR="00214472" w:rsidRPr="00CB72A1">
      <w:pPr>
        <w:jc w:val="center"/>
        <w:rPr>
          <w:bCs/>
        </w:rPr>
      </w:pPr>
      <w:r w:rsidRPr="00CB72A1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FC0FF0" w:rsidRPr="00FC0FF0">
        <w:rPr>
          <w:b/>
        </w:rPr>
        <w:t>MIMA jednostavno društvo s ograničenom odgovornošću za pružanje usluga i trgovinu, Marčelji, Marčelji 6, OIB 46137352352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FC0FF0">
        <w:t>15. lipnja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B72A1">
      <w:pPr>
        <w:jc w:val="center"/>
        <w:rPr>
          <w:bCs/>
        </w:rPr>
      </w:pPr>
      <w:r w:rsidRPr="00CB72A1">
        <w:rPr>
          <w:bCs/>
        </w:rPr>
        <w:t>r i j e š i o</w:t>
      </w:r>
      <w:r w:rsidR="008B6081" w:rsidRPr="00CB72A1">
        <w:rPr>
          <w:bCs/>
        </w:rPr>
        <w:t xml:space="preserve"> </w:t>
      </w:r>
      <w:r w:rsidRPr="00CB72A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4D4527" w:rsidRPr="004D4527">
        <w:rPr>
          <w:b/>
        </w:rPr>
        <w:t>Gordani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4D4527" w:rsidRPr="004D4527">
        <w:rPr>
          <w:b/>
        </w:rPr>
        <w:t>Gordan</w:t>
      </w:r>
      <w:r w:rsidR="004D4527">
        <w:rPr>
          <w:b/>
        </w:rPr>
        <w:t>e</w:t>
      </w:r>
      <w:r w:rsidR="004D4527">
        <w:t xml:space="preserve"> </w:t>
      </w:r>
      <w:r w:rsidR="004D4527">
        <w:rPr>
          <w:b/>
        </w:rPr>
        <w:t>Padjen Štefanić</w:t>
      </w:r>
      <w:r w:rsidR="004D4527">
        <w:t xml:space="preserve"> </w:t>
      </w:r>
      <w:r w:rsidR="004D4527" w:rsidRPr="004D4527">
        <w:rPr>
          <w:b/>
        </w:rPr>
        <w:t>iz Rijeke, Ciottina 20, OIB 18837874897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8504CE">
        <w:t>85 2360 0003 1174 6418 6</w:t>
      </w:r>
      <w:r w:rsidR="004D4527">
        <w:t xml:space="preserve">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 xml:space="preserve">a iz sredstava </w:t>
      </w:r>
      <w:r w:rsidR="00FC0FF0">
        <w:t xml:space="preserve">koje je na račun suda dana 07. lipnja 2018. godine doznačila FINA u iznosu 4.462,00 kn, a neutrošeni ostatak predujma uplatiti u Fond za namirenje troškova stečajnog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CB72A1">
      <w:pPr>
        <w:jc w:val="center"/>
        <w:rPr>
          <w:bCs/>
        </w:rPr>
      </w:pPr>
      <w:r w:rsidRPr="00CB72A1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C0FF0">
        <w:rPr>
          <w:bCs/>
        </w:rPr>
        <w:t>254/17-9</w:t>
      </w:r>
      <w:r w:rsidR="00C65432">
        <w:rPr>
          <w:bCs/>
        </w:rPr>
        <w:t xml:space="preserve"> od </w:t>
      </w:r>
      <w:r w:rsidR="00FC0FF0">
        <w:rPr>
          <w:bCs/>
        </w:rPr>
        <w:t>12. prosinca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Gordane </w:t>
      </w:r>
      <w:r w:rsidR="004D4527" w:rsidRPr="004D4527">
        <w:rPr>
          <w:bCs/>
        </w:rPr>
        <w:t>Padjen Štefanić iz Rijeke, Ciottina 20.</w:t>
      </w:r>
      <w:r w:rsidR="008504CE">
        <w:rPr>
          <w:bCs/>
        </w:rPr>
        <w:t xml:space="preserve"> 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FC0FF0">
        <w:t xml:space="preserve"> i</w:t>
      </w:r>
      <w:r w:rsidR="008504CE">
        <w:t xml:space="preserve"> 3. </w:t>
      </w:r>
      <w:r w:rsidR="00FA2273">
        <w:t xml:space="preserve"> </w:t>
      </w:r>
      <w:r w:rsidR="008504CE">
        <w:t>S</w:t>
      </w:r>
      <w:r w:rsidR="00FC0FF0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C0FF0">
        <w:t>15. lipnja</w:t>
      </w:r>
      <w:r w:rsidR="007863DC">
        <w:t xml:space="preserve"> </w:t>
      </w:r>
      <w:r w:rsidR="00F87FDE">
        <w:t>201</w:t>
      </w:r>
      <w:r w:rsidR="00CB72A1">
        <w:t>8</w:t>
      </w:r>
      <w:r w:rsidR="00F87FDE">
        <w:t>. godine</w:t>
      </w:r>
    </w:p>
    <w:p w:rsidRDefault="006268A4" w:rsidP="00CB72A1" w:rsidR="00D918EE" w:rsidRPr="00D918EE">
      <w:pPr>
        <w:ind w:firstLine="708" w:left="1416"/>
        <w:jc w:val="right"/>
        <w:rPr>
          <w:sz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D918EE">
        <w:rPr>
          <w:b/>
        </w:rPr>
        <w:t xml:space="preserve">                               </w:t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4D4527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  <w:r w:rsidR="00CB72A1">
        <w:t xml:space="preserve"> </w:t>
      </w:r>
    </w:p>
    <w:p w:rsidRDefault="006268A4" w:rsidP="00F6302D" w:rsidR="006268A4">
      <w:pPr>
        <w:jc w:val="right"/>
      </w:pPr>
      <w:r>
        <w:lastRenderedPageBreak/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FC0FF0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2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C0FF0">
      <w:t>254</w:t>
    </w:r>
    <w:r w:rsidR="008504CE">
      <w:t>/17-</w:t>
    </w:r>
    <w:r w:rsidR="00FC0FF0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3473F"/>
    <w:rsid w:val="002909CE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712C4"/>
    <w:rsid w:val="005B64E7"/>
    <w:rsid w:val="005F450A"/>
    <w:rsid w:val="006268A4"/>
    <w:rsid w:val="00630013"/>
    <w:rsid w:val="006F74A6"/>
    <w:rsid w:val="007863DC"/>
    <w:rsid w:val="00850331"/>
    <w:rsid w:val="008504CE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B72A1"/>
    <w:rsid w:val="00CC57E2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  <w:rsid w:val="00F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B72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72A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B72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72A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MIMA j.d.o.o.</izvorni_sadrzaj>
    <derivirana_varijabla naziv="DomainObject.Predmet.ProtustrankaFormated_1">  MIMA j.d.o.o.</derivirana_varijabla>
  </DomainObject.Predmet.ProtustrankaFormated>
  <DomainObject.Predmet.ProtustrankaFormatedOIB>
    <izvorni_sadrzaj>  MIMA j.d.o.o., OIB 46137352352</izvorni_sadrzaj>
    <derivirana_varijabla naziv="DomainObject.Predmet.ProtustrankaFormatedOIB_1">  MIMA j.d.o.o., OIB 46137352352</derivirana_varijabla>
  </DomainObject.Predmet.ProtustrankaFormatedOIB>
  <DomainObject.Predmet.ProtustrankaFormatedWithAdress>
    <izvorni_sadrzaj> MIMA j.d.o.o., Marčelji 6, 51216 Viškovo</izvorni_sadrzaj>
    <derivirana_varijabla naziv="DomainObject.Predmet.ProtustrankaFormatedWithAdress_1"> MIMA j.d.o.o., Marčelji 6, 51216 Viškovo</derivirana_varijabla>
  </DomainObject.Predmet.ProtustrankaFormatedWithAdress>
  <DomainObject.Predmet.ProtustrankaFormatedWithAdressOIB>
    <izvorni_sadrzaj> MIMA j.d.o.o., OIB 46137352352, Marčelji 6, 51216 Viškovo</izvorni_sadrzaj>
    <derivirana_varijabla naziv="DomainObject.Predmet.ProtustrankaFormatedWithAdressOIB_1"> MIMA j.d.o.o., OIB 46137352352, Marčelji 6, 51216 Viškovo</derivirana_varijabla>
  </DomainObject.Predmet.ProtustrankaFormatedWithAdressOIB>
  <DomainObject.Predmet.ProtustrankaWithAdress>
    <izvorni_sadrzaj>MIMA j.d.o.o. Marčelji 6, 51216 Viškovo</izvorni_sadrzaj>
    <derivirana_varijabla naziv="DomainObject.Predmet.ProtustrankaWithAdress_1">MIMA j.d.o.o. Marčelji 6, 51216 Viškovo</derivirana_varijabla>
  </DomainObject.Predmet.ProtustrankaWithAdress>
  <DomainObject.Predmet.ProtustrankaWithAdressOIB>
    <izvorni_sadrzaj>MIMA j.d.o.o., OIB 46137352352, Marčelji 6, 51216 Viškovo</izvorni_sadrzaj>
    <derivirana_varijabla naziv="DomainObject.Predmet.ProtustrankaWithAdressOIB_1">MIMA j.d.o.o., OIB 46137352352, Marčelji 6, 51216 Viškovo</derivirana_varijabla>
  </DomainObject.Predmet.ProtustrankaWithAdressOIB>
  <DomainObject.Predmet.ProtustrankaNazivFormated>
    <izvorni_sadrzaj>MIMA j.d.o.o.</izvorni_sadrzaj>
    <derivirana_varijabla naziv="DomainObject.Predmet.ProtustrankaNazivFormated_1">MIMA j.d.o.o.</derivirana_varijabla>
  </DomainObject.Predmet.ProtustrankaNazivFormated>
  <DomainObject.Predmet.ProtustrankaNazivFormatedOIB>
    <izvorni_sadrzaj>MIMA j.d.o.o., OIB 46137352352</izvorni_sadrzaj>
    <derivirana_varijabla naziv="DomainObject.Predmet.ProtustrankaNazivFormatedOIB_1">MIMA j.d.o.o., OIB 46137352352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MIMA j.d.o.o.</item>
    </izvorni_sadrzaj>
    <derivirana_varijabla naziv="DomainObject.Predmet.ProtuStrankaListFormated_1">
      <item>MIMA j.d.o.o.</item>
    </derivirana_varijabla>
  </DomainObject.Predmet.ProtuStrankaListFormated>
  <DomainObject.Predmet.ProtuStrankaListFormatedOIB>
    <izvorni_sadrzaj>
      <item>MIMA j.d.o.o., OIB 46137352352</item>
    </izvorni_sadrzaj>
    <derivirana_varijabla naziv="DomainObject.Predmet.ProtuStrankaListFormatedOIB_1">
      <item>MIMA j.d.o.o., OIB 46137352352</item>
    </derivirana_varijabla>
  </DomainObject.Predmet.ProtuStrankaListFormatedOIB>
  <DomainObject.Predmet.ProtuStrankaListFormatedWithAdress>
    <izvorni_sadrzaj>
      <item>MIMA j.d.o.o., Marčelji 6, 51216 Viškovo</item>
    </izvorni_sadrzaj>
    <derivirana_varijabla naziv="DomainObject.Predmet.ProtuStrankaListFormatedWithAdress_1">
      <item>MIMA j.d.o.o., Marčelji 6, 51216 Viškovo</item>
    </derivirana_varijabla>
  </DomainObject.Predmet.ProtuStrankaListFormatedWithAdress>
  <DomainObject.Predmet.ProtuStrankaListFormatedWithAdressOIB>
    <izvorni_sadrzaj>
      <item>MIMA j.d.o.o., OIB 46137352352, Marčelji 6, 51216 Viškovo</item>
    </izvorni_sadrzaj>
    <derivirana_varijabla naziv="DomainObject.Predmet.ProtuStrankaListFormatedWithAdressOIB_1">
      <item>MIMA j.d.o.o., OIB 46137352352, Marčelji 6, 51216 Viškovo</item>
    </derivirana_varijabla>
  </DomainObject.Predmet.ProtuStrankaListFormatedWithAdressOIB>
  <DomainObject.Predmet.ProtuStrankaListNazivFormated>
    <izvorni_sadrzaj>
      <item>MIMA j.d.o.o.</item>
    </izvorni_sadrzaj>
    <derivirana_varijabla naziv="DomainObject.Predmet.ProtuStrankaListNazivFormated_1">
      <item>MIMA j.d.o.o.</item>
    </derivirana_varijabla>
  </DomainObject.Predmet.ProtuStrankaListNazivFormated>
  <DomainObject.Predmet.ProtuStrankaListNazivFormatedOIB>
    <izvorni_sadrzaj>
      <item>MIMA j.d.o.o., OIB 46137352352</item>
    </izvorni_sadrzaj>
    <derivirana_varijabla naziv="DomainObject.Predmet.ProtuStrankaListNazivFormatedOIB_1">
      <item>MIMA j.d.o.o., OIB 46137352352</item>
    </derivirana_varijabla>
  </DomainObject.Predmet.ProtuStrankaListNazivFormatedOIB>
  <DomainObject.Predmet.OstaliListFormated>
    <izvorni_sadrzaj>
      <item>Damir Taraš</item>
    </izvorni_sadrzaj>
    <derivirana_varijabla naziv="DomainObject.Predmet.OstaliListFormated_1">
      <item>Damir Taraš</item>
    </derivirana_varijabla>
  </DomainObject.Predmet.OstaliListFormated>
  <DomainObject.Predmet.OstaliListFormatedOIB>
    <izvorni_sadrzaj>
      <item>Damir Taraš, OIB 09766534830</item>
    </izvorni_sadrzaj>
    <derivirana_varijabla naziv="DomainObject.Predmet.OstaliListFormatedOIB_1">
      <item>Damir Taraš, OIB 09766534830</item>
    </derivirana_varijabla>
  </DomainObject.Predmet.OstaliListFormatedOIB>
  <DomainObject.Predmet.OstaliListFormatedWithAdress>
    <izvorni_sadrzaj>
      <item>Damir Taraš, Marčelji 6, 51216 Marčelji</item>
    </izvorni_sadrzaj>
    <derivirana_varijabla naziv="DomainObject.Predmet.OstaliListFormatedWithAdress_1">
      <item>Damir Taraš, Marčelji 6, 51216 Marčelji</item>
    </derivirana_varijabla>
  </DomainObject.Predmet.OstaliListFormatedWithAdress>
  <DomainObject.Predmet.OstaliListFormatedWithAdressOIB>
    <izvorni_sadrzaj>
      <item>Damir Taraš, OIB 09766534830, Marčelji 6, 51216 Marčelji</item>
    </izvorni_sadrzaj>
    <derivirana_varijabla naziv="DomainObject.Predmet.OstaliListFormatedWithAdressOIB_1">
      <item>Damir Taraš, OIB 09766534830, Marčelji 6, 51216 Marčelji</item>
    </derivirana_varijabla>
  </DomainObject.Predmet.OstaliListFormatedWithAdressOIB>
  <DomainObject.Predmet.OstaliListNazivFormated>
    <izvorni_sadrzaj>
      <item>Damir Taraš</item>
    </izvorni_sadrzaj>
    <derivirana_varijabla naziv="DomainObject.Predmet.OstaliListNazivFormated_1">
      <item>Damir Taraš</item>
    </derivirana_varijabla>
  </DomainObject.Predmet.OstaliListNazivFormated>
  <DomainObject.Predmet.OstaliListNazivFormatedOIB>
    <izvorni_sadrzaj>
      <item>Damir Taraš, OIB 09766534830</item>
    </izvorni_sadrzaj>
    <derivirana_varijabla naziv="DomainObject.Predmet.OstaliListNazivFormatedOIB_1">
      <item>Damir Taraš, OIB 09766534830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MIMA j.d.o.o.</izvorni_sadrzaj>
    <derivirana_varijabla naziv="DomainObject.Predmet.ProtustrankaIDrugi_1">MIMA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MIMA j.d.o.o., OIB 46137352352, Marčelji 6, 51216 Viškovo</izvorni_sadrzaj>
    <derivirana_varijabla naziv="DomainObject.Predmet.ProtustrankaIDrugiAdressOIB_1">MIMA j.d.o.o., OIB 46137352352, Marčelji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St-254/2017-20</izvorni_sadrzaj>
    <derivirana_varijabla naziv="DomainObject.Predmet.OdlukaRjesenje.Oznaka_1">St-254/2017-20</derivirana_varijabla>
  </DomainObject.Predmet.OdlukaRjesenje.Oznaka>
  <DomainObject.Predmet.SudioniciListNaziv>
    <izvorni_sadrzaj>
      <item>FINA  Rijeka</item>
      <item>MIMA j.d.o.o.</item>
      <item>Damir Taraš</item>
    </izvorni_sadrzaj>
    <derivirana_varijabla naziv="DomainObject.Predmet.SudioniciListNaziv_1">
      <item>FINA  Rijeka</item>
      <item>MIMA j.d.o.o.</item>
      <item>Damir Taraš</item>
    </derivirana_varijabla>
  </DomainObject.Predmet.SudioniciListNaziv>
  <DomainObject.Predmet.SudioniciListAdressOIB>
    <izvorni_sadrzaj>
      <item>FINA  Rijeka, OIB 85821130368, Frana Kurelca 8,51000 Rijeka</item>
      <item>MIMA j.d.o.o., OIB 46137352352, Marčelji 6,51216 Viškovo</item>
      <item>Damir Taraš, OIB 09766534830, Marčelji 6,51216 Marčelji</item>
    </izvorni_sadrzaj>
    <derivirana_varijabla naziv="DomainObject.Predmet.SudioniciListAdressOIB_1">
      <item>FINA  Rijeka, OIB 85821130368, Frana Kurelca 8,51000 Rijeka</item>
      <item>MIMA j.d.o.o., OIB 46137352352, Marčelji 6,51216 Viškovo</item>
      <item>Damir Taraš, OIB 09766534830, Marčelji 6,51216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46137352352</item>
      <item>, OIB 09766534830</item>
    </izvorni_sadrzaj>
    <derivirana_varijabla naziv="DomainObject.Predmet.SudioniciListNazivOIB_1">
      <item>, OIB 85821130368</item>
      <item>, OIB 46137352352</item>
      <item>, OIB 09766534830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8B309-2E89-4D91-8EA0-7C418C0A0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2150</properties:Characters>
  <properties:Lines>62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2018-06-15T13:06:00Z</dcterms:created>
  <dc:creator>dcmelik</dc:creator>
  <cp:lastModifiedBy>Jasna Radulović</cp:lastModifiedBy>
  <cp:lastPrinted>2018-05-29T11:50:00Z</cp:lastPrinted>
  <dcterms:modified xmlns:xsi="http://www.w3.org/2001/XMLSchema-instance" xsi:type="dcterms:W3CDTF">2018-06-15T13:08:00Z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(254-17 nagrada fond PADJEN.docx)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