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ebb8" w14:paraId="d6debb8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11</w:t>
      </w:r>
      <w:r w:rsidR="000033A9">
        <w:rPr>
          <w:b/>
          <w:lang w:val="hr-HR"/>
        </w:rPr>
        <w:t>60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033A9">
        <w:rPr>
          <w:lang w:val="hr-HR"/>
        </w:rPr>
        <w:t>MIŠNJAK d.o.o. Split, Hercegovačka ulica 111, OIB: 38943706419, MBS: 060069096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033A9">
        <w:rPr>
          <w:lang w:val="hr-HR"/>
        </w:rPr>
        <w:t>MIŠNJAK d.o.o. Split, Hercegovačka ulica 111, OIB: 38943706419, MBS: 060069096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D744FB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EC40C6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033A9">
        <w:rPr>
          <w:lang w:val="hr-HR"/>
        </w:rPr>
        <w:t>MIŠNJAK d.o.o.Split, Hercegovačka ulica 111, OIB: 38943706419, MBS: 060069096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0033A9">
        <w:rPr>
          <w:lang w:val="hr-HR"/>
        </w:rPr>
        <w:t>MIŠNJAK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033A9">
        <w:rPr>
          <w:lang w:val="hr-HR"/>
        </w:rPr>
        <w:t>2073</w:t>
      </w:r>
      <w:r>
        <w:rPr>
          <w:lang w:val="hr-HR"/>
        </w:rPr>
        <w:t xml:space="preserve"> dan</w:t>
      </w:r>
      <w:r w:rsidR="009B4EF6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C5DD3">
        <w:rPr>
          <w:lang w:val="hr-HR"/>
        </w:rPr>
        <w:t>4</w:t>
      </w:r>
      <w:r w:rsidR="000033A9">
        <w:rPr>
          <w:lang w:val="hr-HR"/>
        </w:rPr>
        <w:t>7.685,33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0033A9" w:rsidP="00403F01" w:rsidR="000033A9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12CB1" w:rsidRPr="00012CB1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5E83">
      <w:t>11</w:t>
    </w:r>
    <w:r w:rsidR="000033A9">
      <w:t>60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33A9"/>
    <w:rsid w:val="00012CB1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D3F54"/>
    <w:rsid w:val="009374AD"/>
    <w:rsid w:val="00984E8A"/>
    <w:rsid w:val="009966BF"/>
    <w:rsid w:val="009A23E9"/>
    <w:rsid w:val="009B4EF6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4FB"/>
    <w:rsid w:val="00D74C99"/>
    <w:rsid w:val="00E14AE2"/>
    <w:rsid w:val="00E35E83"/>
    <w:rsid w:val="00E42E73"/>
    <w:rsid w:val="00E6013F"/>
    <w:rsid w:val="00EB167D"/>
    <w:rsid w:val="00EB78C8"/>
    <w:rsid w:val="00EC0B4A"/>
    <w:rsid w:val="00EC40C6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2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CB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12CB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12CB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12CB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2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CB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12CB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12CB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12CB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St-1160/2015</izvorni_sadrzaj>
    <derivirana_varijabla naziv="DomainObject.Predmet.OznakaBroj_1">St-1160/2015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MIŠNJAK, d.o.o. za trgovinu, turizam i ugostiteljstvo</izvorni_sadrzaj>
    <derivirana_varijabla naziv="DomainObject.Predmet.ProtustrankaFormated_1">  MIŠNJAK, d.o.o. za trgovinu, turizam i ugostiteljstvo</derivirana_varijabla>
  </DomainObject.Predmet.ProtustrankaFormated>
  <DomainObject.Predmet.ProtustrankaFormatedOIB>
    <izvorni_sadrzaj>  MIŠNJAK, d.o.o. za trgovinu, turizam i ugostiteljstvo, OIB 38943706419</izvorni_sadrzaj>
    <derivirana_varijabla naziv="DomainObject.Predmet.ProtustrankaFormatedOIB_1">  MIŠNJAK, d.o.o. za trgovinu, turizam i ugostiteljstvo, OIB 38943706419</derivirana_varijabla>
  </DomainObject.Predmet.ProtustrankaFormatedOIB>
  <DomainObject.Predmet.ProtustrankaFormatedWithAdress>
    <izvorni_sadrzaj> MIŠNJAK, d.o.o. za trgovinu, turizam i ugostiteljstvo, Hercegovačka Ulica 111, 21000 Split</izvorni_sadrzaj>
    <derivirana_varijabla naziv="DomainObject.Predmet.ProtustrankaFormatedWithAdress_1"> MIŠNJAK, d.o.o. za trgovinu, turizam i ugostiteljstvo, Hercegovačka Ulica 111, 21000 Split</derivirana_varijabla>
  </DomainObject.Predmet.ProtustrankaFormatedWithAdress>
  <DomainObject.Predmet.ProtustrankaFormatedWithAdressOIB>
    <izvorni_sadrzaj> MIŠNJAK, d.o.o. za trgovinu, turizam i ugostiteljstvo, OIB 38943706419, Hercegovačka Ulica 111, 21000 Split</izvorni_sadrzaj>
    <derivirana_varijabla naziv="DomainObject.Predmet.ProtustrankaFormatedWithAdressOIB_1"> MIŠNJAK, d.o.o. za trgovinu, turizam i ugostiteljstvo, OIB 38943706419, Hercegovačka Ulica 111, 21000 Split</derivirana_varijabla>
  </DomainObject.Predmet.ProtustrankaFormatedWithAdressOIB>
  <DomainObject.Predmet.ProtustrankaWithAdress>
    <izvorni_sadrzaj>MIŠNJAK, d.o.o. za trgovinu, turizam i ugostiteljstvo Hercegovačka Ulica 111, 21000 Split</izvorni_sadrzaj>
    <derivirana_varijabla naziv="DomainObject.Predmet.ProtustrankaWithAdress_1">MIŠNJAK, d.o.o. za trgovinu, turizam i ugostiteljstvo Hercegovačka Ulica 111, 21000 Split</derivirana_varijabla>
  </DomainObject.Predmet.ProtustrankaWithAdress>
  <DomainObject.Predmet.ProtustrankaWithAdressOIB>
    <izvorni_sadrzaj>MIŠNJAK, d.o.o. za trgovinu, turizam i ugostiteljstvo, OIB 38943706419, Hercegovačka Ulica 111, 21000 Split</izvorni_sadrzaj>
    <derivirana_varijabla naziv="DomainObject.Predmet.ProtustrankaWithAdressOIB_1">MIŠNJAK, d.o.o. za trgovinu, turizam i ugostiteljstvo, OIB 38943706419, Hercegovačka Ulica 111, 21000 Split</derivirana_varijabla>
  </DomainObject.Predmet.ProtustrankaWithAdressOIB>
  <DomainObject.Predmet.ProtustrankaNazivFormated>
    <izvorni_sadrzaj>MIŠNJAK, d.o.o. za trgovinu, turizam i ugostiteljstvo</izvorni_sadrzaj>
    <derivirana_varijabla naziv="DomainObject.Predmet.ProtustrankaNazivFormated_1">MIŠNJAK, d.o.o. za trgovinu, turizam i ugostiteljstvo</derivirana_varijabla>
  </DomainObject.Predmet.ProtustrankaNazivFormated>
  <DomainObject.Predmet.ProtustrankaNazivFormatedOIB>
    <izvorni_sadrzaj>MIŠNJAK, d.o.o. za trgovinu, turizam i ugostiteljstvo, OIB 38943706419</izvorni_sadrzaj>
    <derivirana_varijabla naziv="DomainObject.Predmet.ProtustrankaNazivFormatedOIB_1">MIŠNJAK, d.o.o. za trgovinu, turizam i ugostiteljstvo, OIB 38943706419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47685.33</izvorni_sadrzaj>
    <derivirana_varijabla naziv="DomainObject.Predmet.TrenutnaVrijednost_1">47685.33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MIŠNJAK, d.o.o. za trgovinu, turizam i ugostiteljstvo</item>
    </izvorni_sadrzaj>
    <derivirana_varijabla naziv="DomainObject.Predmet.ProtuStrankaListFormated_1">
      <item>MIŠNJAK, d.o.o. za trgovinu, turizam i ugostiteljstvo</item>
    </derivirana_varijabla>
  </DomainObject.Predmet.ProtuStrankaListFormated>
  <DomainObject.Predmet.ProtuStrankaListFormatedOIB>
    <izvorni_sadrzaj>
      <item>MIŠNJAK, d.o.o. za trgovinu, turizam i ugostiteljstvo, OIB 38943706419</item>
    </izvorni_sadrzaj>
    <derivirana_varijabla naziv="DomainObject.Predmet.ProtuStrankaListFormatedOIB_1">
      <item>MIŠNJAK, d.o.o. za trgovinu, turizam i ugostiteljstvo, OIB 38943706419</item>
    </derivirana_varijabla>
  </DomainObject.Predmet.ProtuStrankaListFormatedOIB>
  <DomainObject.Predmet.ProtuStrankaListFormatedWithAdress>
    <izvorni_sadrzaj>
      <item>MIŠNJAK, d.o.o. za trgovinu, turizam i ugostiteljstvo, Hercegovačka Ulica 111, 21000 Split</item>
    </izvorni_sadrzaj>
    <derivirana_varijabla naziv="DomainObject.Predmet.ProtuStrankaListFormatedWithAdress_1">
      <item>MIŠNJAK, d.o.o. za trgovinu, turizam i ugostiteljstvo, Hercegovačka Ulica 111, 21000 Split</item>
    </derivirana_varijabla>
  </DomainObject.Predmet.ProtuStrankaListFormatedWithAdress>
  <DomainObject.Predmet.ProtuStrankaListFormatedWithAdressOIB>
    <izvorni_sadrzaj>
      <item>MIŠNJAK, d.o.o. za trgovinu, turizam i ugostiteljstvo, OIB 38943706419, Hercegovačka Ulica 111, 21000 Split</item>
    </izvorni_sadrzaj>
    <derivirana_varijabla naziv="DomainObject.Predmet.ProtuStrankaListFormatedWithAdressOIB_1">
      <item>MIŠNJAK, d.o.o. za trgovinu, turizam i ugostiteljstvo, OIB 38943706419, Hercegovačka Ulica 111, 21000 Split</item>
    </derivirana_varijabla>
  </DomainObject.Predmet.ProtuStrankaListFormatedWithAdressOIB>
  <DomainObject.Predmet.ProtuStrankaListNazivFormated>
    <izvorni_sadrzaj>
      <item>MIŠNJAK, d.o.o. za trgovinu, turizam i ugostiteljstvo</item>
    </izvorni_sadrzaj>
    <derivirana_varijabla naziv="DomainObject.Predmet.ProtuStrankaListNazivFormated_1">
      <item>MIŠNJAK, d.o.o. za trgovinu, turizam i ugostiteljstvo</item>
    </derivirana_varijabla>
  </DomainObject.Predmet.ProtuStrankaListNazivFormated>
  <DomainObject.Predmet.ProtuStrankaListNazivFormatedOIB>
    <izvorni_sadrzaj>
      <item>MIŠNJAK, d.o.o. za trgovinu, turizam i ugostiteljstvo, OIB 38943706419</item>
    </izvorni_sadrzaj>
    <derivirana_varijabla naziv="DomainObject.Predmet.ProtuStrankaListNazivFormatedOIB_1">
      <item>MIŠNJAK, d.o.o. za trgovinu, turizam i ugostiteljstvo, OIB 38943706419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MIŠNJAK, d.o.o. za trgovinu, turizam i ugostiteljstvo</izvorni_sadrzaj>
    <derivirana_varijabla naziv="DomainObject.Predmet.ProtustrankaIDrugi_1">MIŠNJAK, d.o.o. za trgovinu, turizam i ugostiteljstvo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MIŠNJAK, d.o.o. za trgovinu, turizam i ugostiteljstvo, OIB 38943706419, Hercegovačka Ulica 111, 21000 Split</izvorni_sadrzaj>
    <derivirana_varijabla naziv="DomainObject.Predmet.ProtustrankaIDrugiAdressOIB_1">MIŠNJAK, d.o.o. za trgovinu, turizam i ugostiteljstvo, OIB 38943706419, Hercegovačka Ulica 111,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MIŠNJAK, d.o.o. za trgovinu, turizam i ugostiteljstvo</item>
      <item>FINANCIJSKA AGENCIJA, RC SPLIT</item>
    </izvorni_sadrzaj>
    <derivirana_varijabla naziv="DomainObject.Predmet.SudioniciListNaziv_1">
      <item>MIŠNJAK, d.o.o. za trgovinu, turizam i ugostiteljstvo</item>
      <item>FINANCIJSKA AGENCIJA, RC SPLIT</item>
    </derivirana_varijabla>
  </DomainObject.Predmet.SudioniciListNaziv>
  <DomainObject.Predmet.SudioniciListAdressOIB>
    <izvorni_sadrzaj>
      <item>MIŠNJAK, d.o.o. za trgovinu, turizam i ugostiteljstvo, OIB 38943706419, Hercegovačka Ulica 111,21000 Split</item>
      <item>FINANCIJSKA AGENCIJA, RC SPLIT, OIB 85821130368, Mažuranićevo šetalište 24b,21000 Split</item>
    </izvorni_sadrzaj>
    <derivirana_varijabla naziv="DomainObject.Predmet.SudioniciListAdressOIB_1">
      <item>MIŠNJAK, d.o.o. za trgovinu, turizam i ugostiteljstvo, OIB 38943706419, Hercegovačka Ulica 111,21000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38943706419</item>
      <item>, OIB 85821130368</item>
    </izvorni_sadrzaj>
    <derivirana_varijabla naziv="DomainObject.Predmet.SudioniciListNazivOIB_1">
      <item>, OIB 38943706419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889006-C7F1-4CB0-A9F5-AFACC6BED8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753</properties:Words>
  <properties:Characters>4025</properties:Characters>
  <properties:Lines>110</properties:Lines>
  <properties:Paragraphs>35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2015-12-31T07:46:00Z</cp:lastPrinted>
  <dcterms:modified xmlns:xsi="http://www.w3.org/2001/XMLSchema-instance" xsi:type="dcterms:W3CDTF">2015-12-31T07:46:00Z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