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19242a" w14:paraId="219242a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D072D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D072D0">
        <w:t xml:space="preserve"> DOM SIDRO j.d.o.o. za smještaj i boravak starih i nemoćnih osoba, </w:t>
      </w:r>
      <w:proofErr w:type="spellStart"/>
      <w:r w:rsidR="00D072D0">
        <w:t>Miškovići</w:t>
      </w:r>
      <w:proofErr w:type="spellEnd"/>
      <w:r w:rsidR="00D072D0">
        <w:t>, Put Mula 26, OIB:90976351299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1D1940">
        <w:t>30</w:t>
      </w:r>
      <w:r w:rsidR="002B574C">
        <w:t xml:space="preserve">. </w:t>
      </w:r>
      <w:r w:rsidR="00D072D0">
        <w:t>travnja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301CC6">
        <w:t xml:space="preserve">3. rujna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301CC6">
        <w:t>13</w:t>
      </w:r>
      <w:r w:rsidR="00C77A83" w:rsidRPr="00047B49">
        <w:t xml:space="preserve">. </w:t>
      </w:r>
      <w:r w:rsidR="00D072D0">
        <w:t>kolovoza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4578EB" w:rsidP="004578EB" w:rsidR="004578EB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4578EB" w:rsidP="004578EB" w:rsidR="004578EB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F56A6" w:rsidP="00301CC6" w:rsidR="003F56A6">
      <w:pPr>
        <w:jc w:val="right"/>
      </w:pPr>
    </w:p>
    <w:sectPr w:rsidR="003F56A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D072D0">
      <w:t>279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01CC6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578EB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072D0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7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8E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78E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78E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78E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7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8E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78E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78E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78E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2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SIDRO j.d.o.o. za smještaj i boravak starih i nemoćnih osoba</item>
      <item>FINA</item>
    </izvorni_sadrzaj>
    <derivirana_varijabla naziv="DomainObject.Predmet.SudioniciListNaziv_1">
      <item>DOM SIDRO j.d.o.o. za smještaj i boravak starih i nemoćnih osoba</item>
      <item>FINA</item>
    </derivirana_varijabla>
  </DomainObject.Predmet.SudioniciListNaziv>
  <DomainObject.Predmet.SudioniciListAdressOIB>
    <izvorni_sadrzaj>
      <item>DOM SIDRO j.d.o.o. za smještaj i boravak starih i nemoćnih osoba, OIB 90976351299, Put Mula 26,23249 Miškovci</item>
      <item>FINA, OIB 85821130368</item>
    </izvorni_sadrzaj>
    <derivirana_varijabla naziv="DomainObject.Predmet.SudioniciListAdressOIB_1">
      <item>DOM SIDRO j.d.o.o. za smještaj i boravak starih i nemoćnih osoba, OIB 90976351299, Put Mula 26,23249 Miškovci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90976351299</item>
      <item>, OIB 85821130368</item>
    </izvorni_sadrzaj>
    <derivirana_varijabla naziv="DomainObject.Predmet.SudioniciListNazivOIB_1">
      <item>, OIB 90976351299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6A79C-A95E-46DB-8A82-BFC55F6C5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729</properties:Characters>
  <properties:Lines>25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2018-08-09T07:47:00Z</dcterms:created>
  <dc:creator>Administrator</dc:creator>
  <cp:lastModifiedBy>Merlina Klišmanić</cp:lastModifiedBy>
  <cp:lastPrinted>2018-08-13T07:26:00Z</cp:lastPrinted>
  <dcterms:modified xmlns:xsi="http://www.w3.org/2001/XMLSchema-instance" xsi:type="dcterms:W3CDTF">2018-08-13T07:40:00Z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(St-279-18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