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9ba6a" w14:paraId="469ba6a" w:rsidRDefault="00556AA5" w:rsidR="00556AA5" w:rsidRPr="00E04500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E044AB" w:rsidP="00E04500" w:rsidR="0096065C" w:rsidRPr="00E0450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9St-922/2015</w:t>
      </w:r>
    </w:p>
    <w:p w:rsidRDefault="0096065C" w:rsidP="00E04500" w:rsidR="0096065C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6065C" w:rsidP="00E04500" w:rsidR="0096065C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REPBULIKA HRVATSKA</w:t>
      </w:r>
    </w:p>
    <w:p w:rsidRDefault="0096065C" w:rsidP="00E04500" w:rsidR="0096065C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96065C" w:rsidP="00E04500" w:rsidR="0096065C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STALNA SLUŽBA ŠIBENIK</w:t>
      </w:r>
    </w:p>
    <w:p w:rsidRDefault="0096065C" w:rsidR="0096065C" w:rsidRPr="00E04500">
      <w:pPr>
        <w:rPr>
          <w:rFonts w:cs="Times New Roman" w:hAnsi="Times New Roman" w:ascii="Times New Roman"/>
          <w:sz w:val="24"/>
          <w:szCs w:val="24"/>
        </w:rPr>
      </w:pPr>
    </w:p>
    <w:p w:rsidRDefault="0096065C" w:rsidP="0096065C" w:rsidR="0096065C" w:rsidRPr="00E04500">
      <w:pPr>
        <w:jc w:val="center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 xml:space="preserve">R E P U B L I K A  H R V A T S K A </w:t>
      </w:r>
    </w:p>
    <w:p w:rsidRDefault="0096065C" w:rsidP="0096065C" w:rsidR="0096065C" w:rsidRPr="00E04500">
      <w:pPr>
        <w:jc w:val="center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R J E Š E NJ E</w:t>
      </w:r>
    </w:p>
    <w:p w:rsidRDefault="0096065C" w:rsidP="00E04500" w:rsidR="0096065C" w:rsidRPr="00E0450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6065C" w:rsidP="00E04500" w:rsidR="0096065C" w:rsidRPr="00E0450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ab/>
        <w:t>Trgovački sud u Zadru, Stalna služba u Šibeniku, OIB: 39670464653, po stečajnom sucu Terezija Goreta, odlučujući o prijedlogu podnositelja Financijske agencije, Podružnice Šibenik, za provedbu skraćenog stečajnog postupka nad dužnikom</w:t>
      </w:r>
      <w:r w:rsidR="000C5EA3" w:rsidRPr="00E04500">
        <w:rPr>
          <w:rFonts w:cs="Times New Roman" w:hAnsi="Times New Roman" w:ascii="Times New Roman"/>
          <w:sz w:val="24"/>
          <w:szCs w:val="24"/>
        </w:rPr>
        <w:t xml:space="preserve"> </w:t>
      </w:r>
      <w:r w:rsidR="00E044AB" w:rsidRPr="00E044AB">
        <w:rPr>
          <w:rFonts w:cs="Times New Roman" w:hAnsi="Times New Roman" w:ascii="Times New Roman"/>
          <w:sz w:val="24"/>
          <w:szCs w:val="24"/>
        </w:rPr>
        <w:t>SPECTO d.o.o.</w:t>
      </w:r>
      <w:r w:rsidR="00E044AB">
        <w:rPr>
          <w:rFonts w:cs="Times New Roman" w:hAnsi="Times New Roman" w:ascii="Times New Roman"/>
          <w:sz w:val="24"/>
          <w:szCs w:val="24"/>
        </w:rPr>
        <w:t xml:space="preserve"> iz Šibenika, </w:t>
      </w:r>
      <w:r w:rsidR="00E044AB" w:rsidRPr="00E044AB">
        <w:rPr>
          <w:rFonts w:cs="Times New Roman" w:hAnsi="Times New Roman" w:ascii="Times New Roman"/>
          <w:sz w:val="24"/>
          <w:szCs w:val="24"/>
        </w:rPr>
        <w:t>113. Šibenske brigade HV-A 139</w:t>
      </w:r>
      <w:r w:rsidR="00E044AB">
        <w:rPr>
          <w:rFonts w:cs="Times New Roman" w:hAnsi="Times New Roman" w:ascii="Times New Roman"/>
          <w:sz w:val="24"/>
          <w:szCs w:val="24"/>
        </w:rPr>
        <w:t xml:space="preserve">, OIB: </w:t>
      </w:r>
      <w:r w:rsidR="00E044AB" w:rsidRPr="00E044AB">
        <w:rPr>
          <w:rFonts w:cs="Times New Roman" w:hAnsi="Times New Roman" w:ascii="Times New Roman"/>
          <w:sz w:val="24"/>
          <w:szCs w:val="24"/>
        </w:rPr>
        <w:t>66613262101</w:t>
      </w:r>
      <w:r w:rsidRPr="00E04500">
        <w:rPr>
          <w:rFonts w:cs="Times New Roman" w:hAnsi="Times New Roman" w:ascii="Times New Roman"/>
          <w:sz w:val="24"/>
          <w:szCs w:val="24"/>
        </w:rPr>
        <w:t xml:space="preserve">,  dana </w:t>
      </w:r>
      <w:r w:rsidR="00E044AB">
        <w:rPr>
          <w:rFonts w:cs="Times New Roman" w:hAnsi="Times New Roman" w:ascii="Times New Roman"/>
          <w:sz w:val="24"/>
          <w:szCs w:val="24"/>
        </w:rPr>
        <w:t>04. listopada</w:t>
      </w:r>
      <w:r w:rsidRPr="00E04500"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96065C" w:rsidP="00E04500" w:rsidR="0096065C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6065C" w:rsidP="00E04500" w:rsidR="0096065C" w:rsidRPr="00E0450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96065C" w:rsidP="00E04500" w:rsidR="0096065C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6065C" w:rsidP="00E04500" w:rsidR="0096065C" w:rsidRPr="00E0450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ab/>
        <w:t>Odbacuje se zahtjev za provedbu skraćenog stečajnog postupka nad dužnikom</w:t>
      </w:r>
      <w:r w:rsidR="000C5EA3" w:rsidRPr="00E04500">
        <w:rPr>
          <w:rFonts w:cs="Times New Roman" w:hAnsi="Times New Roman" w:ascii="Times New Roman"/>
          <w:sz w:val="24"/>
          <w:szCs w:val="24"/>
        </w:rPr>
        <w:t xml:space="preserve"> </w:t>
      </w:r>
      <w:r w:rsidR="00E044AB" w:rsidRPr="00E044AB">
        <w:rPr>
          <w:rFonts w:cs="Times New Roman" w:hAnsi="Times New Roman" w:ascii="Times New Roman"/>
          <w:sz w:val="24"/>
          <w:szCs w:val="24"/>
        </w:rPr>
        <w:t>SPECTO d.o.o.</w:t>
      </w:r>
      <w:r w:rsidR="00E044AB">
        <w:rPr>
          <w:rFonts w:cs="Times New Roman" w:hAnsi="Times New Roman" w:ascii="Times New Roman"/>
          <w:sz w:val="24"/>
          <w:szCs w:val="24"/>
        </w:rPr>
        <w:t xml:space="preserve"> iz Šibenika, </w:t>
      </w:r>
      <w:r w:rsidR="00E044AB" w:rsidRPr="00E044AB">
        <w:rPr>
          <w:rFonts w:cs="Times New Roman" w:hAnsi="Times New Roman" w:ascii="Times New Roman"/>
          <w:sz w:val="24"/>
          <w:szCs w:val="24"/>
        </w:rPr>
        <w:t>113. Šibenske brigade HV-A 139</w:t>
      </w:r>
      <w:r w:rsidR="00E044AB">
        <w:rPr>
          <w:rFonts w:cs="Times New Roman" w:hAnsi="Times New Roman" w:ascii="Times New Roman"/>
          <w:sz w:val="24"/>
          <w:szCs w:val="24"/>
        </w:rPr>
        <w:t xml:space="preserve">, OIB: </w:t>
      </w:r>
      <w:r w:rsidR="00E044AB" w:rsidRPr="00E044AB">
        <w:rPr>
          <w:rFonts w:cs="Times New Roman" w:hAnsi="Times New Roman" w:ascii="Times New Roman"/>
          <w:sz w:val="24"/>
          <w:szCs w:val="24"/>
        </w:rPr>
        <w:t>66613262101</w:t>
      </w:r>
      <w:r w:rsidRPr="00E04500">
        <w:rPr>
          <w:rFonts w:cs="Times New Roman" w:hAnsi="Times New Roman" w:ascii="Times New Roman"/>
          <w:sz w:val="24"/>
          <w:szCs w:val="24"/>
        </w:rPr>
        <w:t>.</w:t>
      </w:r>
    </w:p>
    <w:p w:rsidRDefault="0096065C" w:rsidP="00E04500" w:rsidR="0096065C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6065C" w:rsidP="00E04500" w:rsidR="0096065C" w:rsidRPr="00E0450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Obrazloženje</w:t>
      </w:r>
    </w:p>
    <w:p w:rsidRDefault="0096065C" w:rsidP="00E04500" w:rsidR="0096065C" w:rsidRPr="00E0450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6065C" w:rsidP="00E04500" w:rsidR="0096065C" w:rsidRPr="00E0450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 xml:space="preserve">Financijska agencija, podružnica Šibenik, podnijela je ovom sudu dana </w:t>
      </w:r>
      <w:r w:rsidR="00E044AB">
        <w:rPr>
          <w:rFonts w:cs="Times New Roman" w:hAnsi="Times New Roman" w:ascii="Times New Roman"/>
          <w:sz w:val="24"/>
          <w:szCs w:val="24"/>
        </w:rPr>
        <w:t>11</w:t>
      </w:r>
      <w:r w:rsidR="00CC7225">
        <w:rPr>
          <w:rFonts w:cs="Times New Roman" w:hAnsi="Times New Roman" w:ascii="Times New Roman"/>
          <w:sz w:val="24"/>
          <w:szCs w:val="24"/>
        </w:rPr>
        <w:t>. Prosinca 2015</w:t>
      </w:r>
      <w:r w:rsidRPr="00E04500">
        <w:rPr>
          <w:rFonts w:cs="Times New Roman" w:hAnsi="Times New Roman" w:ascii="Times New Roman"/>
          <w:sz w:val="24"/>
          <w:szCs w:val="24"/>
        </w:rPr>
        <w:t xml:space="preserve">. Godine zahtjev za provedbu skraćenog stečajnog postupka nad dužnikom </w:t>
      </w:r>
      <w:r w:rsidR="00E044AB" w:rsidRPr="00E044AB">
        <w:rPr>
          <w:rFonts w:cs="Times New Roman" w:hAnsi="Times New Roman" w:ascii="Times New Roman"/>
          <w:sz w:val="24"/>
          <w:szCs w:val="24"/>
        </w:rPr>
        <w:t>SPECTO d.o.o.</w:t>
      </w:r>
      <w:r w:rsidR="00E044AB">
        <w:rPr>
          <w:rFonts w:cs="Times New Roman" w:hAnsi="Times New Roman" w:ascii="Times New Roman"/>
          <w:sz w:val="24"/>
          <w:szCs w:val="24"/>
        </w:rPr>
        <w:t xml:space="preserve"> iz Šibenika, </w:t>
      </w:r>
      <w:r w:rsidR="00E044AB" w:rsidRPr="00E044AB">
        <w:rPr>
          <w:rFonts w:cs="Times New Roman" w:hAnsi="Times New Roman" w:ascii="Times New Roman"/>
          <w:sz w:val="24"/>
          <w:szCs w:val="24"/>
        </w:rPr>
        <w:t>113. Šibenske brigade HV-A 139</w:t>
      </w:r>
      <w:r w:rsidR="00E044AB">
        <w:rPr>
          <w:rFonts w:cs="Times New Roman" w:hAnsi="Times New Roman" w:ascii="Times New Roman"/>
          <w:sz w:val="24"/>
          <w:szCs w:val="24"/>
        </w:rPr>
        <w:t xml:space="preserve">, OIB: </w:t>
      </w:r>
      <w:r w:rsidR="00E044AB" w:rsidRPr="00E044AB">
        <w:rPr>
          <w:rFonts w:cs="Times New Roman" w:hAnsi="Times New Roman" w:ascii="Times New Roman"/>
          <w:sz w:val="24"/>
          <w:szCs w:val="24"/>
        </w:rPr>
        <w:t>66613262101</w:t>
      </w:r>
      <w:r w:rsidR="00E04500">
        <w:rPr>
          <w:rFonts w:cs="Times New Roman" w:hAnsi="Times New Roman" w:ascii="Times New Roman"/>
          <w:sz w:val="24"/>
          <w:szCs w:val="24"/>
        </w:rPr>
        <w:t>,</w:t>
      </w:r>
      <w:r w:rsidR="00A74BE4" w:rsidRPr="00E04500">
        <w:rPr>
          <w:rFonts w:cs="Times New Roman" w:hAnsi="Times New Roman" w:ascii="Times New Roman"/>
          <w:sz w:val="24"/>
          <w:szCs w:val="24"/>
        </w:rPr>
        <w:t xml:space="preserve"> </w:t>
      </w:r>
      <w:r w:rsidRPr="00E04500">
        <w:rPr>
          <w:rFonts w:cs="Times New Roman" w:hAnsi="Times New Roman" w:ascii="Times New Roman"/>
          <w:sz w:val="24"/>
          <w:szCs w:val="24"/>
        </w:rPr>
        <w:t xml:space="preserve"> koji se vodi pod</w:t>
      </w:r>
      <w:r w:rsidR="00E044AB">
        <w:rPr>
          <w:rFonts w:cs="Times New Roman" w:hAnsi="Times New Roman" w:ascii="Times New Roman"/>
          <w:sz w:val="24"/>
          <w:szCs w:val="24"/>
        </w:rPr>
        <w:t xml:space="preserve"> gornjim poslovnim brojem St-922</w:t>
      </w:r>
      <w:r w:rsidR="00CC7225">
        <w:rPr>
          <w:rFonts w:cs="Times New Roman" w:hAnsi="Times New Roman" w:ascii="Times New Roman"/>
          <w:sz w:val="24"/>
          <w:szCs w:val="24"/>
        </w:rPr>
        <w:t>/2015</w:t>
      </w:r>
      <w:r w:rsidRPr="00E04500">
        <w:rPr>
          <w:rFonts w:cs="Times New Roman" w:hAnsi="Times New Roman" w:ascii="Times New Roman"/>
          <w:sz w:val="24"/>
          <w:szCs w:val="24"/>
        </w:rPr>
        <w:t>.</w:t>
      </w:r>
    </w:p>
    <w:p w:rsidRDefault="00A74BE4" w:rsidP="00E04500" w:rsidR="0096065C" w:rsidRPr="00E0450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ab/>
        <w:t xml:space="preserve">Uvidom u potvrdu FINA-e od </w:t>
      </w:r>
      <w:r w:rsidR="00E044AB">
        <w:rPr>
          <w:rFonts w:cs="Times New Roman" w:hAnsi="Times New Roman" w:ascii="Times New Roman"/>
          <w:sz w:val="24"/>
          <w:szCs w:val="24"/>
        </w:rPr>
        <w:t>30. kolovoza</w:t>
      </w:r>
      <w:r w:rsidR="0096065C" w:rsidRPr="00E04500">
        <w:rPr>
          <w:rFonts w:cs="Times New Roman" w:hAnsi="Times New Roman" w:ascii="Times New Roman"/>
          <w:sz w:val="24"/>
          <w:szCs w:val="24"/>
        </w:rPr>
        <w:t xml:space="preserve"> 2016.g. u</w:t>
      </w:r>
      <w:r w:rsidR="000C5EA3" w:rsidRPr="00E04500">
        <w:rPr>
          <w:rFonts w:cs="Times New Roman" w:hAnsi="Times New Roman" w:ascii="Times New Roman"/>
          <w:sz w:val="24"/>
          <w:szCs w:val="24"/>
        </w:rPr>
        <w:t xml:space="preserve">tvrđeno </w:t>
      </w:r>
      <w:r w:rsidRPr="00E04500">
        <w:rPr>
          <w:rFonts w:cs="Times New Roman" w:hAnsi="Times New Roman" w:ascii="Times New Roman"/>
          <w:sz w:val="24"/>
          <w:szCs w:val="24"/>
        </w:rPr>
        <w:t xml:space="preserve">je da  dužnik na dan  </w:t>
      </w:r>
      <w:r w:rsidR="00E044AB">
        <w:rPr>
          <w:rFonts w:cs="Times New Roman" w:hAnsi="Times New Roman" w:ascii="Times New Roman"/>
          <w:sz w:val="24"/>
          <w:szCs w:val="24"/>
        </w:rPr>
        <w:t>30. kolovoza</w:t>
      </w:r>
      <w:r w:rsidR="0096065C" w:rsidRPr="00E04500">
        <w:rPr>
          <w:rFonts w:cs="Times New Roman" w:hAnsi="Times New Roman" w:ascii="Times New Roman"/>
          <w:sz w:val="24"/>
          <w:szCs w:val="24"/>
        </w:rPr>
        <w:t xml:space="preserve"> 2016. Godine u Očevidniku redoslijeda osnova da nema evidentirane neizvršne </w:t>
      </w:r>
      <w:r w:rsidR="00EB2CE7" w:rsidRPr="00E04500">
        <w:rPr>
          <w:rFonts w:cs="Times New Roman" w:hAnsi="Times New Roman" w:ascii="Times New Roman"/>
          <w:sz w:val="24"/>
          <w:szCs w:val="24"/>
        </w:rPr>
        <w:t xml:space="preserve">osnove za plaćanje u neprekinutom razdoblju od </w:t>
      </w:r>
      <w:r w:rsidR="00E044AB">
        <w:rPr>
          <w:rFonts w:cs="Times New Roman" w:hAnsi="Times New Roman" w:ascii="Times New Roman"/>
          <w:sz w:val="24"/>
          <w:szCs w:val="24"/>
        </w:rPr>
        <w:t>23</w:t>
      </w:r>
      <w:r w:rsidRPr="00E04500">
        <w:rPr>
          <w:rFonts w:cs="Times New Roman" w:hAnsi="Times New Roman" w:ascii="Times New Roman"/>
          <w:sz w:val="24"/>
          <w:szCs w:val="24"/>
        </w:rPr>
        <w:t xml:space="preserve"> </w:t>
      </w:r>
      <w:r w:rsidR="00EB2CE7" w:rsidRPr="00E04500">
        <w:rPr>
          <w:rFonts w:cs="Times New Roman" w:hAnsi="Times New Roman" w:ascii="Times New Roman"/>
          <w:sz w:val="24"/>
          <w:szCs w:val="24"/>
        </w:rPr>
        <w:t>dana.</w:t>
      </w:r>
    </w:p>
    <w:p w:rsidRDefault="00EB2CE7" w:rsidP="00E04500" w:rsidR="00EB2CE7" w:rsidRPr="00E0450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ab/>
        <w:t xml:space="preserve">Slijedom navedenog nisu ispunjeni uvjeti za vođenje skraćenog stečajnog postupka u smislu čl. 428. Stečajnog zakona (NN 71/15 dalje SZ-a), pa je temeljem članka 428. Točka 3., a u vezi s člankom 435. SZ-a, odlučeno kao u izreci rješenja. </w:t>
      </w:r>
    </w:p>
    <w:p w:rsidRDefault="00EB2CE7" w:rsidP="00E04500" w:rsidR="00EB2CE7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B2CE7" w:rsidP="00E04500" w:rsidR="00EB2CE7" w:rsidRPr="00E0450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E044AB">
        <w:rPr>
          <w:rFonts w:cs="Times New Roman" w:hAnsi="Times New Roman" w:ascii="Times New Roman"/>
          <w:sz w:val="24"/>
          <w:szCs w:val="24"/>
        </w:rPr>
        <w:t>04. listopada</w:t>
      </w:r>
      <w:r w:rsidRPr="00E04500"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EB2CE7" w:rsidP="00E04500" w:rsidR="00EB2CE7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B2CE7" w:rsidP="00E04500" w:rsidR="00EB2CE7" w:rsidRPr="00E0450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STEČAJNI SUDAC</w:t>
      </w:r>
    </w:p>
    <w:p w:rsidRDefault="00EB2CE7" w:rsidP="00E04500" w:rsidR="00EB2CE7" w:rsidRPr="00E0450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EB2CE7" w:rsidP="00E04500" w:rsidR="00EB2CE7" w:rsidRPr="00E0450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Terezija Goreta</w:t>
      </w:r>
      <w:r w:rsidR="00F33E24">
        <w:rPr>
          <w:rFonts w:cs="Times New Roman" w:hAnsi="Times New Roman" w:ascii="Times New Roman"/>
          <w:sz w:val="24"/>
          <w:szCs w:val="24"/>
        </w:rPr>
        <w:t>, v.r.</w:t>
      </w:r>
    </w:p>
    <w:p w:rsidRDefault="00EB2CE7" w:rsidP="00E04500" w:rsidR="00EB2CE7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EB2CE7" w:rsidP="00E04500" w:rsidR="00EB2CE7" w:rsidRPr="00E0450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ab/>
        <w:t xml:space="preserve">Protiv ovog rješenja dopuštena je žalba Visokom trgovačkom sudu RH u Zagrebu. Žalba se podnosi ovom sudu u tri (3) istovjetna primjerka, u roku od osam (8) dana od dana primitka pisanog otpravka rješenja. </w:t>
      </w:r>
    </w:p>
    <w:p w:rsidRDefault="00EB2CE7" w:rsidP="00E04500" w:rsidR="00EB2CE7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04500" w:rsidP="00E04500" w:rsid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C7225" w:rsidP="00E04500" w:rsidR="00CC72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C7225" w:rsidP="00E04500" w:rsidR="00CC72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B2CE7" w:rsidP="00E04500" w:rsidR="00EB2CE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DN-a:</w:t>
      </w:r>
    </w:p>
    <w:p w:rsidRDefault="00E04500" w:rsidP="00E04500" w:rsidR="00E04500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B2CE7" w:rsidP="00E04500" w:rsidR="00EB2CE7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Predlagatelju FINA</w:t>
      </w:r>
    </w:p>
    <w:p w:rsidRDefault="00EB2CE7" w:rsidP="00E04500" w:rsidR="00EB2CE7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Dužniku</w:t>
      </w:r>
    </w:p>
    <w:p w:rsidRDefault="00EB2CE7" w:rsidP="00E04500" w:rsidR="00EB2CE7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E-oglasna ploča</w:t>
      </w:r>
    </w:p>
    <w:p w:rsidRDefault="0096065C" w:rsidP="00E04500" w:rsidR="0096065C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96065C" w:rsidRPr="00E0450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73B93"/>
    <w:multiLevelType w:val="hybridMultilevel"/>
    <w:tmpl w:val="1F0C97E2"/>
    <w:lvl w:tplc="9C8A0A3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76C7"/>
    <w:rsid w:val="000C5EA3"/>
    <w:rsid w:val="001C1F22"/>
    <w:rsid w:val="003576C7"/>
    <w:rsid w:val="00556AA5"/>
    <w:rsid w:val="007E5A24"/>
    <w:rsid w:val="00882F62"/>
    <w:rsid w:val="0096065C"/>
    <w:rsid w:val="00A74BE4"/>
    <w:rsid w:val="00CC7225"/>
    <w:rsid w:val="00E044AB"/>
    <w:rsid w:val="00E04500"/>
    <w:rsid w:val="00EB2CE7"/>
    <w:rsid w:val="00F33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B2CE7"/>
    <w:pPr>
      <w:ind w:left="720"/>
      <w:contextualSpacing/>
    </w:pPr>
  </w:style>
  <w:style w:styleId="Bezproreda" w:type="paragraph">
    <w:name w:val="No Spacing"/>
    <w:uiPriority w:val="1"/>
    <w:qFormat/>
    <w:rsid w:val="00E0450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7E5A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5A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5A2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5A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5A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B2CE7"/>
    <w:pPr>
      <w:ind w:left="720"/>
      <w:contextualSpacing/>
    </w:pPr>
  </w:style>
  <w:style w:styleId="Bezproreda" w:type="paragraph">
    <w:name w:val="No Spacing"/>
    <w:uiPriority w:val="1"/>
    <w:qFormat/>
    <w:rsid w:val="00E0450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E5A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5A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5A2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5A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5A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</izvorni_sadrzaj>
    <derivirana_varijabla naziv="DomainObject.Predmet.Broj_1">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St-922/2015</izvorni_sadrzaj>
    <derivirana_varijabla naziv="DomainObject.Predmet.OznakaBroj_1">St-922/2015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SPECTO d.o.o. agencija za marketing i oglašavanje</izvorni_sadrzaj>
    <derivirana_varijabla naziv="DomainObject.Predmet.ProtustrankaFormated_1">  SPECTO d.o.o. agencija za marketing i oglašavanje</derivirana_varijabla>
  </DomainObject.Predmet.ProtustrankaFormated>
  <DomainObject.Predmet.ProtustrankaFormatedOIB>
    <izvorni_sadrzaj>  SPECTO d.o.o. agencija za marketing i oglašavanje, OIB 66613262101</izvorni_sadrzaj>
    <derivirana_varijabla naziv="DomainObject.Predmet.ProtustrankaFormatedOIB_1">  SPECTO d.o.o. agencija za marketing i oglašavanje, OIB 66613262101</derivirana_varijabla>
  </DomainObject.Predmet.ProtustrankaFormatedOIB>
  <DomainObject.Predmet.ProtustrankaFormatedWithAdress>
    <izvorni_sadrzaj> SPECTO d.o.o. agencija za marketing i oglašavanje, 113. Šibenske brigade HV-A 139 , 22000 Šibenik</izvorni_sadrzaj>
    <derivirana_varijabla naziv="DomainObject.Predmet.ProtustrankaFormatedWithAdress_1"> SPECTO d.o.o. agencija za marketing i oglašavanje, 113. Šibenske brigade HV-A 139 , 22000 Šibenik</derivirana_varijabla>
  </DomainObject.Predmet.ProtustrankaFormatedWithAdress>
  <DomainObject.Predmet.ProtustrankaFormatedWithAdressOIB>
    <izvorni_sadrzaj> SPECTO d.o.o. agencija za marketing i oglašavanje, OIB 66613262101, 113. Šibenske brigade HV-A 139 , 22000 Šibenik</izvorni_sadrzaj>
    <derivirana_varijabla naziv="DomainObject.Predmet.ProtustrankaFormatedWithAdressOIB_1"> SPECTO d.o.o. agencija za marketing i oglašavanje, OIB 66613262101, 113. Šibenske brigade HV-A 139 , 22000 Šibenik</derivirana_varijabla>
  </DomainObject.Predmet.ProtustrankaFormatedWithAdressOIB>
  <DomainObject.Predmet.ProtustrankaWithAdress>
    <izvorni_sadrzaj>SPECTO d.o.o. agencija za marketing i oglašavanje 113. Šibenske brigade HV-A 139 , 22000 Šibenik</izvorni_sadrzaj>
    <derivirana_varijabla naziv="DomainObject.Predmet.ProtustrankaWithAdress_1">SPECTO d.o.o. agencija za marketing i oglašavanje 113. Šibenske brigade HV-A 139 , 22000 Šibenik</derivirana_varijabla>
  </DomainObject.Predmet.ProtustrankaWithAdress>
  <DomainObject.Predmet.ProtustrankaWithAdressOIB>
    <izvorni_sadrzaj>SPECTO d.o.o. agencija za marketing i oglašavanje, OIB 66613262101, 113. Šibenske brigade HV-A 139 , 22000 Šibenik</izvorni_sadrzaj>
    <derivirana_varijabla naziv="DomainObject.Predmet.ProtustrankaWithAdressOIB_1">SPECTO d.o.o. agencija za marketing i oglašavanje, OIB 66613262101, 113. Šibenske brigade HV-A 139 , 22000 Šibenik</derivirana_varijabla>
  </DomainObject.Predmet.ProtustrankaWithAdressOIB>
  <DomainObject.Predmet.ProtustrankaNazivFormated>
    <izvorni_sadrzaj>SPECTO d.o.o. agencija za marketing i oglašavanje</izvorni_sadrzaj>
    <derivirana_varijabla naziv="DomainObject.Predmet.ProtustrankaNazivFormated_1">SPECTO d.o.o. agencija za marketing i oglašavanje</derivirana_varijabla>
  </DomainObject.Predmet.ProtustrankaNazivFormated>
  <DomainObject.Predmet.ProtustrankaNazivFormatedOIB>
    <izvorni_sadrzaj>SPECTO d.o.o. agencija za marketing i oglašavanje, OIB 66613262101</izvorni_sadrzaj>
    <derivirana_varijabla naziv="DomainObject.Predmet.ProtustrankaNazivFormatedOIB_1">SPECTO d.o.o. agencija za marketing i oglašavanje, OIB 66613262101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SPECTO d.o.o. agencija za marketing i oglašavanje</item>
    </izvorni_sadrzaj>
    <derivirana_varijabla naziv="DomainObject.Predmet.ProtuStrankaListFormated_1">
      <item>SPECTO d.o.o. agencija za marketing i oglašavanje</item>
    </derivirana_varijabla>
  </DomainObject.Predmet.ProtuStrankaListFormated>
  <DomainObject.Predmet.ProtuStrankaListFormatedOIB>
    <izvorni_sadrzaj>
      <item>SPECTO d.o.o. agencija za marketing i oglašavanje, OIB 66613262101</item>
    </izvorni_sadrzaj>
    <derivirana_varijabla naziv="DomainObject.Predmet.ProtuStrankaListFormatedOIB_1">
      <item>SPECTO d.o.o. agencija za marketing i oglašavanje, OIB 66613262101</item>
    </derivirana_varijabla>
  </DomainObject.Predmet.ProtuStrankaListFormatedOIB>
  <DomainObject.Predmet.ProtuStrankaListFormatedWithAdress>
    <izvorni_sadrzaj>
      <item>SPECTO d.o.o. agencija za marketing i oglašavanje, 113. Šibenske brigade HV-A 139 , 22000 Šibenik</item>
    </izvorni_sadrzaj>
    <derivirana_varijabla naziv="DomainObject.Predmet.ProtuStrankaListFormatedWithAdress_1">
      <item>SPECTO d.o.o. agencija za marketing i oglašavanje, 113. Šibenske brigade HV-A 139 , 22000 Šibenik</item>
    </derivirana_varijabla>
  </DomainObject.Predmet.ProtuStrankaListFormatedWithAdress>
  <DomainObject.Predmet.ProtuStrankaListFormatedWithAdressOIB>
    <izvorni_sadrzaj>
      <item>SPECTO d.o.o. agencija za marketing i oglašavanje, OIB 66613262101, 113. Šibenske brigade HV-A 139 , 22000 Šibenik</item>
    </izvorni_sadrzaj>
    <derivirana_varijabla naziv="DomainObject.Predmet.ProtuStrankaListFormatedWithAdressOIB_1">
      <item>SPECTO d.o.o. agencija za marketing i oglašavanje, OIB 66613262101, 113. Šibenske brigade HV-A 139 , 22000 Šibenik</item>
    </derivirana_varijabla>
  </DomainObject.Predmet.ProtuStrankaListFormatedWithAdressOIB>
  <DomainObject.Predmet.ProtuStrankaListNazivFormated>
    <izvorni_sadrzaj>
      <item>SPECTO d.o.o. agencija za marketing i oglašavanje</item>
    </izvorni_sadrzaj>
    <derivirana_varijabla naziv="DomainObject.Predmet.ProtuStrankaListNazivFormated_1">
      <item>SPECTO d.o.o. agencija za marketing i oglašavanje</item>
    </derivirana_varijabla>
  </DomainObject.Predmet.ProtuStrankaListNazivFormated>
  <DomainObject.Predmet.ProtuStrankaListNazivFormatedOIB>
    <izvorni_sadrzaj>
      <item>SPECTO d.o.o. agencija za marketing i oglašavanje, OIB 66613262101</item>
    </izvorni_sadrzaj>
    <derivirana_varijabla naziv="DomainObject.Predmet.ProtuStrankaListNazivFormatedOIB_1">
      <item>SPECTO d.o.o. agencija za marketing i oglašavanje, OIB 66613262101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SPECTO d.o.o. agencija za marketing i oglašavanje</izvorni_sadrzaj>
    <derivirana_varijabla naziv="DomainObject.Predmet.ProtustrankaIDrugi_1">SPECTO d.o.o. agencija za marketing i oglašavanje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SPECTO d.o.o. agencija za marketing i oglašavanje, OIB 66613262101, 113. Šibenske brigade HV-A 139 , 22000 Šibenik</izvorni_sadrzaj>
    <derivirana_varijabla naziv="DomainObject.Predmet.ProtustrankaIDrugiAdressOIB_1">SPECTO d.o.o. agencija za marketing i oglašavanje, OIB 66613262101, 113. Šibenske brigade HV-A 139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SPECTO d.o.o. agencija za marketing i oglašavanje</item>
    </izvorni_sadrzaj>
    <derivirana_varijabla naziv="DomainObject.Predmet.SudioniciListNaziv_1">
      <item>FINA - Podružnica Šibenik</item>
      <item>SPECTO d.o.o. agencija za marketing i oglašavanje</item>
    </derivirana_varijabla>
  </DomainObject.Predmet.SudioniciListNaziv>
  <DomainObject.Predmet.SudioniciListAdressOIB>
    <izvorni_sadrzaj>
      <item>FINA - Podružnica Šibenik, OIB 85821130368, Perivoj L. Marune 1,22000 Šibenik</item>
      <item>SPECTO d.o.o. agencija za marketing i oglašavanje, OIB 66613262101, 113. Šibenske brigade HV-A 139 ,22000 Šibenik</item>
    </izvorni_sadrzaj>
    <derivirana_varijabla naziv="DomainObject.Predmet.SudioniciListAdressOIB_1">
      <item>FINA - Podružnica Šibenik, OIB 85821130368, Perivoj L. Marune 1,22000 Šibenik</item>
      <item>SPECTO d.o.o. agencija za marketing i oglašavanje, OIB 66613262101, 113. Šibenske brigade HV-A 139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66613262101</item>
    </izvorni_sadrzaj>
    <derivirana_varijabla naziv="DomainObject.Predmet.SudioniciListNazivOIB_1">
      <item>, OIB 85821130368</item>
      <item>, OIB 66613262101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B01E2C-1218-405E-BE45-69AEA38A9F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280</properties:Words>
  <properties:Characters>1475</properties:Characters>
  <properties:Lines>52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2016-10-04T08:06:00Z</dcterms:created>
  <dc:creator>Marina Gulin</dc:creator>
  <cp:lastModifiedBy>Marina Gulin</cp:lastModifiedBy>
  <cp:lastPrinted>2016-10-04T08:05:00Z</cp:lastPrinted>
  <dcterms:modified xmlns:xsi="http://www.w3.org/2001/XMLSchema-instance" xsi:type="dcterms:W3CDTF">2016-10-04T09:29:00Z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