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6040" w14:paraId="77a6040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203E1">
        <w:t xml:space="preserve">SOLUS d.o.o., Obala kneza Branimira 2, Split, OIB:76735185138, </w:t>
      </w:r>
      <w:r w:rsidR="00634348">
        <w:rPr>
          <w:lang w:val="hr-HR"/>
        </w:rPr>
        <w:t xml:space="preserve">dana </w:t>
      </w:r>
      <w:r w:rsidR="00385497">
        <w:rPr>
          <w:lang w:val="hr-HR"/>
        </w:rPr>
        <w:t>15</w:t>
      </w:r>
      <w:r w:rsidR="00A33BEC">
        <w:rPr>
          <w:lang w:val="hr-HR"/>
        </w:rPr>
        <w:t>.</w:t>
      </w:r>
      <w:r w:rsidR="00B25EAD">
        <w:rPr>
          <w:lang w:val="hr-HR"/>
        </w:rPr>
        <w:t xml:space="preserve"> </w:t>
      </w:r>
      <w:r w:rsidR="001C219C">
        <w:rPr>
          <w:lang w:val="hr-HR"/>
        </w:rPr>
        <w:t>travnja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203E1">
        <w:t>SOLUS d.o.o., Obala kneza Branimira 2, Split, OIB:76735185138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385497">
        <w:rPr>
          <w:lang w:val="hr-HR"/>
        </w:rPr>
        <w:t>15. travnja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385497">
        <w:rPr>
          <w:lang w:val="hr-HR"/>
        </w:rPr>
        <w:t>10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85497">
        <w:t>Vencel Čuljak, Plješevička 16E, Osijek, OIB: 60951188779.</w:t>
      </w:r>
      <w:r>
        <w:rPr>
          <w:lang w:val="hr-HR"/>
        </w:rPr>
        <w:t xml:space="preserve">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203E1">
        <w:t>SOLUS d.o.o., Obala kneza Branimira 2, Split, OIB:76735185138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0203E1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0203E1">
        <w:t>SOLUS d.o.o., Obala kneza Branimira 2, Split, OIB:76735185138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203E1">
        <w:rPr>
          <w:lang w:val="hr-HR"/>
        </w:rPr>
        <w:t>2017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203E1">
        <w:rPr>
          <w:lang w:val="hr-HR"/>
        </w:rPr>
        <w:t>185.087,77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0203E1">
        <w:rPr>
          <w:lang w:val="hr-HR"/>
        </w:rPr>
        <w:t>3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85497">
        <w:rPr>
          <w:lang w:val="hr-HR"/>
        </w:rPr>
        <w:t>15</w:t>
      </w:r>
      <w:r w:rsidR="002C3EEF">
        <w:rPr>
          <w:lang w:val="hr-HR"/>
        </w:rPr>
        <w:t xml:space="preserve">. travnja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lastRenderedPageBreak/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385497">
        <w:rPr>
          <w:lang w:val="hr-HR"/>
        </w:rPr>
        <w:t>15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562" w:rsidRPr="0047356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BB1553">
      <w:t>1178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BB1553">
      <w:t>1178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356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SOLUS, društvo s ograničenom odgovornošću za trgovinu, promet i usluge</izvorni_sadrzaj>
    <derivirana_varijabla naziv="DomainObject.Predmet.ProtustrankaFormated_1">  SOLUS, društvo s ograničenom odgovornošću za trgovinu, promet i usluge</derivirana_varijabla>
  </DomainObject.Predmet.ProtustrankaFormated>
  <DomainObject.Predmet.ProtustrankaFormatedOIB>
    <izvorni_sadrzaj>  SOLUS, društvo s ograničenom odgovornošću za trgovinu, promet i usluge, OIB 76735185138</izvorni_sadrzaj>
    <derivirana_varijabla naziv="DomainObject.Predmet.ProtustrankaFormatedOIB_1">  SOLUS, društvo s ograničenom odgovornošću za trgovinu, promet i usluge, OIB 76735185138</derivirana_varijabla>
  </DomainObject.Predmet.ProtustrankaFormatedOIB>
  <DomainObject.Predmet.ProtustrankaFormatedWithAdress>
    <izvorni_sadrzaj> SOLUS, društvo s ograničenom odgovornošću za trgovinu, promet i usluge, Obala Kneza Branimira 2, 21000 Split</izvorni_sadrzaj>
    <derivirana_varijabla naziv="DomainObject.Predmet.ProtustrankaFormatedWithAdress_1"> SOLUS, društvo s ograničenom odgovornošću za trgovinu, promet i usluge, Obala Kneza Branimira 2, 21000 Split</derivirana_varijabla>
  </DomainObject.Predmet.ProtustrankaFormatedWithAdress>
  <DomainObject.Predmet.ProtustrankaFormatedWithAdressOIB>
    <izvorni_sadrzaj> SOLUS, društvo s ograničenom odgovornošću za trgovinu, promet i usluge, OIB 76735185138, Obala Kneza Branimira 2, 21000 Split</izvorni_sadrzaj>
    <derivirana_varijabla naziv="DomainObject.Predmet.ProtustrankaFormatedWithAdressOIB_1"> SOLUS, društvo s ograničenom odgovornošću za trgovinu, promet i usluge, OIB 76735185138, Obala Kneza Branimira 2, 21000 Split</derivirana_varijabla>
  </DomainObject.Predmet.ProtustrankaFormatedWithAdressOIB>
  <DomainObject.Predmet.ProtustrankaWithAdress>
    <izvorni_sadrzaj>SOLUS, društvo s ograničenom odgovornošću za trgovinu, promet i usluge Obala Kneza Branimira 2, 21000 Split</izvorni_sadrzaj>
    <derivirana_varijabla naziv="DomainObject.Predmet.ProtustrankaWithAdress_1">SOLUS, društvo s ograničenom odgovornošću za trgovinu, promet i usluge Obala Kneza Branimira 2, 21000 Split</derivirana_varijabla>
  </DomainObject.Predmet.ProtustrankaWithAdress>
  <DomainObject.Predmet.ProtustrankaWithAdressOIB>
    <izvorni_sadrzaj>SOLUS, društvo s ograničenom odgovornošću za trgovinu, promet i usluge, OIB 76735185138, Obala Kneza Branimira 2, 21000 Split</izvorni_sadrzaj>
    <derivirana_varijabla naziv="DomainObject.Predmet.ProtustrankaWithAdressOIB_1">SOLUS, društvo s ograničenom odgovornošću za trgovinu, promet i usluge, OIB 76735185138, Obala Kneza Branimira 2, 21000 Split</derivirana_varijabla>
  </DomainObject.Predmet.ProtustrankaWithAdressOIB>
  <DomainObject.Predmet.ProtustrankaNazivFormated>
    <izvorni_sadrzaj>SOLUS, društvo s ograničenom odgovornošću za trgovinu, promet i usluge</izvorni_sadrzaj>
    <derivirana_varijabla naziv="DomainObject.Predmet.ProtustrankaNazivFormated_1">SOLUS, društvo s ograničenom odgovornošću za trgovinu, promet i usluge</derivirana_varijabla>
  </DomainObject.Predmet.ProtustrankaNazivFormated>
  <DomainObject.Predmet.ProtustrankaNazivFormatedOIB>
    <izvorni_sadrzaj>SOLUS, društvo s ograničenom odgovornošću za trgovinu, promet i usluge, OIB 76735185138</izvorni_sadrzaj>
    <derivirana_varijabla naziv="DomainObject.Predmet.ProtustrankaNazivFormatedOIB_1">SOLUS, društvo s ograničenom odgovornošću za trgovinu, promet i usluge, OIB 76735185138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185087.77</izvorni_sadrzaj>
    <derivirana_varijabla naziv="DomainObject.Predmet.TrenutnaVrijednost_1">185087.77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SOLUS, društvo s ograničenom odgovornošću za trgovinu, promet i usluge</item>
    </izvorni_sadrzaj>
    <derivirana_varijabla naziv="DomainObject.Predmet.ProtuStrankaListFormated_1">
      <item>SOLUS, društvo s ograničenom odgovornošću za trgovinu, promet i usluge</item>
    </derivirana_varijabla>
  </DomainObject.Predmet.ProtuStrankaListFormated>
  <DomainObject.Predmet.ProtuStrankaListFormatedOIB>
    <izvorni_sadrzaj>
      <item>SOLUS, društvo s ograničenom odgovornošću za trgovinu, promet i usluge, OIB 76735185138</item>
    </izvorni_sadrzaj>
    <derivirana_varijabla naziv="DomainObject.Predmet.ProtuStrankaListFormatedOIB_1">
      <item>SOLUS, društvo s ograničenom odgovornošću za trgovinu, promet i usluge, OIB 76735185138</item>
    </derivirana_varijabla>
  </DomainObject.Predmet.ProtuStrankaListFormatedOIB>
  <DomainObject.Predmet.ProtuStrankaListFormatedWithAdress>
    <izvorni_sadrzaj>
      <item>SOLUS, društvo s ograničenom odgovornošću za trgovinu, promet i usluge, Obala Kneza Branimira 2, 21000 Split</item>
    </izvorni_sadrzaj>
    <derivirana_varijabla naziv="DomainObject.Predmet.ProtuStrankaListFormatedWithAdress_1">
      <item>SOLUS, društvo s ograničenom odgovornošću za trgovinu, promet i usluge, Obala Kneza Branimira 2, 21000 Split</item>
    </derivirana_varijabla>
  </DomainObject.Predmet.ProtuStrankaListFormatedWithAdress>
  <DomainObject.Predmet.ProtuStrankaListFormatedWithAdressOIB>
    <izvorni_sadrzaj>
      <item>SOLUS, društvo s ograničenom odgovornošću za trgovinu, promet i usluge, OIB 76735185138, Obala Kneza Branimira 2, 21000 Split</item>
    </izvorni_sadrzaj>
    <derivirana_varijabla naziv="DomainObject.Predmet.ProtuStrankaListFormatedWithAdressOIB_1">
      <item>SOLUS, društvo s ograničenom odgovornošću za trgovinu, promet i usluge, OIB 76735185138, Obala Kneza Branimira 2, 21000 Split</item>
    </derivirana_varijabla>
  </DomainObject.Predmet.ProtuStrankaListFormatedWithAdressOIB>
  <DomainObject.Predmet.ProtuStrankaListNazivFormated>
    <izvorni_sadrzaj>
      <item>SOLUS, društvo s ograničenom odgovornošću za trgovinu, promet i usluge</item>
    </izvorni_sadrzaj>
    <derivirana_varijabla naziv="DomainObject.Predmet.ProtuStrankaListNazivFormated_1">
      <item>SOLUS, društvo s ograničenom odgovornošću za trgovinu, promet i usluge</item>
    </derivirana_varijabla>
  </DomainObject.Predmet.ProtuStrankaListNazivFormated>
  <DomainObject.Predmet.ProtuStrankaListNazivFormatedOIB>
    <izvorni_sadrzaj>
      <item>SOLUS, društvo s ograničenom odgovornošću za trgovinu, promet i usluge, OIB 76735185138</item>
    </izvorni_sadrzaj>
    <derivirana_varijabla naziv="DomainObject.Predmet.ProtuStrankaListNazivFormatedOIB_1">
      <item>SOLUS, društvo s ograničenom odgovornošću za trgovinu, promet i usluge, OIB 76735185138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SOLUS, društvo s ograničenom odgovornošću za trgovinu, promet i usluge</izvorni_sadrzaj>
    <derivirana_varijabla naziv="DomainObject.Predmet.ProtustrankaIDrugi_1">SOLUS, društvo s ograničenom odgovornošću za trgovinu,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SOLUS, društvo s ograničenom odgovornošću za trgovinu, promet i usluge, OIB 76735185138, Obala Kneza Branimira 2, 21000 Split</izvorni_sadrzaj>
    <derivirana_varijabla naziv="DomainObject.Predmet.ProtustrankaIDrugiAdressOIB_1">SOLUS, društvo s ograničenom odgovornošću za trgovinu, promet i usluge, OIB 76735185138, Obala Kneza Branimira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SOLUS, društvo s ograničenom odgovornošću za trgovinu, promet i usluge</item>
      <item>FINANCIJSKA AGENCIJA, RC SPLIT</item>
    </izvorni_sadrzaj>
    <derivirana_varijabla naziv="DomainObject.Predmet.SudioniciListNaziv_1">
      <item>SOLUS, društvo s ograničenom odgovornošću za trgovinu, promet i usluge</item>
      <item>FINANCIJSKA AGENCIJA, RC SPLIT</item>
    </derivirana_varijabla>
  </DomainObject.Predmet.SudioniciListNaziv>
  <DomainObject.Predmet.SudioniciListAdressOIB>
    <izvorni_sadrzaj>
      <item>SOLUS, društvo s ograničenom odgovornošću za trgovinu, promet i usluge, OIB 76735185138, Obala Kneza Branimira 2,21000 Split</item>
      <item>FINANCIJSKA AGENCIJA, RC SPLIT, OIB 85821130368, Mažuranićevo šetalište 24 b,21000 Split</item>
    </izvorni_sadrzaj>
    <derivirana_varijabla naziv="DomainObject.Predmet.SudioniciListAdressOIB_1">
      <item>SOLUS, društvo s ograničenom odgovornošću za trgovinu, promet i usluge, OIB 76735185138, Obala Kneza Branimira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76735185138</item>
      <item>, OIB 85821130368</item>
    </izvorni_sadrzaj>
    <derivirana_varijabla naziv="DomainObject.Predmet.SudioniciListNazivOIB_1">
      <item>, OIB 76735185138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E2C61-0E55-4F19-B843-CD08C0490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741</properties:Words>
  <properties:Characters>3978</properties:Characters>
  <properties:Lines>112</properties:Lines>
  <properties:Paragraphs>34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2016-04-15T07:40:00Z</cp:lastPrinted>
  <dcterms:modified xmlns:xsi="http://www.w3.org/2001/XMLSchema-instance" xsi:type="dcterms:W3CDTF">2016-04-15T07:42:00Z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