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866a" w14:paraId="ab6866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11019">
        <w:t>25</w:t>
      </w:r>
      <w:r w:rsidR="002906F9">
        <w:t>6</w:t>
      </w:r>
      <w:r w:rsidR="0011362F">
        <w:t>4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11019">
        <w:t>19. prosinca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31101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1362F" w:rsidRPr="0025039E">
        <w:t>POLYGON CONCEPT j.d.o.o.</w:t>
      </w:r>
      <w:r w:rsidR="0011362F">
        <w:t xml:space="preserve"> Zagreb, </w:t>
      </w:r>
      <w:proofErr w:type="spellStart"/>
      <w:r w:rsidR="0011362F" w:rsidRPr="0025039E">
        <w:t>Bulićeva</w:t>
      </w:r>
      <w:proofErr w:type="spellEnd"/>
      <w:r w:rsidR="0011362F" w:rsidRPr="0025039E">
        <w:t xml:space="preserve"> 4</w:t>
      </w:r>
      <w:r w:rsidR="0011362F">
        <w:t xml:space="preserve">, OIB: </w:t>
      </w:r>
      <w:r w:rsidR="0011362F" w:rsidRPr="0025039E">
        <w:t>47653256655</w:t>
      </w:r>
      <w:r w:rsidR="00311019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11362F">
        <w:t>17.971,79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11019">
        <w:t xml:space="preserve">19. prosinca 2017.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F511B0">
        <w:t>,v.r.</w:t>
      </w:r>
    </w:p>
    <w:p w:rsidRDefault="00F8310C" w:rsidP="00572798" w:rsidR="00F8310C" w:rsidRPr="009C5689">
      <w:pPr>
        <w:jc w:val="right"/>
      </w:pPr>
    </w:p>
    <w:p w:rsidRDefault="00F511B0" w:rsidR="00F511B0" w:rsidRPr="00ED5ADF">
      <w:pPr>
        <w:jc w:val="right"/>
      </w:pPr>
    </w:p>
    <w:p w:rsidRDefault="00F511B0" w:rsidR="00F511B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511B0" w:rsidR="00F511B0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2906F9">
      <w:t>256</w:t>
    </w:r>
    <w:r w:rsidR="0011362F">
      <w:t>4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20FF"/>
    <w:rsid w:val="000C3F9F"/>
    <w:rsid w:val="000F5513"/>
    <w:rsid w:val="0011362F"/>
    <w:rsid w:val="00114EAD"/>
    <w:rsid w:val="0012191B"/>
    <w:rsid w:val="00133A3B"/>
    <w:rsid w:val="00185571"/>
    <w:rsid w:val="001E50FB"/>
    <w:rsid w:val="001F6933"/>
    <w:rsid w:val="00230A63"/>
    <w:rsid w:val="0023179F"/>
    <w:rsid w:val="00254E78"/>
    <w:rsid w:val="00262CA3"/>
    <w:rsid w:val="00263D6D"/>
    <w:rsid w:val="00264D19"/>
    <w:rsid w:val="002906F9"/>
    <w:rsid w:val="00297E94"/>
    <w:rsid w:val="002B758E"/>
    <w:rsid w:val="002E366C"/>
    <w:rsid w:val="00311019"/>
    <w:rsid w:val="00325398"/>
    <w:rsid w:val="0038246E"/>
    <w:rsid w:val="00384CCE"/>
    <w:rsid w:val="003D35F9"/>
    <w:rsid w:val="003E3A15"/>
    <w:rsid w:val="003E54DB"/>
    <w:rsid w:val="003F7520"/>
    <w:rsid w:val="00413F4C"/>
    <w:rsid w:val="004418AA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612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1975"/>
    <w:rsid w:val="00C836B9"/>
    <w:rsid w:val="00C958E9"/>
    <w:rsid w:val="00CE7362"/>
    <w:rsid w:val="00D01B7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511B0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1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1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St-2564/2017</izvorni_sadrzaj>
    <derivirana_varijabla naziv="DomainObject.Predmet.OznakaBroj_1">St-2564/2017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POLYGON CONCEPT j.d.o.o. za proizvodnju, trgovinu i usluge zastupanog po punomoćniku Marko Lončar</izvorni_sadrzaj>
    <derivirana_varijabla naziv="DomainObject.Predmet.ProtustrankaFormated_1">  POLYGON CONCEPT j.d.o.o. za proizvodnju, trgovinu i usluge zastupanog po punomoćniku Marko Lončar</derivirana_varijabla>
  </DomainObject.Predmet.ProtustrankaFormated>
  <DomainObject.Predmet.ProtustrankaFormatedOIB>
    <izvorni_sadrzaj>  POLYGON CONCEPT j.d.o.o. za proizvodnju, trgovinu i usluge, OIB 47653256655 zastupanog po punomoćniku Marko Lončar</izvorni_sadrzaj>
    <derivirana_varijabla naziv="DomainObject.Predmet.ProtustrankaFormatedOIB_1">  POLYGON CONCEPT j.d.o.o. za proizvodnju, trgovinu i usluge, OIB 47653256655 zastupanog po punomoćniku Marko Lončar</derivirana_varijabla>
  </DomainObject.Predmet.ProtustrankaFormatedOIB>
  <DomainObject.Predmet.ProtustrankaFormatedWithAdress>
    <izvorni_sadrzaj> POLYGON CONCEPT j.d.o.o. za proizvodnju, trgovinu i usluge, Bulićeva 4, 10000 Zagreb zastupanog po punomoćniku Marko Lončar</izvorni_sadrzaj>
    <derivirana_varijabla naziv="DomainObject.Predmet.ProtustrankaFormatedWithAdress_1"> POLYGON CONCEPT j.d.o.o. za proizvodnju, trgovinu i usluge, Bulićeva 4, 10000 Zagreb zastupanog po punomoćniku Marko Lončar</derivirana_varijabla>
  </DomainObject.Predmet.ProtustrankaFormatedWithAdress>
  <DomainObject.Predmet.ProtustrankaFormatedWithAdressOIB>
    <izvorni_sadrzaj> POLYGON CONCEPT j.d.o.o. za proizvodnju, trgovinu i usluge, OIB 47653256655, Bulićeva 4, 10000 Zagreb zastupanog po punomoćniku Marko Lončar</izvorni_sadrzaj>
    <derivirana_varijabla naziv="DomainObject.Predmet.ProtustrankaFormatedWithAdressOIB_1"> POLYGON CONCEPT j.d.o.o. za proizvodnju, trgovinu i usluge, OIB 47653256655, Bulićeva 4, 10000 Zagreb zastupanog po punomoćniku Marko Lončar</derivirana_varijabla>
  </DomainObject.Predmet.ProtustrankaFormatedWithAdressOIB>
  <DomainObject.Predmet.ProtustrankaWithAdress>
    <izvorni_sadrzaj>POLYGON CONCEPT j.d.o.o. za proizvodnju, trgovinu i usluge Bulićeva 4, 10000 Zagreb</izvorni_sadrzaj>
    <derivirana_varijabla naziv="DomainObject.Predmet.ProtustrankaWithAdress_1">POLYGON CONCEPT j.d.o.o. za proizvodnju, trgovinu i usluge Bulićeva 4, 10000 Zagreb</derivirana_varijabla>
  </DomainObject.Predmet.ProtustrankaWithAdress>
  <DomainObject.Predmet.ProtustrankaWithAdressOIB>
    <izvorni_sadrzaj>POLYGON CONCEPT j.d.o.o. za proizvodnju, trgovinu i usluge, OIB 47653256655, Bulićeva 4, 10000 Zagreb</izvorni_sadrzaj>
    <derivirana_varijabla naziv="DomainObject.Predmet.ProtustrankaWithAdressOIB_1">POLYGON CONCEPT j.d.o.o. za proizvodnju, trgovinu i usluge, OIB 47653256655, Bulićeva 4, 10000 Zagreb</derivirana_varijabla>
  </DomainObject.Predmet.ProtustrankaWithAdressOIB>
  <DomainObject.Predmet.ProtustrankaNazivFormated>
    <izvorni_sadrzaj>POLYGON CONCEPT j.d.o.o. za proizvodnju, trgovinu i usluge</izvorni_sadrzaj>
    <derivirana_varijabla naziv="DomainObject.Predmet.ProtustrankaNazivFormated_1">POLYGON CONCEPT j.d.o.o. za proizvodnju, trgovinu i usluge</derivirana_varijabla>
  </DomainObject.Predmet.ProtustrankaNazivFormated>
  <DomainObject.Predmet.ProtustrankaNazivFormatedOIB>
    <izvorni_sadrzaj>POLYGON CONCEPT j.d.o.o. za proizvodnju, trgovinu i usluge, OIB 47653256655</izvorni_sadrzaj>
    <derivirana_varijabla naziv="DomainObject.Predmet.ProtustrankaNazivFormatedOIB_1">POLYGON CONCEPT j.d.o.o. za proizvodnju, trgovinu i usluge, OIB 47653256655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POLYGON CONCEPT j.d.o.o. za proizvodnju, trgovinu i usluge zastupanog po punomoćniku Marko Lončar</item>
    </izvorni_sadrzaj>
    <derivirana_varijabla naziv="DomainObject.Predmet.ProtuStrankaListFormated_1">
      <item>POLYGON CONCEPT j.d.o.o. za proizvodnju, trgovinu i usluge zastupanog po punomoćniku Marko Lončar</item>
    </derivirana_varijabla>
  </DomainObject.Predmet.ProtuStrankaListFormated>
  <DomainObject.Predmet.ProtuStrankaListFormatedOIB>
    <izvorni_sadrzaj>
      <item>POLYGON CONCEPT j.d.o.o. za proizvodnju, trgovinu i usluge, OIB 47653256655 zastupanog po punomoćniku Marko Lončar</item>
    </izvorni_sadrzaj>
    <derivirana_varijabla naziv="DomainObject.Predmet.ProtuStrankaListFormatedOIB_1">
      <item>POLYGON CONCEPT j.d.o.o. za proizvodnju, trgovinu i usluge, OIB 47653256655 zastupanog po punomoćniku Marko Lončar</item>
    </derivirana_varijabla>
  </DomainObject.Predmet.ProtuStrankaListFormatedOIB>
  <DomainObject.Predmet.ProtuStrankaListFormatedWithAdress>
    <izvorni_sadrzaj>
      <item>POLYGON CONCEPT j.d.o.o. za proizvodnju, trgovinu i usluge, Bulićeva 4, 10000 Zagreb zastupanog po punomoćniku Marko Lončar</item>
    </izvorni_sadrzaj>
    <derivirana_varijabla naziv="DomainObject.Predmet.ProtuStrankaListFormatedWithAdress_1">
      <item>POLYGON CONCEPT j.d.o.o. za proizvodnju, trgovinu i usluge, Bulićeva 4, 10000 Zagreb zastupanog po punomoćniku Marko Lončar</item>
    </derivirana_varijabla>
  </DomainObject.Predmet.ProtuStrankaListFormatedWithAdress>
  <DomainObject.Predmet.ProtuStrankaListFormatedWithAdressOIB>
    <izvorni_sadrzaj>
      <item>POLYGON CONCEPT j.d.o.o. za proizvodnju, trgovinu i usluge, OIB 47653256655, Bulićeva 4, 10000 Zagreb zastupanog po punomoćniku Marko Lončar</item>
    </izvorni_sadrzaj>
    <derivirana_varijabla naziv="DomainObject.Predmet.ProtuStrankaListFormatedWithAdressOIB_1">
      <item>POLYGON CONCEPT j.d.o.o. za proizvodnju, trgovinu i usluge, OIB 47653256655, Bulićeva 4, 10000 Zagreb zastupanog po punomoćniku Marko Lončar</item>
    </derivirana_varijabla>
  </DomainObject.Predmet.ProtuStrankaListFormatedWithAdressOIB>
  <DomainObject.Predmet.ProtuStrankaListNazivFormated>
    <izvorni_sadrzaj>
      <item>POLYGON CONCEPT j.d.o.o. za proizvodnju, trgovinu i usluge</item>
    </izvorni_sadrzaj>
    <derivirana_varijabla naziv="DomainObject.Predmet.ProtuStrankaListNazivFormated_1">
      <item>POLYGON CONCEPT j.d.o.o. za proizvodnju, trgovinu i usluge</item>
    </derivirana_varijabla>
  </DomainObject.Predmet.ProtuStrankaListNazivFormated>
  <DomainObject.Predmet.ProtuStrankaListNazivFormatedOIB>
    <izvorni_sadrzaj>
      <item>POLYGON CONCEPT j.d.o.o. za proizvodnju, trgovinu i usluge, OIB 47653256655</item>
    </izvorni_sadrzaj>
    <derivirana_varijabla naziv="DomainObject.Predmet.ProtuStrankaListNazivFormatedOIB_1">
      <item>POLYGON CONCEPT j.d.o.o. za proizvodnju, trgovinu i usluge, OIB 47653256655</item>
    </derivirana_varijabla>
  </DomainObject.Predmet.ProtuStrankaListNazivFormatedOIB>
  <DomainObject.Predmet.OstaliListFormated>
    <izvorni_sadrzaj>
      <item>Marko Lončar punomoćnik sudionika u postupku POLYGON CONCEPT j.d.o.o. za proizvodnju, trgovinu i usluge</item>
    </izvorni_sadrzaj>
    <derivirana_varijabla naziv="DomainObject.Predmet.OstaliListFormated_1">
      <item>Marko Lončar punomoćnik sudionika u postupku POLYGON CONCEPT j.d.o.o. za proizvodnju, trgovinu i usluge</item>
    </derivirana_varijabla>
  </DomainObject.Predmet.OstaliListFormated>
  <DomainObject.Predmet.OstaliListFormatedOIB>
    <izvorni_sadrzaj>
      <item>Marko Lončar, OIB 29140855011 punomoćnik sudionika u postupku POLYGON CONCEPT j.d.o.o. za proizvodnju, trgovinu i usluge</item>
    </izvorni_sadrzaj>
    <derivirana_varijabla naziv="DomainObject.Predmet.OstaliListFormatedOIB_1">
      <item>Marko Lončar, OIB 29140855011 punomoćnik sudionika u postupku POLYGON CONCEPT j.d.o.o. za proizvodnju, trgovinu i usluge</item>
    </derivirana_varijabla>
  </DomainObject.Predmet.OstaliListFormatedOIB>
  <DomainObject.Predmet.OstaliListFormatedWithAdress>
    <izvorni_sadrzaj>
      <item>Marko Lončar, Dr. Milana Nemičića 12, 47000 Karlovac punomoćnik sudionika u postupku POLYGON CONCEPT j.d.o.o. za proizvodnju, trgovinu i usluge</item>
    </izvorni_sadrzaj>
    <derivirana_varijabla naziv="DomainObject.Predmet.OstaliListFormatedWithAdress_1">
      <item>Marko Lončar, Dr. Milana Nemičića 12, 47000 Karlovac punomoćnik sudionika u postupku POLYGON CONCEPT j.d.o.o. za proizvodnju, trgovinu i usluge</item>
    </derivirana_varijabla>
  </DomainObject.Predmet.OstaliListFormatedWithAdress>
  <DomainObject.Predmet.OstaliListFormatedWithAdressOIB>
    <izvorni_sadrzaj>
      <item>Marko Lončar, OIB 29140855011, Dr. Milana Nemičića 12, 47000 Karlovac punomoćnik sudionika u postupku POLYGON CONCEPT j.d.o.o. za proizvodnju, trgovinu i usluge</item>
    </izvorni_sadrzaj>
    <derivirana_varijabla naziv="DomainObject.Predmet.OstaliListFormatedWithAdressOIB_1">
      <item>Marko Lončar, OIB 29140855011, Dr. Milana Nemičića 12, 47000 Karlovac punomoćnik sudionika u postupku POLYGON CONCEPT j.d.o.o. za proizvodnju, trgovinu i usluge</item>
    </derivirana_varijabla>
  </DomainObject.Predmet.OstaliListFormatedWithAdressOIB>
  <DomainObject.Predmet.OstaliListNazivFormated>
    <izvorni_sadrzaj>
      <item>Marko Lončar</item>
    </izvorni_sadrzaj>
    <derivirana_varijabla naziv="DomainObject.Predmet.OstaliListNazivFormated_1">
      <item>Marko Lončar</item>
    </derivirana_varijabla>
  </DomainObject.Predmet.OstaliListNazivFormated>
  <DomainObject.Predmet.OstaliListNazivFormatedOIB>
    <izvorni_sadrzaj>
      <item>Marko Lončar, OIB 29140855011</item>
    </izvorni_sadrzaj>
    <derivirana_varijabla naziv="DomainObject.Predmet.OstaliListNazivFormatedOIB_1">
      <item>Marko Lončar, OIB 29140855011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POLYGON CONCEPT j.d.o.o. za proizvodnju, trgovinu i usluge</izvorni_sadrzaj>
    <derivirana_varijabla naziv="DomainObject.Predmet.ProtustrankaIDrugi_1">POLYGON CONCEPT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POLYGON CONCEPT j.d.o.o. za proizvodnju, trgovinu i usluge, OIB 47653256655, Bulićeva 4, 10000 Zagreb</izvorni_sadrzaj>
    <derivirana_varijabla naziv="DomainObject.Predmet.ProtustrankaIDrugiAdressOIB_1">POLYGON CONCEPT j.d.o.o. za proizvodnju, trgovinu i usluge, OIB 47653256655, Bulićeva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POLYGON CONCEPT j.d.o.o. za proizvodnju, trgovinu i usluge</item>
      <item>Marko Lončar</item>
    </izvorni_sadrzaj>
    <derivirana_varijabla naziv="DomainObject.Predmet.SudioniciListNaziv_1">
      <item>FINA Regionalni centar Zagreb</item>
      <item>POLYGON CONCEPT j.d.o.o. za proizvodnju, trgovinu i usluge</item>
      <item>Marko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POLYGON CONCEPT j.d.o.o. za proizvodnju, trgovinu i usluge, OIB 47653256655, Bulićeva 4,10000 Zagreb</item>
      <item>Marko Lončar, OIB 29140855011, Dr. Milana Nemičića 12,47000 Karlovac</item>
    </izvorni_sadrzaj>
    <derivirana_varijabla naziv="DomainObject.Predmet.SudioniciListAdressOIB_1">
      <item>FINA Regionalni centar Zagreb, OIB 85821130368, Trg svibanjskih žrtava 1995. 1,10000 Zagreb</item>
      <item>POLYGON CONCEPT j.d.o.o. za proizvodnju, trgovinu i usluge, OIB 47653256655, Bulićeva 4,10000 Zagreb</item>
      <item>Marko Lončar, OIB 29140855011, Dr. Milana Nemičića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47653256655</item>
      <item>, OIB 29140855011</item>
    </izvorni_sadrzaj>
    <derivirana_varijabla naziv="DomainObject.Predmet.SudioniciListNazivOIB_1">
      <item>, OIB 85821130368</item>
      <item>, OIB 47653256655</item>
      <item>, OIB 29140855011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8B085-D569-4FFA-9F01-C9EDDDECB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1336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2017-12-19T08:08:00Z</dcterms:created>
  <dc:creator>ilukac</dc:creator>
  <cp:lastModifiedBy>Ljubica Radošević</cp:lastModifiedBy>
  <cp:lastPrinted>2017-12-19T09:19:00Z</cp:lastPrinted>
  <dcterms:modified xmlns:xsi="http://www.w3.org/2001/XMLSchema-instance" xsi:type="dcterms:W3CDTF">2017-12-19T09:19:00Z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