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fa91" w14:paraId="b84fa9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5489C">
        <w:t>964</w:t>
      </w:r>
      <w:r w:rsidR="000465FC">
        <w:t>/16-</w:t>
      </w:r>
      <w:r w:rsidR="009E3292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5489C">
        <w:t>NAPULJ</w:t>
      </w:r>
      <w:r w:rsidR="00BA3FF2">
        <w:t xml:space="preserve"> </w:t>
      </w:r>
      <w:r w:rsidR="00A5489C">
        <w:t>j.</w:t>
      </w:r>
      <w:r w:rsidR="00BA3FF2">
        <w:t xml:space="preserve">d.o.o., Zadar, </w:t>
      </w:r>
      <w:r w:rsidR="00A5489C">
        <w:t>Nadin, Nadin bb</w:t>
      </w:r>
      <w:r w:rsidR="00BA3FF2">
        <w:t xml:space="preserve">, OIB: </w:t>
      </w:r>
      <w:r w:rsidR="00A5489C">
        <w:t>74873197934</w:t>
      </w:r>
      <w:r w:rsidR="001034FE">
        <w:t xml:space="preserve"> </w:t>
      </w:r>
      <w:r w:rsidR="00615D63">
        <w:t xml:space="preserve">koga zastupa </w:t>
      </w:r>
      <w:r w:rsidR="00BA3FF2">
        <w:t xml:space="preserve">privremeni </w:t>
      </w:r>
      <w:r w:rsidR="00615D63">
        <w:t xml:space="preserve">stečajni upravitelj </w:t>
      </w:r>
      <w:r w:rsidR="00A95436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E3292">
        <w:t>2. ožujka</w:t>
      </w:r>
      <w:r w:rsidR="00BA3FF2">
        <w:t xml:space="preserve"> </w:t>
      </w:r>
      <w:r w:rsidR="009E3292">
        <w:t>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A95436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FA43F2">
        <w:t>3</w:t>
      </w:r>
      <w:r w:rsidR="00BA3FF2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C041C5">
        <w:t>31. 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C041C5">
        <w:t>29. rujna</w:t>
      </w:r>
      <w:r w:rsidR="00BA3FF2">
        <w:t xml:space="preserve"> 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</w:t>
      </w:r>
      <w:r w:rsidR="00DD79DF">
        <w:t xml:space="preserve"> koju je valjalo popisati </w:t>
      </w:r>
      <w:r>
        <w:t>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E3292">
        <w:t>2. ožujka</w:t>
      </w:r>
      <w:r w:rsidR="00417312">
        <w:t xml:space="preserve"> </w:t>
      </w:r>
      <w:r w:rsidR="00BA3FF2">
        <w:t>201</w:t>
      </w:r>
      <w:r w:rsidR="009E3292">
        <w:t>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D4DEA" w:rsidP="00417312" w:rsidR="009D4DEA" w:rsidRPr="009D4DEA">
      <w:pPr>
        <w:jc w:val="right"/>
      </w:pPr>
      <w:r w:rsidRPr="009D4DEA">
        <w:t>Sutkinja</w:t>
      </w:r>
    </w:p>
    <w:p w:rsidRDefault="009D4DEA" w:rsidP="00417312" w:rsidR="009D4DEA" w:rsidRPr="009D4DEA">
      <w:pPr>
        <w:jc w:val="right"/>
      </w:pPr>
      <w:r w:rsidRPr="009D4DEA">
        <w:t>Ardena Bajlo</w:t>
      </w:r>
    </w:p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417312" w:rsidP="00B50947" w:rsidR="00B50947">
      <w:r>
        <w:t xml:space="preserve">                </w:t>
      </w:r>
      <w:r w:rsidR="00B74A47">
        <w:t xml:space="preserve"> </w:t>
      </w:r>
    </w:p>
    <w:p w:rsidRDefault="009D4DEA" w:rsidP="009D4DEA" w:rsidR="009D4DEA" w:rsidRPr="003573CC">
      <w:r>
        <w:t xml:space="preserve">   D</w:t>
      </w:r>
      <w:r w:rsidRPr="003573CC">
        <w:t>ostaviti:</w:t>
      </w:r>
    </w:p>
    <w:p w:rsidRDefault="009D4DEA" w:rsidP="009D4DEA" w:rsidR="009D4DEA">
      <w:pPr>
        <w:numPr>
          <w:ilvl w:val="0"/>
          <w:numId w:val="2"/>
        </w:numPr>
      </w:pPr>
      <w:r w:rsidRPr="003573CC">
        <w:t>stečajnom upravitelju</w:t>
      </w:r>
    </w:p>
    <w:p w:rsidRDefault="009D4DEA" w:rsidP="009D4DEA" w:rsidR="009D4DEA" w:rsidRPr="003573CC">
      <w:pPr>
        <w:numPr>
          <w:ilvl w:val="0"/>
          <w:numId w:val="2"/>
        </w:numPr>
      </w:pPr>
      <w:r>
        <w:t>računovodstvo suda</w:t>
      </w:r>
    </w:p>
    <w:p w:rsidRDefault="009D4DEA" w:rsidP="00417312" w:rsidR="00B3003A">
      <w:pPr>
        <w:numPr>
          <w:ilvl w:val="0"/>
          <w:numId w:val="2"/>
        </w:numPr>
      </w:pPr>
      <w:r>
        <w:t>e-oglasna ploča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17312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70CE2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570D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D4DEA"/>
    <w:rsid w:val="009E1B98"/>
    <w:rsid w:val="009E3292"/>
    <w:rsid w:val="00A2023F"/>
    <w:rsid w:val="00A3183B"/>
    <w:rsid w:val="00A5489C"/>
    <w:rsid w:val="00A91588"/>
    <w:rsid w:val="00A95436"/>
    <w:rsid w:val="00AB4E9C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A3FF2"/>
    <w:rsid w:val="00BB192C"/>
    <w:rsid w:val="00C041C5"/>
    <w:rsid w:val="00C64EB0"/>
    <w:rsid w:val="00CA2AA9"/>
    <w:rsid w:val="00CC5867"/>
    <w:rsid w:val="00CE069C"/>
    <w:rsid w:val="00CF1FB8"/>
    <w:rsid w:val="00CF2E75"/>
    <w:rsid w:val="00CF7517"/>
    <w:rsid w:val="00D27BB2"/>
    <w:rsid w:val="00D375C3"/>
    <w:rsid w:val="00DB4782"/>
    <w:rsid w:val="00DD4D11"/>
    <w:rsid w:val="00DD79DF"/>
    <w:rsid w:val="00E3275A"/>
    <w:rsid w:val="00E3307B"/>
    <w:rsid w:val="00E44A35"/>
    <w:rsid w:val="00E52205"/>
    <w:rsid w:val="00E62116"/>
    <w:rsid w:val="00E702CF"/>
    <w:rsid w:val="00E826E9"/>
    <w:rsid w:val="00E8470F"/>
    <w:rsid w:val="00EA687B"/>
    <w:rsid w:val="00F124A2"/>
    <w:rsid w:val="00F4089B"/>
    <w:rsid w:val="00F434E0"/>
    <w:rsid w:val="00F8463C"/>
    <w:rsid w:val="00F86DD3"/>
    <w:rsid w:val="00F87909"/>
    <w:rsid w:val="00F91B0E"/>
    <w:rsid w:val="00F91EAA"/>
    <w:rsid w:val="00FA43F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F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FB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FB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FB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F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FB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FB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FB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NAPULJ j.d.o.o. za ugostiteljstvo i usluge</izvorni_sadrzaj>
    <derivirana_varijabla naziv="DomainObject.Predmet.ProtustrankaFormated_1">  NAPULJ j.d.o.o. za ugostiteljstvo i usluge</derivirana_varijabla>
  </DomainObject.Predmet.ProtustrankaFormated>
  <DomainObject.Predmet.ProtustrankaFormatedOIB>
    <izvorni_sadrzaj>  NAPULJ j.d.o.o. za ugostiteljstvo i usluge, OIB 74873197934</izvorni_sadrzaj>
    <derivirana_varijabla naziv="DomainObject.Predmet.ProtustrankaFormatedOIB_1">  NAPULJ j.d.o.o. za ugostiteljstvo i usluge, OIB 74873197934</derivirana_varijabla>
  </DomainObject.Predmet.ProtustrankaFormatedOIB>
  <DomainObject.Predmet.ProtustrankaFormatedWithAdress>
    <izvorni_sadrzaj> NAPULJ j.d.o.o. za ugostiteljstvo i usluge, Nadin bb, 23223 Nadin</izvorni_sadrzaj>
    <derivirana_varijabla naziv="DomainObject.Predmet.ProtustrankaFormatedWithAdress_1"> NAPULJ j.d.o.o. za ugostiteljstvo i usluge, Nadin bb, 23223 Nadin</derivirana_varijabla>
  </DomainObject.Predmet.ProtustrankaFormatedWithAdress>
  <DomainObject.Predmet.ProtustrankaFormatedWithAdressOIB>
    <izvorni_sadrzaj> NAPULJ j.d.o.o. za ugostiteljstvo i usluge, OIB 74873197934, Nadin bb, 23223 Nadin</izvorni_sadrzaj>
    <derivirana_varijabla naziv="DomainObject.Predmet.ProtustrankaFormatedWithAdressOIB_1"> NAPULJ j.d.o.o. za ugostiteljstvo i usluge, OIB 74873197934, Nadin bb, 23223 Nadin</derivirana_varijabla>
  </DomainObject.Predmet.ProtustrankaFormatedWithAdressOIB>
  <DomainObject.Predmet.ProtustrankaWithAdress>
    <izvorni_sadrzaj>NAPULJ j.d.o.o. za ugostiteljstvo i usluge Nadin bb, 23223 Nadin</izvorni_sadrzaj>
    <derivirana_varijabla naziv="DomainObject.Predmet.ProtustrankaWithAdress_1">NAPULJ j.d.o.o. za ugostiteljstvo i usluge Nadin bb, 23223 Nadin</derivirana_varijabla>
  </DomainObject.Predmet.ProtustrankaWithAdress>
  <DomainObject.Predmet.ProtustrankaWithAdressOIB>
    <izvorni_sadrzaj>NAPULJ j.d.o.o. za ugostiteljstvo i usluge, OIB 74873197934, Nadin bb, 23223 Nadin</izvorni_sadrzaj>
    <derivirana_varijabla naziv="DomainObject.Predmet.ProtustrankaWithAdressOIB_1">NAPULJ j.d.o.o. za ugostiteljstvo i usluge, OIB 74873197934, Nadin bb, 23223 Nadin</derivirana_varijabla>
  </DomainObject.Predmet.ProtustrankaWithAdressOIB>
  <DomainObject.Predmet.ProtustrankaNazivFormated>
    <izvorni_sadrzaj>NAPULJ j.d.o.o. za ugostiteljstvo i usluge</izvorni_sadrzaj>
    <derivirana_varijabla naziv="DomainObject.Predmet.ProtustrankaNazivFormated_1">NAPULJ j.d.o.o. za ugostiteljstvo i usluge</derivirana_varijabla>
  </DomainObject.Predmet.ProtustrankaNazivFormated>
  <DomainObject.Predmet.ProtustrankaNazivFormatedOIB>
    <izvorni_sadrzaj>NAPULJ j.d.o.o. za ugostiteljstvo i usluge, OIB 74873197934</izvorni_sadrzaj>
    <derivirana_varijabla naziv="DomainObject.Predmet.ProtustrankaNazivFormatedOIB_1">NAPULJ j.d.o.o. za ugostiteljstvo i usluge, OIB 74873197934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Blaženka Galešić</izvorni_sadrzaj>
    <derivirana_varijabla naziv="DomainObject.Predmet.StrankaFormated_1">  FINA; Blaženka Galešić</derivirana_varijabla>
  </DomainObject.Predmet.StrankaFormated>
  <DomainObject.Predmet.StrankaFormatedOIB>
    <izvorni_sadrzaj>  FINA, OIB 85821130368; Blaženka Galešić, OIB 30847420623</izvorni_sadrzaj>
    <derivirana_varijabla naziv="DomainObject.Predmet.StrankaFormatedOIB_1">  FINA, OIB 85821130368; Blaženka Galešić, OIB 30847420623</derivirana_varijabla>
  </DomainObject.Predmet.StrankaFormatedOIB>
  <DomainObject.Predmet.StrankaFormatedWithAdress>
    <izvorni_sadrzaj> FINA; Blaženka Galešić, Nadin 82, 23223 Nadin</izvorni_sadrzaj>
    <derivirana_varijabla naziv="DomainObject.Predmet.StrankaFormatedWithAdress_1"> FINA; Blaženka Galešić, Nadin 82, 23223 Nadin</derivirana_varijabla>
  </DomainObject.Predmet.StrankaFormatedWithAdress>
  <DomainObject.Predmet.StrankaFormatedWithAdressOIB>
    <izvorni_sadrzaj> FINA, OIB 85821130368; Blaženka Galešić, OIB 30847420623, Nadin 82, 23223 Nadin</izvorni_sadrzaj>
    <derivirana_varijabla naziv="DomainObject.Predmet.StrankaFormatedWithAdressOIB_1"> FINA, OIB 85821130368; Blaženka Galešić, OIB 30847420623, Nadin 82, 23223 Nadin</derivirana_varijabla>
  </DomainObject.Predmet.StrankaFormatedWithAdressOIB>
  <DomainObject.Predmet.StrankaWithAdress>
    <izvorni_sadrzaj>FINA ,Blaženka Galešić Nadin 82,23223 Nadin</izvorni_sadrzaj>
    <derivirana_varijabla naziv="DomainObject.Predmet.StrankaWithAdress_1">FINA ,Blaženka Galešić Nadin 82,23223 Nadin</derivirana_varijabla>
  </DomainObject.Predmet.StrankaWithAdress>
  <DomainObject.Predmet.StrankaWithAdressOIB>
    <izvorni_sadrzaj>FINA, OIB 85821130368,Blaženka Galešić, OIB 30847420623, Nadin 82,23223 Nadin</izvorni_sadrzaj>
    <derivirana_varijabla naziv="DomainObject.Predmet.StrankaWithAdressOIB_1">FINA, OIB 85821130368,Blaženka Galešić, OIB 30847420623, Nadin 82,23223 Nadin</derivirana_varijabla>
  </DomainObject.Predmet.StrankaWithAdressOIB>
  <DomainObject.Predmet.StrankaNazivFormated>
    <izvorni_sadrzaj>FINA,Blaženka Galešić</izvorni_sadrzaj>
    <derivirana_varijabla naziv="DomainObject.Predmet.StrankaNazivFormated_1">FINA,Blaženka Galešić</derivirana_varijabla>
  </DomainObject.Predmet.StrankaNazivFormated>
  <DomainObject.Predmet.StrankaNazivFormatedOIB>
    <izvorni_sadrzaj>FINA, OIB 85821130368,Blaženka Galešić, OIB 30847420623</izvorni_sadrzaj>
    <derivirana_varijabla naziv="DomainObject.Predmet.StrankaNazivFormatedOIB_1">FINA, OIB 85821130368,Blaženka Galešić, OIB 30847420623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8994.44</izvorni_sadrzaj>
    <derivirana_varijabla naziv="DomainObject.Predmet.TrenutnaVrijednost_1">8994.44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Blaženka Galešić</item>
    </izvorni_sadrzaj>
    <derivirana_varijabla naziv="DomainObject.Predmet.StrankaListFormated_1">
      <item>FINA</item>
      <item>Blaženka Galešić</item>
    </derivirana_varijabla>
  </DomainObject.Predmet.StrankaListFormated>
  <DomainObject.Predmet.StrankaListFormatedOIB>
    <izvorni_sadrzaj>
      <item>FINA, OIB 85821130368</item>
      <item>Blaženka Galešić, OIB 30847420623</item>
    </izvorni_sadrzaj>
    <derivirana_varijabla naziv="DomainObject.Predmet.StrankaListFormatedOIB_1">
      <item>FINA, OIB 85821130368</item>
      <item>Blaženka Galešić, OIB 30847420623</item>
    </derivirana_varijabla>
  </DomainObject.Predmet.StrankaListFormatedOIB>
  <DomainObject.Predmet.StrankaListFormatedWithAdress>
    <izvorni_sadrzaj>
      <item>FINA</item>
      <item>Blaženka Galešić, Nadin 82, 23223 Nadin</item>
    </izvorni_sadrzaj>
    <derivirana_varijabla naziv="DomainObject.Predmet.StrankaListFormatedWithAdress_1">
      <item>FINA</item>
      <item>Blaženka Galešić, Nadin 82, 23223 Nadin</item>
    </derivirana_varijabla>
  </DomainObject.Predmet.StrankaListFormatedWithAdress>
  <DomainObject.Predmet.StrankaListFormatedWithAdressOIB>
    <izvorni_sadrzaj>
      <item>FINA, OIB 85821130368</item>
      <item>Blaženka Galešić, OIB 30847420623, Nadin 82, 23223 Nadin</item>
    </izvorni_sadrzaj>
    <derivirana_varijabla naziv="DomainObject.Predmet.StrankaListFormatedWithAdressOIB_1">
      <item>FINA, OIB 85821130368</item>
      <item>Blaženka Galešić, OIB 30847420623, Nadin 82, 23223 Nadin</item>
    </derivirana_varijabla>
  </DomainObject.Predmet.StrankaListFormatedWithAdressOIB>
  <DomainObject.Predmet.StrankaListNazivFormated>
    <izvorni_sadrzaj>
      <item>FINA</item>
      <item>Blaženka Galešić</item>
    </izvorni_sadrzaj>
    <derivirana_varijabla naziv="DomainObject.Predmet.StrankaListNazivFormated_1">
      <item>FINA</item>
      <item>Blaženka Galešić</item>
    </derivirana_varijabla>
  </DomainObject.Predmet.StrankaListNazivFormated>
  <DomainObject.Predmet.StrankaListNazivFormatedOIB>
    <izvorni_sadrzaj>
      <item>FINA, OIB 85821130368</item>
      <item>Blaženka Galešić, OIB 30847420623</item>
    </izvorni_sadrzaj>
    <derivirana_varijabla naziv="DomainObject.Predmet.StrankaListNazivFormatedOIB_1">
      <item>FINA, OIB 85821130368</item>
      <item>Blaženka Galešić, OIB 30847420623</item>
    </derivirana_varijabla>
  </DomainObject.Predmet.StrankaListNazivFormatedOIB>
  <DomainObject.Predmet.ProtuStrankaListFormated>
    <izvorni_sadrzaj>
      <item>NAPULJ j.d.o.o. za ugostiteljstvo i usluge</item>
    </izvorni_sadrzaj>
    <derivirana_varijabla naziv="DomainObject.Predmet.ProtuStrankaListFormated_1">
      <item>NAPULJ j.d.o.o. za ugostiteljstvo i usluge</item>
    </derivirana_varijabla>
  </DomainObject.Predmet.ProtuStrankaListFormated>
  <DomainObject.Predmet.ProtuStrankaListFormatedOIB>
    <izvorni_sadrzaj>
      <item>NAPULJ j.d.o.o. za ugostiteljstvo i usluge, OIB 74873197934</item>
    </izvorni_sadrzaj>
    <derivirana_varijabla naziv="DomainObject.Predmet.ProtuStrankaListFormatedOIB_1">
      <item>NAPULJ j.d.o.o. za ugostiteljstvo i usluge, OIB 74873197934</item>
    </derivirana_varijabla>
  </DomainObject.Predmet.ProtuStrankaListFormatedOIB>
  <DomainObject.Predmet.ProtuStrankaListFormatedWithAdress>
    <izvorni_sadrzaj>
      <item>NAPULJ j.d.o.o. za ugostiteljstvo i usluge, Nadin bb, 23223 Nadin</item>
    </izvorni_sadrzaj>
    <derivirana_varijabla naziv="DomainObject.Predmet.ProtuStrankaListFormatedWithAdress_1">
      <item>NAPULJ j.d.o.o. za ugostiteljstvo i usluge, Nadin bb, 23223 Nadin</item>
    </derivirana_varijabla>
  </DomainObject.Predmet.ProtuStrankaListFormatedWithAdress>
  <DomainObject.Predmet.ProtuStrankaListFormatedWithAdressOIB>
    <izvorni_sadrzaj>
      <item>NAPULJ j.d.o.o. za ugostiteljstvo i usluge, OIB 74873197934, Nadin bb, 23223 Nadin</item>
    </izvorni_sadrzaj>
    <derivirana_varijabla naziv="DomainObject.Predmet.ProtuStrankaListFormatedWithAdressOIB_1">
      <item>NAPULJ j.d.o.o. za ugostiteljstvo i usluge, OIB 74873197934, Nadin bb, 23223 Nadin</item>
    </derivirana_varijabla>
  </DomainObject.Predmet.ProtuStrankaListFormatedWithAdressOIB>
  <DomainObject.Predmet.ProtuStrankaListNazivFormated>
    <izvorni_sadrzaj>
      <item>NAPULJ j.d.o.o. za ugostiteljstvo i usluge</item>
    </izvorni_sadrzaj>
    <derivirana_varijabla naziv="DomainObject.Predmet.ProtuStrankaListNazivFormated_1">
      <item>NAPULJ j.d.o.o. za ugostiteljstvo i usluge</item>
    </derivirana_varijabla>
  </DomainObject.Predmet.ProtuStrankaListNazivFormated>
  <DomainObject.Predmet.ProtuStrankaListNazivFormatedOIB>
    <izvorni_sadrzaj>
      <item>NAPULJ j.d.o.o. za ugostiteljstvo i usluge, OIB 74873197934</item>
    </izvorni_sadrzaj>
    <derivirana_varijabla naziv="DomainObject.Predmet.ProtuStrankaListNazivFormatedOIB_1">
      <item>NAPULJ j.d.o.o. za ugostiteljstvo i usluge, OIB 74873197934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NAPULJ j.d.o.o. za ugostiteljstvo i usluge</izvorni_sadrzaj>
    <derivirana_varijabla naziv="DomainObject.Predmet.ProtustrankaIDrugi_1">NAPULJ j.d.o.o. za ugostiteljstvo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NAPULJ j.d.o.o. za ugostiteljstvo i usluge, OIB 74873197934, Nadin bb, 23223 Nadin</izvorni_sadrzaj>
    <derivirana_varijabla naziv="DomainObject.Predmet.ProtustrankaIDrugiAdressOIB_1">NAPULJ j.d.o.o. za ugostiteljstvo i usluge, OIB 74873197934,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NAPULJ j.d.o.o. za ugostiteljstvo i usluge</item>
      <item>Blaženka Galešić</item>
    </izvorni_sadrzaj>
    <derivirana_varijabla naziv="DomainObject.Predmet.SudioniciListNaziv_1">
      <item>FINA</item>
      <item>NAPULJ j.d.o.o. za ugostiteljstvo i usluge</item>
      <item>Blaženka Galešić</item>
    </derivirana_varijabla>
  </DomainObject.Predmet.SudioniciListNaziv>
  <DomainObject.Predmet.SudioniciListAdressOIB>
    <izvorni_sadrzaj>
      <item>FINA, OIB 85821130368</item>
      <item>NAPULJ j.d.o.o. za ugostiteljstvo i usluge, OIB 74873197934, Nadin bb,23223 Nadin</item>
      <item>Blaženka Galešić, OIB 30847420623, Nadin 82,23223 Nadin</item>
    </izvorni_sadrzaj>
    <derivirana_varijabla naziv="DomainObject.Predmet.SudioniciListAdressOIB_1">
      <item>FINA, OIB 85821130368</item>
      <item>NAPULJ j.d.o.o. za ugostiteljstvo i usluge, OIB 74873197934, Nadin bb,23223 Nadin</item>
      <item>Blaženka Galešić, OIB 30847420623, Nadin 82,23223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74873197934</item>
      <item>, OIB 30847420623</item>
    </izvorni_sadrzaj>
    <derivirana_varijabla naziv="DomainObject.Predmet.SudioniciListNazivOIB_1">
      <item>, OIB 85821130368</item>
      <item>, OIB 74873197934</item>
      <item>, OIB 30847420623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236</properties:Words>
  <properties:Characters>1139</properties:Characters>
  <properties:Lines>50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abajlo</dc:creator>
  <cp:lastModifiedBy>Ante Rubelj</cp:lastModifiedBy>
  <cp:lastPrinted>2016-10-07T07:48:00Z</cp:lastPrinted>
  <dcterms:modified xmlns:xsi="http://www.w3.org/2001/XMLSchema-instance" xsi:type="dcterms:W3CDTF">2018-03-12T13:04:00Z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(1ST-964-16- Frane Zvonimir Negro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