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5ad4" w14:paraId="b2e5ad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FD6D16" w:rsidP="00852EB8" w:rsidR="0071504A">
      <w:pPr>
        <w:pStyle w:val="Odlomakpopisa"/>
        <w:ind w:left="5400"/>
        <w:jc w:val="right"/>
      </w:pPr>
      <w:r>
        <w:t>DUBRAVKO KATIĆ</w:t>
      </w:r>
    </w:p>
    <w:p w:rsidRDefault="00FD6D16" w:rsidP="00852EB8" w:rsidR="00FD6D16">
      <w:pPr>
        <w:pStyle w:val="Odlomakpopisa"/>
        <w:ind w:left="5400"/>
        <w:jc w:val="right"/>
      </w:pPr>
      <w:proofErr w:type="spellStart"/>
      <w:r>
        <w:t>Šenova</w:t>
      </w:r>
      <w:proofErr w:type="spellEnd"/>
      <w:r>
        <w:t xml:space="preserve"> ulica 3</w:t>
      </w:r>
    </w:p>
    <w:p w:rsidRDefault="00FD6D16" w:rsidP="00852EB8" w:rsidR="00FD6D16">
      <w:pPr>
        <w:pStyle w:val="Odlomakpopisa"/>
        <w:ind w:left="5400"/>
        <w:jc w:val="right"/>
      </w:pPr>
      <w:r>
        <w:t>10 000 ZAGREB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FD6D16">
        <w:t>4/17</w:t>
      </w:r>
      <w:r w:rsidR="002A6FBD">
        <w:t>-4</w:t>
      </w:r>
      <w:r>
        <w:t xml:space="preserve"> od </w:t>
      </w:r>
      <w:r w:rsidR="00FD6D16">
        <w:t>10. siječnja 2017</w:t>
      </w:r>
      <w:r>
        <w:t xml:space="preserve">. pokrenut je prethodni postupak radi utvrđivanja uvjeta za otvaranje stečajnog postupka nad stečajnim dužnikom </w:t>
      </w:r>
      <w:r w:rsidR="00FD6D16" w:rsidRPr="00DC23B3">
        <w:t>EOL NAUTIKA d.o.o., Zadar, Ulica Marijane Radev 45, OIB: 19530934876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FD6D16">
        <w:t>8. veljače 2017</w:t>
      </w:r>
      <w:r w:rsidR="007C0F7F">
        <w:t>. u</w:t>
      </w:r>
      <w:r w:rsidR="007C0F7F" w:rsidRPr="00F60CD9">
        <w:t xml:space="preserve"> </w:t>
      </w:r>
      <w:r w:rsidR="00FD6D16">
        <w:t>08,55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FD6D16">
        <w:t>8. veljače 2017. u 08,57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D6D16">
        <w:t>10. siječnja 2017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52218F" w:rsidP="0052218F" w:rsidR="0052218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Sutkinja</w:t>
      </w:r>
    </w:p>
    <w:p w:rsidRDefault="0052218F" w:rsidP="0052218F" w:rsidR="0052218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 xml:space="preserve">, </w:t>
      </w:r>
      <w:proofErr w:type="spellStart"/>
      <w:r>
        <w:t>v.r</w:t>
      </w:r>
      <w:proofErr w:type="spellEnd"/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4556408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 xml:space="preserve"> 1 St-</w:t>
    </w:r>
    <w:r w:rsidR="00FD6D16">
      <w:rPr>
        <w:b/>
        <w:bCs/>
        <w:sz w:val="28"/>
      </w:rPr>
      <w:t>4/17-5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218F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97067"/>
    <w:rsid w:val="00BB1A7F"/>
    <w:rsid w:val="00C11C35"/>
    <w:rsid w:val="00C11E12"/>
    <w:rsid w:val="00C3783E"/>
    <w:rsid w:val="00C47314"/>
    <w:rsid w:val="00C55BC5"/>
    <w:rsid w:val="00C57528"/>
    <w:rsid w:val="00C62B17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C477C"/>
    <w:rsid w:val="00ED32D7"/>
    <w:rsid w:val="00EF21CE"/>
    <w:rsid w:val="00EF3E54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6D16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B1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B1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B1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B1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B1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B1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1A588-5D49-4274-90A8-0BB2265CD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160</properties:Words>
  <properties:Characters>870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2017-01-10T08:01:00Z</dcterms:created>
  <dc:creator>Ardena Bajlo</dc:creator>
  <cp:lastModifiedBy>wsadmin</cp:lastModifiedBy>
  <cp:lastPrinted>2017-01-10T13:35:00Z</cp:lastPrinted>
  <dcterms:modified xmlns:xsi="http://www.w3.org/2001/XMLSchema-instance" xsi:type="dcterms:W3CDTF">2017-01-10T13:35:00Z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