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b7d6" w14:paraId="859b7d6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2A0B20">
        <w:t>-398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2A0B20">
        <w:t>BIOIMPULS</w:t>
      </w:r>
      <w:r w:rsidR="00183004">
        <w:t xml:space="preserve"> d.o.o.</w:t>
      </w:r>
      <w:r w:rsidR="00B22298">
        <w:t>,</w:t>
      </w:r>
      <w:r w:rsidR="001605F0">
        <w:t xml:space="preserve"> </w:t>
      </w:r>
      <w:r w:rsidR="002A0B20">
        <w:t>Split, R. Boškovića 7, poslovni prostor br. 70</w:t>
      </w:r>
      <w:r w:rsidR="00B22298">
        <w:t>,</w:t>
      </w:r>
      <w:r w:rsidR="002A0B20">
        <w:t xml:space="preserve"> OIB: 13538847577</w:t>
      </w:r>
      <w:r w:rsidR="0024413C">
        <w:t>, MBS:</w:t>
      </w:r>
      <w:r w:rsidR="002A0B20">
        <w:t xml:space="preserve"> 060256634</w:t>
      </w:r>
      <w:r w:rsidR="00F576EC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2A0B20" w:rsidRPr="002A0B20">
        <w:t xml:space="preserve">BIOIMPULS d.o.o., Split, R. Boškovića 7, poslovni prostor br. 70, OIB: 13538847577, MBS: 060256634,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2A0B20">
        <w:t>1526</w:t>
      </w:r>
      <w:r>
        <w:t xml:space="preserve"> dana, u </w:t>
      </w:r>
      <w:r w:rsidR="00E076CF">
        <w:t>u</w:t>
      </w:r>
      <w:r w:rsidR="001E6581">
        <w:t>kupnom iznosu o</w:t>
      </w:r>
      <w:r w:rsidR="002A0B20">
        <w:t>d 25.438,40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2A0B20">
        <w:t>3. ST-398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83004"/>
    <w:rsid w:val="00191359"/>
    <w:rsid w:val="001A7F97"/>
    <w:rsid w:val="001E0A16"/>
    <w:rsid w:val="001E6581"/>
    <w:rsid w:val="0024413C"/>
    <w:rsid w:val="0025689E"/>
    <w:rsid w:val="00296435"/>
    <w:rsid w:val="002A0B20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43777"/>
    <w:rsid w:val="005F0E13"/>
    <w:rsid w:val="00602A20"/>
    <w:rsid w:val="0070513C"/>
    <w:rsid w:val="00737DD6"/>
    <w:rsid w:val="007648D8"/>
    <w:rsid w:val="00776F7C"/>
    <w:rsid w:val="00787AFC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85998"/>
    <w:rsid w:val="009E1BCA"/>
    <w:rsid w:val="009E337A"/>
    <w:rsid w:val="009F1E68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E2203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139C9"/>
    <w:rsid w:val="00F21228"/>
    <w:rsid w:val="00F555EE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2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2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2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2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2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2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2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2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2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2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St-398/2015</izvorni_sadrzaj>
    <derivirana_varijabla naziv="DomainObject.Predmet.OznakaBroj_1">St-398/2015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BIOIMPULS d.o.o. za proizvodnju goriva</izvorni_sadrzaj>
    <derivirana_varijabla naziv="DomainObject.Predmet.ProtustrankaFormated_1">  BIOIMPULS d.o.o. za proizvodnju goriva</derivirana_varijabla>
  </DomainObject.Predmet.ProtustrankaFormated>
  <DomainObject.Predmet.ProtustrankaFormatedOIB>
    <izvorni_sadrzaj>  BIOIMPULS d.o.o. za proizvodnju goriva, OIB 13538847577</izvorni_sadrzaj>
    <derivirana_varijabla naziv="DomainObject.Predmet.ProtustrankaFormatedOIB_1">  BIOIMPULS d.o.o. za proizvodnju goriva, OIB 13538847577</derivirana_varijabla>
  </DomainObject.Predmet.ProtustrankaFormatedOIB>
  <DomainObject.Predmet.ProtustrankaFormatedWithAdress>
    <izvorni_sadrzaj> BIOIMPULS d.o.o. za proizvodnju goriva, Ruđera Boškovića 7, poslovni prostor br. 70, 21000 Split</izvorni_sadrzaj>
    <derivirana_varijabla naziv="DomainObject.Predmet.ProtustrankaFormatedWithAdress_1"> BIOIMPULS d.o.o. za proizvodnju goriva, Ruđera Boškovića 7, poslovni prostor br. 70, 21000 Split</derivirana_varijabla>
  </DomainObject.Predmet.ProtustrankaFormatedWithAdress>
  <DomainObject.Predmet.ProtustrankaFormatedWithAdressOIB>
    <izvorni_sadrzaj> BIOIMPULS d.o.o. za proizvodnju goriva, OIB 13538847577, Ruđera Boškovića 7, poslovni prostor br. 70, 21000 Split</izvorni_sadrzaj>
    <derivirana_varijabla naziv="DomainObject.Predmet.ProtustrankaFormatedWithAdressOIB_1"> BIOIMPULS d.o.o. za proizvodnju goriva, OIB 13538847577, Ruđera Boškovića 7, poslovni prostor br. 70, 21000 Split</derivirana_varijabla>
  </DomainObject.Predmet.ProtustrankaFormatedWithAdressOIB>
  <DomainObject.Predmet.ProtustrankaWithAdress>
    <izvorni_sadrzaj>BIOIMPULS d.o.o. za proizvodnju goriva Ruđera Boškovića 7, poslovni prostor br. 70, 21000 Split</izvorni_sadrzaj>
    <derivirana_varijabla naziv="DomainObject.Predmet.ProtustrankaWithAdress_1">BIOIMPULS d.o.o. za proizvodnju goriva Ruđera Boškovića 7, poslovni prostor br. 70, 21000 Split</derivirana_varijabla>
  </DomainObject.Predmet.ProtustrankaWithAdress>
  <DomainObject.Predmet.ProtustrankaWithAdressOIB>
    <izvorni_sadrzaj>BIOIMPULS d.o.o. za proizvodnju goriva, OIB 13538847577, Ruđera Boškovića 7, poslovni prostor br. 70, 21000 Split</izvorni_sadrzaj>
    <derivirana_varijabla naziv="DomainObject.Predmet.ProtustrankaWithAdressOIB_1">BIOIMPULS d.o.o. za proizvodnju goriva, OIB 13538847577, Ruđera Boškovića 7, poslovni prostor br. 70, 21000 Split</derivirana_varijabla>
  </DomainObject.Predmet.ProtustrankaWithAdressOIB>
  <DomainObject.Predmet.ProtustrankaNazivFormated>
    <izvorni_sadrzaj>BIOIMPULS d.o.o. za proizvodnju goriva</izvorni_sadrzaj>
    <derivirana_varijabla naziv="DomainObject.Predmet.ProtustrankaNazivFormated_1">BIOIMPULS d.o.o. za proizvodnju goriva</derivirana_varijabla>
  </DomainObject.Predmet.ProtustrankaNazivFormated>
  <DomainObject.Predmet.ProtustrankaNazivFormatedOIB>
    <izvorni_sadrzaj>BIOIMPULS d.o.o. za proizvodnju goriva, OIB 13538847577</izvorni_sadrzaj>
    <derivirana_varijabla naziv="DomainObject.Predmet.ProtustrankaNazivFormatedOIB_1">BIOIMPULS d.o.o. za proizvodnju goriva, OIB 13538847577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25487.84</izvorni_sadrzaj>
    <derivirana_varijabla naziv="DomainObject.Predmet.TrenutnaVrijednost_1">25487.84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BIOIMPULS d.o.o. za proizvodnju goriva</item>
    </izvorni_sadrzaj>
    <derivirana_varijabla naziv="DomainObject.Predmet.ProtuStrankaListFormated_1">
      <item>BIOIMPULS d.o.o. za proizvodnju goriva</item>
    </derivirana_varijabla>
  </DomainObject.Predmet.ProtuStrankaListFormated>
  <DomainObject.Predmet.ProtuStrankaListFormatedOIB>
    <izvorni_sadrzaj>
      <item>BIOIMPULS d.o.o. za proizvodnju goriva, OIB 13538847577</item>
    </izvorni_sadrzaj>
    <derivirana_varijabla naziv="DomainObject.Predmet.ProtuStrankaListFormatedOIB_1">
      <item>BIOIMPULS d.o.o. za proizvodnju goriva, OIB 13538847577</item>
    </derivirana_varijabla>
  </DomainObject.Predmet.ProtuStrankaListFormatedOIB>
  <DomainObject.Predmet.ProtuStrankaListFormatedWithAdress>
    <izvorni_sadrzaj>
      <item>BIOIMPULS d.o.o. za proizvodnju goriva, Ruđera Boškovića 7, poslovni prostor br. 70, 21000 Split</item>
    </izvorni_sadrzaj>
    <derivirana_varijabla naziv="DomainObject.Predmet.ProtuStrankaListFormatedWithAdress_1">
      <item>BIOIMPULS d.o.o. za proizvodnju goriva, Ruđera Boškovića 7, poslovni prostor br. 70, 21000 Split</item>
    </derivirana_varijabla>
  </DomainObject.Predmet.ProtuStrankaListFormatedWithAdress>
  <DomainObject.Predmet.ProtuStrankaListFormatedWithAdressOIB>
    <izvorni_sadrzaj>
      <item>BIOIMPULS d.o.o. za proizvodnju goriva, OIB 13538847577, Ruđera Boškovića 7, poslovni prostor br. 70, 21000 Split</item>
    </izvorni_sadrzaj>
    <derivirana_varijabla naziv="DomainObject.Predmet.ProtuStrankaListFormatedWithAdressOIB_1">
      <item>BIOIMPULS d.o.o. za proizvodnju goriva, OIB 13538847577, Ruđera Boškovića 7, poslovni prostor br. 70, 21000 Split</item>
    </derivirana_varijabla>
  </DomainObject.Predmet.ProtuStrankaListFormatedWithAdressOIB>
  <DomainObject.Predmet.ProtuStrankaListNazivFormated>
    <izvorni_sadrzaj>
      <item>BIOIMPULS d.o.o. za proizvodnju goriva</item>
    </izvorni_sadrzaj>
    <derivirana_varijabla naziv="DomainObject.Predmet.ProtuStrankaListNazivFormated_1">
      <item>BIOIMPULS d.o.o. za proizvodnju goriva</item>
    </derivirana_varijabla>
  </DomainObject.Predmet.ProtuStrankaListNazivFormated>
  <DomainObject.Predmet.ProtuStrankaListNazivFormatedOIB>
    <izvorni_sadrzaj>
      <item>BIOIMPULS d.o.o. za proizvodnju goriva, OIB 13538847577</item>
    </izvorni_sadrzaj>
    <derivirana_varijabla naziv="DomainObject.Predmet.ProtuStrankaListNazivFormatedOIB_1">
      <item>BIOIMPULS d.o.o. za proizvodnju goriva, OIB 13538847577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BIOIMPULS d.o.o. za proizvodnju goriva</izvorni_sadrzaj>
    <derivirana_varijabla naziv="DomainObject.Predmet.ProtustrankaIDrugi_1">BIOIMPULS d.o.o. za proizvodnju goriva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BIOIMPULS d.o.o. za proizvodnju goriva, OIB 13538847577, Ruđera Boškovića 7, poslovni prostor br. 70, 21000 Split</izvorni_sadrzaj>
    <derivirana_varijabla naziv="DomainObject.Predmet.ProtustrankaIDrugiAdressOIB_1">BIOIMPULS d.o.o. za proizvodnju goriva, OIB 13538847577, Ruđera Boškovića 7, poslovni prostor br. 70,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BIOIMPULS d.o.o. za proizvodnju goriva</item>
    </izvorni_sadrzaj>
    <derivirana_varijabla naziv="DomainObject.Predmet.SudioniciListNaziv_1">
      <item>FINA SPLIT</item>
      <item>BIOIMPULS d.o.o. za proizvodnju goriva</item>
    </derivirana_varijabla>
  </DomainObject.Predmet.SudioniciListNaziv>
  <DomainObject.Predmet.SudioniciListAdressOIB>
    <izvorni_sadrzaj>
      <item>FINA SPLIT, Mažuranićevo šetalište 24 b,21000 Split</item>
      <item>BIOIMPULS d.o.o. za proizvodnju goriva, OIB 13538847577, Ruđera Boškovića 7, poslovni prostor br. 70,21000 Split</item>
    </izvorni_sadrzaj>
    <derivirana_varijabla naziv="DomainObject.Predmet.SudioniciListAdressOIB_1">
      <item>FINA SPLIT, Mažuranićevo šetalište 24 b,21000 Split</item>
      <item>BIOIMPULS d.o.o. za proizvodnju goriva, OIB 13538847577, Ruđera Boškovića 7, poslovni prostor br. 70,21000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13538847577</item>
    </izvorni_sadrzaj>
    <derivirana_varijabla naziv="DomainObject.Predmet.SudioniciListNazivOIB_1">
      <item>, OIB null</item>
      <item>, OIB 13538847577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317</properties:Words>
  <properties:Characters>1802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2015-11-20T07:47:00Z</dcterms:created>
  <dc:creator>Lari Glavaš</dc:creator>
  <cp:lastModifiedBy>Lari Glavaš</cp:lastModifiedBy>
  <cp:lastPrinted>2015-11-20T07:47:00Z</cp:lastPrinted>
  <dcterms:modified xmlns:xsi="http://www.w3.org/2001/XMLSchema-instance" xsi:type="dcterms:W3CDTF">2015-11-20T07:49:00Z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