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86eff" w14:paraId="6786eff" w:rsidRDefault="005E60C0" w:rsidP="005E60C0" w:rsidR="005E60C0" w:rsidRPr="005759DD">
      <w:pPr>
        <w15:collapsed w:val="false"/>
      </w:pPr>
      <w:bookmarkStart w:name="_GoBack" w:id="0"/>
      <w:bookmarkEnd w:id="0"/>
      <w:r w:rsidRPr="005759DD">
        <w:tab/>
      </w:r>
      <w:r w:rsidRPr="005759DD">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5E60C0" w:rsidP="005E60C0" w:rsidR="005E60C0" w:rsidRPr="005759DD">
      <w:r w:rsidRPr="005759DD">
        <w:t xml:space="preserve">  Republika Hrvatska</w:t>
      </w:r>
    </w:p>
    <w:p w:rsidRDefault="005E60C0" w:rsidP="005E60C0" w:rsidR="005E60C0" w:rsidRPr="005759DD">
      <w:r w:rsidRPr="005759DD">
        <w:t>Trgovački sud u Osijeku</w:t>
      </w:r>
    </w:p>
    <w:p w:rsidRDefault="005E60C0" w:rsidP="005E60C0" w:rsidR="005E60C0" w:rsidRPr="005759DD">
      <w:r w:rsidRPr="005759DD">
        <w:t xml:space="preserve">  Osijek, Zagrebačka 2</w:t>
      </w:r>
    </w:p>
    <w:p w:rsidRDefault="005E60C0" w:rsidP="006F308D" w:rsidR="005E60C0" w:rsidRPr="005759DD">
      <w:pPr>
        <w:ind w:hanging="720" w:left="360"/>
        <w:jc w:val="both"/>
        <w:rPr>
          <w:rStyle w:val="Naglaeno"/>
          <w:b w:val="false"/>
        </w:rPr>
      </w:pPr>
    </w:p>
    <w:p w:rsidRDefault="005E60C0" w:rsidP="006F308D" w:rsidR="005E60C0" w:rsidRPr="005759DD">
      <w:pPr>
        <w:ind w:hanging="720" w:left="360"/>
        <w:jc w:val="both"/>
        <w:rPr>
          <w:rStyle w:val="Naglaeno"/>
          <w:b w:val="false"/>
        </w:rPr>
      </w:pPr>
    </w:p>
    <w:p w:rsidRDefault="005E60C0" w:rsidP="005E60C0" w:rsidR="006F308D" w:rsidRPr="005759DD">
      <w:pPr>
        <w:jc w:val="center"/>
        <w:rPr>
          <w:rStyle w:val="Naglaeno"/>
          <w:b w:val="false"/>
          <w:bCs w:val="false"/>
        </w:rPr>
      </w:pPr>
      <w:r w:rsidRPr="005759DD">
        <w:t>REPUBLIKA HRVATSKA</w:t>
      </w:r>
    </w:p>
    <w:p w:rsidRDefault="00BC548C" w:rsidP="00BC548C" w:rsidR="00BC548C" w:rsidRPr="005759DD">
      <w:pPr>
        <w:jc w:val="center"/>
      </w:pPr>
      <w:r w:rsidRPr="005759DD">
        <w:t>Z A K L J U Č A K</w:t>
      </w:r>
    </w:p>
    <w:p w:rsidRDefault="00472B40" w:rsidP="00472B40" w:rsidR="00472B40" w:rsidRPr="005759DD">
      <w:pPr>
        <w:jc w:val="both"/>
      </w:pPr>
    </w:p>
    <w:p w:rsidRDefault="004120DB" w:rsidP="004120DB" w:rsidR="004120DB" w:rsidRPr="005759DD">
      <w:pPr>
        <w:jc w:val="both"/>
      </w:pPr>
    </w:p>
    <w:p w:rsidRDefault="005E60C0" w:rsidP="005E60C0" w:rsidR="005E60C0" w:rsidRPr="005759DD">
      <w:pPr>
        <w:ind w:firstLine="708"/>
        <w:jc w:val="both"/>
        <w:rPr>
          <w:color w:val="000000"/>
        </w:rPr>
      </w:pPr>
      <w:r w:rsidRPr="005759DD">
        <w:rPr>
          <w:color w:val="000000"/>
        </w:rPr>
        <w:t xml:space="preserve">Trgovački sud u Osijeku, </w:t>
      </w:r>
      <w:r w:rsidRPr="005759DD">
        <w:t>po stečajnom sucu mr. sc. Borisu Vukoviću</w:t>
      </w:r>
      <w:r w:rsidRPr="005759DD">
        <w:rPr>
          <w:color w:val="000000"/>
        </w:rPr>
        <w:t xml:space="preserve">, povodom prijedloga predlagatelja </w:t>
      </w:r>
      <w:r w:rsidRPr="005759DD">
        <w:t xml:space="preserve">FINANCIJSKA AGENCIJA OIB: 85821130368, Regionalni centar Zagreb, Trg svibanjskih žrtava 1995. 1, Zagreb, za otvaranje stečajnog postupka nad dužnikom AQUA GOLD j.d.o.o., Zagreb, II. </w:t>
      </w:r>
      <w:proofErr w:type="spellStart"/>
      <w:r w:rsidRPr="005759DD">
        <w:t>Zabunovec</w:t>
      </w:r>
      <w:proofErr w:type="spellEnd"/>
      <w:r w:rsidRPr="005759DD">
        <w:t xml:space="preserve"> 12, MBS: 080920930, OIB: 54768792447</w:t>
      </w:r>
      <w:r w:rsidRPr="005759DD">
        <w:rPr>
          <w:color w:val="000000"/>
        </w:rPr>
        <w:t>, dana 28. prosinca 2018. godine</w:t>
      </w:r>
    </w:p>
    <w:p w:rsidRDefault="005E60C0" w:rsidP="005E60C0" w:rsidR="005E60C0" w:rsidRPr="005759DD">
      <w:pPr>
        <w:jc w:val="both"/>
      </w:pPr>
    </w:p>
    <w:p w:rsidRDefault="00BC548C" w:rsidP="00BC548C" w:rsidR="00BC548C" w:rsidRPr="005759DD">
      <w:pPr>
        <w:jc w:val="both"/>
      </w:pPr>
    </w:p>
    <w:p w:rsidRDefault="00BC548C" w:rsidP="00BC548C" w:rsidR="00BC548C" w:rsidRPr="005759DD">
      <w:pPr>
        <w:jc w:val="center"/>
      </w:pPr>
      <w:r w:rsidRPr="005759DD">
        <w:t>z a k l j u č i o  j e</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1. Naređuje se zakonsk</w:t>
      </w:r>
      <w:r w:rsidR="00CD7981" w:rsidRPr="005759DD">
        <w:t>o</w:t>
      </w:r>
      <w:r w:rsidRPr="005759DD">
        <w:t>m zastupni</w:t>
      </w:r>
      <w:r w:rsidR="00CD7981" w:rsidRPr="005759DD">
        <w:t>ku</w:t>
      </w:r>
      <w:r w:rsidRPr="005759DD">
        <w:t xml:space="preserve"> dužnika </w:t>
      </w:r>
      <w:r w:rsidR="005E60C0" w:rsidRPr="005759DD">
        <w:t xml:space="preserve">direktoru Ivanu Kolak, OIB: 95204326844, Zagreb, </w:t>
      </w:r>
      <w:proofErr w:type="spellStart"/>
      <w:r w:rsidR="005E60C0" w:rsidRPr="005759DD">
        <w:t>Zabunovec</w:t>
      </w:r>
      <w:proofErr w:type="spellEnd"/>
      <w:r w:rsidR="005E60C0" w:rsidRPr="005759DD">
        <w:t xml:space="preserve"> I. 12</w:t>
      </w:r>
      <w:r w:rsidR="00D05470" w:rsidRPr="005759DD">
        <w:t xml:space="preserve">, </w:t>
      </w:r>
      <w:r w:rsidRPr="005759DD">
        <w:t xml:space="preserve">da u roku 8 (osam) dana preda sudu pisano izvješće o financijsko-gospodarskom stanju dužnika, te popis imovine i obveza, temeljem čl. 117., čl. 16. i čl. 17. </w:t>
      </w:r>
      <w:r w:rsidRPr="005759DD">
        <w:rPr>
          <w:color w:val="000000"/>
        </w:rPr>
        <w:t xml:space="preserve">Stečajnog zakona (Narodne novine 71/15 i 104/17 dalje: SZ-a) </w:t>
      </w:r>
      <w:r w:rsidRPr="005759DD">
        <w:t>uz odgovarajuću primjenu odredbi članka 177., 178. i 180. navedenog Zakona.</w:t>
      </w:r>
    </w:p>
    <w:p w:rsidRDefault="00BC548C" w:rsidP="00BC548C" w:rsidR="00BC548C" w:rsidRPr="005759DD">
      <w:pPr>
        <w:ind w:hanging="284" w:left="284"/>
        <w:jc w:val="both"/>
      </w:pPr>
    </w:p>
    <w:p w:rsidRDefault="002D4511" w:rsidP="00BC548C" w:rsidR="00BC548C" w:rsidRPr="005759DD">
      <w:pPr>
        <w:jc w:val="both"/>
        <w:rPr>
          <w:rFonts w:eastAsia="Calibri"/>
        </w:rPr>
      </w:pPr>
      <w:r w:rsidRPr="005759DD">
        <w:t>2</w:t>
      </w:r>
      <w:r w:rsidR="00BC548C" w:rsidRPr="005759DD">
        <w:t>. U  p</w:t>
      </w:r>
      <w:r w:rsidR="00BC548C" w:rsidRPr="005759DD">
        <w:rPr>
          <w:rFonts w:eastAsia="Calibri"/>
        </w:rPr>
        <w:t>isano</w:t>
      </w:r>
      <w:r w:rsidR="00BC548C" w:rsidRPr="005759DD">
        <w:t>m izvješću</w:t>
      </w:r>
      <w:r w:rsidR="00BC548C" w:rsidRPr="005759DD">
        <w:rPr>
          <w:rFonts w:eastAsia="Calibri"/>
        </w:rPr>
        <w:t xml:space="preserve"> o financijsko-gospodar</w:t>
      </w:r>
      <w:r w:rsidR="00BC548C" w:rsidRPr="005759DD">
        <w:t>skom stanju dužnika, među ostalim, trebaju</w:t>
      </w:r>
      <w:r w:rsidR="00BC548C" w:rsidRPr="005759DD">
        <w:rPr>
          <w:rFonts w:eastAsia="Calibri"/>
        </w:rPr>
        <w:t xml:space="preserve"> biti naznačeni</w:t>
      </w:r>
      <w:r w:rsidR="00BC548C" w:rsidRPr="005759DD">
        <w:t xml:space="preserve"> i</w:t>
      </w:r>
      <w:r w:rsidR="00BC548C" w:rsidRPr="005759DD">
        <w:rPr>
          <w:rFonts w:eastAsia="Calibri"/>
        </w:rPr>
        <w:t xml:space="preserve"> podaci</w:t>
      </w:r>
      <w:r w:rsidR="00BC548C" w:rsidRPr="005759DD">
        <w:t xml:space="preserve"> o imovini dužnika,</w:t>
      </w:r>
      <w:r w:rsidR="00BC548C" w:rsidRPr="005759DD">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5759DD">
      <w:pPr>
        <w:jc w:val="both"/>
      </w:pPr>
    </w:p>
    <w:p w:rsidRDefault="00BC548C" w:rsidP="00CD1475" w:rsidR="00BC548C" w:rsidRPr="005759DD">
      <w:pPr>
        <w:jc w:val="both"/>
      </w:pPr>
      <w:r w:rsidRPr="005759DD">
        <w:t xml:space="preserve">Popis imovine i obveze dužnika </w:t>
      </w:r>
      <w:r w:rsidR="005E60C0" w:rsidRPr="005759DD">
        <w:t xml:space="preserve">AQUA GOLD j.d.o.o., Zagreb, II. </w:t>
      </w:r>
      <w:proofErr w:type="spellStart"/>
      <w:r w:rsidR="005E60C0" w:rsidRPr="005759DD">
        <w:t>Zabunovec</w:t>
      </w:r>
      <w:proofErr w:type="spellEnd"/>
      <w:r w:rsidR="005E60C0" w:rsidRPr="005759DD">
        <w:t xml:space="preserve"> 12, MBS: 080920930, OIB: 54768792447</w:t>
      </w:r>
      <w:r w:rsidRPr="005759DD">
        <w:t>, u skladu s odredbom čl. 17. st. 1. Stečajnog zakona mora sadržavati naznaku:</w:t>
      </w:r>
    </w:p>
    <w:p w:rsidRDefault="00BC548C" w:rsidP="00BC548C" w:rsidR="00BC548C" w:rsidRPr="005759DD">
      <w:pPr>
        <w:ind w:right="-2"/>
        <w:jc w:val="both"/>
      </w:pPr>
    </w:p>
    <w:p w:rsidRDefault="00BC548C" w:rsidP="00BC548C" w:rsidR="00BC548C" w:rsidRPr="005759DD">
      <w:pPr>
        <w:pStyle w:val="Odlomakpopisa"/>
        <w:numPr>
          <w:ilvl w:val="0"/>
          <w:numId w:val="13"/>
        </w:numPr>
        <w:ind w:right="-2"/>
        <w:jc w:val="both"/>
      </w:pPr>
      <w:r w:rsidRPr="005759DD">
        <w:t>nekretnina i pokretnina dužnika</w:t>
      </w:r>
    </w:p>
    <w:p w:rsidRDefault="00BC548C" w:rsidP="00BC548C" w:rsidR="00BC548C" w:rsidRPr="005759DD">
      <w:pPr>
        <w:pStyle w:val="Odlomakpopisa"/>
        <w:numPr>
          <w:ilvl w:val="0"/>
          <w:numId w:val="13"/>
        </w:numPr>
        <w:ind w:right="-2"/>
        <w:jc w:val="both"/>
      </w:pPr>
      <w:r w:rsidRPr="005759DD">
        <w:t>imovinskih prava dužnika na tuđim stvarima</w:t>
      </w:r>
    </w:p>
    <w:p w:rsidRDefault="00BC548C" w:rsidP="00BC548C" w:rsidR="00BC548C" w:rsidRPr="005759DD">
      <w:pPr>
        <w:pStyle w:val="Odlomakpopisa"/>
        <w:numPr>
          <w:ilvl w:val="0"/>
          <w:numId w:val="13"/>
        </w:numPr>
        <w:ind w:right="-2"/>
        <w:jc w:val="both"/>
      </w:pPr>
      <w:r w:rsidRPr="005759DD">
        <w:t>novčanih i nenovčanih tražbina dužnika</w:t>
      </w:r>
    </w:p>
    <w:p w:rsidRDefault="00BC548C" w:rsidP="00BC548C" w:rsidR="00BC548C" w:rsidRPr="005759DD">
      <w:pPr>
        <w:pStyle w:val="Odlomakpopisa"/>
        <w:numPr>
          <w:ilvl w:val="0"/>
          <w:numId w:val="13"/>
        </w:numPr>
        <w:ind w:right="-2"/>
        <w:jc w:val="both"/>
      </w:pPr>
      <w:r w:rsidRPr="005759DD">
        <w:t>drugih prava koja čine imovinu dužnika</w:t>
      </w:r>
    </w:p>
    <w:p w:rsidRDefault="00BC548C" w:rsidP="00BC548C" w:rsidR="00BC548C" w:rsidRPr="005759DD">
      <w:pPr>
        <w:pStyle w:val="Odlomakpopisa"/>
        <w:numPr>
          <w:ilvl w:val="0"/>
          <w:numId w:val="13"/>
        </w:numPr>
        <w:ind w:right="-2"/>
        <w:jc w:val="both"/>
      </w:pPr>
      <w:r w:rsidRPr="005759DD">
        <w:t xml:space="preserve">novčanih sredstava na računima </w:t>
      </w:r>
    </w:p>
    <w:p w:rsidRDefault="00BC548C" w:rsidP="00BC548C" w:rsidR="00BC548C" w:rsidRPr="005759DD">
      <w:pPr>
        <w:pStyle w:val="Odlomakpopisa"/>
        <w:numPr>
          <w:ilvl w:val="0"/>
          <w:numId w:val="13"/>
        </w:numPr>
        <w:ind w:right="-2"/>
        <w:jc w:val="both"/>
      </w:pPr>
      <w:r w:rsidRPr="005759DD">
        <w:t>druge imovine dužnika</w:t>
      </w:r>
    </w:p>
    <w:p w:rsidRDefault="00BC548C" w:rsidP="00BC548C" w:rsidR="00BC548C" w:rsidRPr="005759DD">
      <w:pPr>
        <w:pStyle w:val="Odlomakpopisa"/>
        <w:numPr>
          <w:ilvl w:val="0"/>
          <w:numId w:val="13"/>
        </w:numPr>
        <w:ind w:right="-2"/>
        <w:jc w:val="both"/>
      </w:pPr>
      <w:r w:rsidRPr="005759DD">
        <w:t>obveza dužnika unesenih u njegove poslovne knjige</w:t>
      </w:r>
    </w:p>
    <w:p w:rsidRDefault="00BC548C" w:rsidP="00BC548C" w:rsidR="00BC548C" w:rsidRPr="005759DD">
      <w:pPr>
        <w:pStyle w:val="Odlomakpopisa"/>
        <w:numPr>
          <w:ilvl w:val="0"/>
          <w:numId w:val="13"/>
        </w:numPr>
        <w:ind w:right="-2"/>
        <w:jc w:val="both"/>
      </w:pPr>
      <w:r w:rsidRPr="005759DD">
        <w:t>drugih novčanih i nenovčanih obveza dužnika</w:t>
      </w:r>
    </w:p>
    <w:p w:rsidRDefault="00BC548C" w:rsidP="00BC548C" w:rsidR="00BC548C" w:rsidRPr="005759DD">
      <w:pPr>
        <w:pStyle w:val="Odlomakpopisa"/>
        <w:numPr>
          <w:ilvl w:val="0"/>
          <w:numId w:val="13"/>
        </w:numPr>
        <w:ind w:right="-2"/>
        <w:jc w:val="both"/>
      </w:pPr>
      <w:proofErr w:type="spellStart"/>
      <w:r w:rsidRPr="005759DD">
        <w:t>razlučnih</w:t>
      </w:r>
      <w:proofErr w:type="spellEnd"/>
      <w:r w:rsidRPr="005759DD">
        <w:t xml:space="preserve"> prava na imovini dužnika</w:t>
      </w:r>
    </w:p>
    <w:p w:rsidRDefault="00BC548C" w:rsidP="00BC548C" w:rsidR="00BC548C" w:rsidRPr="005759DD">
      <w:pPr>
        <w:pStyle w:val="Odlomakpopisa"/>
        <w:numPr>
          <w:ilvl w:val="0"/>
          <w:numId w:val="13"/>
        </w:numPr>
        <w:ind w:right="-2"/>
        <w:jc w:val="both"/>
      </w:pPr>
      <w:r w:rsidRPr="005759DD">
        <w:t>izlučnih prava</w:t>
      </w:r>
    </w:p>
    <w:p w:rsidRDefault="00BC548C" w:rsidP="00BC548C" w:rsidR="00BC548C" w:rsidRPr="005759DD">
      <w:pPr>
        <w:pStyle w:val="Odlomakpopisa"/>
        <w:numPr>
          <w:ilvl w:val="0"/>
          <w:numId w:val="13"/>
        </w:numPr>
        <w:ind w:right="-2"/>
        <w:jc w:val="both"/>
      </w:pPr>
      <w:r w:rsidRPr="005759DD">
        <w:lastRenderedPageBreak/>
        <w:t>prosječnih mjesečnih troškova redovnoga poslovanja dužnika u posljednjih godinu dana</w:t>
      </w:r>
    </w:p>
    <w:p w:rsidRDefault="00BC548C" w:rsidP="00BC548C" w:rsidR="00BC548C" w:rsidRPr="005759DD">
      <w:pPr>
        <w:pStyle w:val="Odlomakpopisa"/>
        <w:numPr>
          <w:ilvl w:val="0"/>
          <w:numId w:val="13"/>
        </w:numPr>
        <w:ind w:right="-2"/>
        <w:jc w:val="both"/>
      </w:pPr>
      <w:r w:rsidRPr="005759DD">
        <w:t>postupaka pred sudovima  ili javnopravnim tijelima u kojima je dužnik stranka i visinu ili opis tražbine koja je predmet postupka.</w:t>
      </w:r>
    </w:p>
    <w:p w:rsidRDefault="00BC548C" w:rsidP="00BC548C" w:rsidR="00BC548C" w:rsidRPr="005759DD">
      <w:pPr>
        <w:ind w:right="-2"/>
        <w:jc w:val="both"/>
      </w:pPr>
    </w:p>
    <w:p w:rsidRDefault="00BC548C" w:rsidP="00BC548C" w:rsidR="00BC548C" w:rsidRPr="005759DD">
      <w:pPr>
        <w:ind w:firstLine="360" w:right="-2"/>
        <w:jc w:val="both"/>
      </w:pPr>
      <w:r w:rsidRPr="005759DD">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5759DD">
      <w:pPr>
        <w:ind w:right="-2"/>
        <w:jc w:val="both"/>
        <w:rPr>
          <w:rFonts w:eastAsia="Calibri"/>
        </w:rPr>
      </w:pPr>
    </w:p>
    <w:p w:rsidRDefault="00BB1C03" w:rsidP="00BC548C" w:rsidR="00BC548C" w:rsidRPr="005759DD">
      <w:pPr>
        <w:jc w:val="both"/>
        <w:rPr>
          <w:rFonts w:eastAsia="Calibri"/>
        </w:rPr>
      </w:pPr>
      <w:r w:rsidRPr="005759DD">
        <w:t>3</w:t>
      </w:r>
      <w:r w:rsidR="00BC548C" w:rsidRPr="005759DD">
        <w:t>.</w:t>
      </w:r>
      <w:r w:rsidR="00BC548C" w:rsidRPr="005759DD">
        <w:rPr>
          <w:rFonts w:eastAsia="Calibri"/>
        </w:rPr>
        <w:t xml:space="preserve"> Ako osoba ovlaštena za zastupanje dužnika u roku iz točke 1. ovog zaključka ne dostavi pisano izvješće o financijsko-gospodarskom stanju dužnika,</w:t>
      </w:r>
      <w:r w:rsidR="00BC548C" w:rsidRPr="005759DD">
        <w:t xml:space="preserve"> sud može</w:t>
      </w:r>
      <w:r w:rsidR="00BC548C" w:rsidRPr="005759DD">
        <w:rPr>
          <w:rFonts w:eastAsia="Calibri"/>
        </w:rPr>
        <w:t xml:space="preserve"> odrediti saslušanje osobe ovlaštene za zastupanje dužnika.</w:t>
      </w:r>
    </w:p>
    <w:p w:rsidRDefault="00BC548C" w:rsidP="00BC548C" w:rsidR="00BC548C" w:rsidRPr="005759DD">
      <w:pPr>
        <w:jc w:val="both"/>
        <w:rPr>
          <w:rFonts w:eastAsia="Calibri"/>
        </w:rPr>
      </w:pPr>
    </w:p>
    <w:p w:rsidRDefault="00BC548C" w:rsidP="00BC548C" w:rsidR="00BC548C" w:rsidRPr="005759DD">
      <w:pPr>
        <w:jc w:val="both"/>
        <w:rPr>
          <w:rFonts w:eastAsia="Calibri"/>
        </w:rPr>
      </w:pPr>
      <w:r w:rsidRPr="005759DD">
        <w:rPr>
          <w:rFonts w:eastAsia="Calibri"/>
        </w:rPr>
        <w:t xml:space="preserve">U slučaju neodazivanja na saslušanje sud </w:t>
      </w:r>
      <w:r w:rsidR="009F2B2C" w:rsidRPr="005759DD">
        <w:rPr>
          <w:rFonts w:eastAsia="Calibri"/>
        </w:rPr>
        <w:t>će</w:t>
      </w:r>
      <w:r w:rsidRPr="005759DD">
        <w:rPr>
          <w:rFonts w:eastAsia="Calibri"/>
        </w:rPr>
        <w:t xml:space="preserve"> osobi ovlaštenoj za zastupanje dužnika odrediti dovođenje, i kazniti </w:t>
      </w:r>
      <w:r w:rsidR="009F2B2C" w:rsidRPr="005759DD">
        <w:rPr>
          <w:rFonts w:eastAsia="Calibri"/>
        </w:rPr>
        <w:t xml:space="preserve">ju </w:t>
      </w:r>
      <w:r w:rsidRPr="005759DD">
        <w:rPr>
          <w:rFonts w:eastAsia="Calibri"/>
        </w:rPr>
        <w:t>novčanom kaznom u iznosu do 10.000,00 kn.</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4</w:t>
      </w:r>
      <w:r w:rsidR="00BC548C" w:rsidRPr="005759DD">
        <w:t>.</w:t>
      </w:r>
      <w:r w:rsidR="00BC548C" w:rsidRPr="005759DD">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5</w:t>
      </w:r>
      <w:r w:rsidR="00BC548C" w:rsidRPr="005759DD">
        <w:t xml:space="preserve">. </w:t>
      </w:r>
      <w:r w:rsidR="00BC548C" w:rsidRPr="005759DD">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5759DD">
      <w:pPr>
        <w:jc w:val="both"/>
        <w:rPr>
          <w:rFonts w:eastAsia="Calibri"/>
        </w:rPr>
      </w:pPr>
    </w:p>
    <w:p w:rsidRDefault="00BC548C" w:rsidP="00BC548C" w:rsidR="00BC548C" w:rsidRPr="005759DD">
      <w:pPr>
        <w:jc w:val="center"/>
      </w:pPr>
      <w:r w:rsidRPr="005759DD">
        <w:t>Obrazloženje</w:t>
      </w:r>
    </w:p>
    <w:p w:rsidRDefault="00BC548C" w:rsidP="00BC548C" w:rsidR="00BC548C" w:rsidRPr="005759DD">
      <w:pPr>
        <w:jc w:val="both"/>
      </w:pPr>
    </w:p>
    <w:p w:rsidRDefault="00BC548C" w:rsidP="00BC548C" w:rsidR="00BC548C" w:rsidRPr="005759DD">
      <w:pPr>
        <w:jc w:val="both"/>
      </w:pPr>
    </w:p>
    <w:p w:rsidRDefault="00E751F4" w:rsidP="00E751F4" w:rsidR="00E751F4" w:rsidRPr="005759DD">
      <w:pPr>
        <w:ind w:firstLine="708"/>
        <w:jc w:val="both"/>
      </w:pPr>
      <w:r w:rsidRPr="005759DD">
        <w:t xml:space="preserve">Predlagatelj FINANCIJSKA AGENCIJA OIB: 85821130368, Regionalni centar Zagreb, Trg svibanjskih žrtava 1995. 1, Zagreb, podnijela je dana 16. travnja 2018. godine Trgovačkom sudu u Zagrebu zahtjev za provedbu stečajnog postupka nad dužnikom AQUA GOLD j.d.o.o., Zagreb, II. </w:t>
      </w:r>
      <w:proofErr w:type="spellStart"/>
      <w:r w:rsidRPr="005759DD">
        <w:t>Zabunovec</w:t>
      </w:r>
      <w:proofErr w:type="spellEnd"/>
      <w:r w:rsidRPr="005759DD">
        <w:t xml:space="preserve"> 12, MBS: 080920930, OIB: 54768792447 temeljem čl. 110. st. 1. Stečajnog zakona.</w:t>
      </w:r>
    </w:p>
    <w:p w:rsidRDefault="00E751F4" w:rsidP="00E751F4" w:rsidR="00E751F4" w:rsidRPr="005759DD">
      <w:pPr>
        <w:ind w:firstLine="708"/>
        <w:jc w:val="both"/>
      </w:pPr>
    </w:p>
    <w:p w:rsidRDefault="00E751F4" w:rsidP="00E751F4" w:rsidR="00E751F4" w:rsidRPr="005759DD">
      <w:pPr>
        <w:ind w:firstLine="708"/>
        <w:jc w:val="both"/>
      </w:pPr>
      <w:r w:rsidRPr="005759DD">
        <w:t>Visoki Trgovački suda RH u Zagrebu je rješenjem broj 31-Su-669/18-5 od 11. listopada 2018. godine odredio Trgovački sud u Osijeku kao drugi stvarno nadležni sud za postupanje u stečajnim predmetima Trgovačkog suda u Zagrebu.</w:t>
      </w:r>
    </w:p>
    <w:p w:rsidRDefault="002264A0" w:rsidP="002264A0" w:rsidR="002264A0" w:rsidRPr="005759DD">
      <w:pPr>
        <w:ind w:firstLine="708"/>
        <w:jc w:val="both"/>
      </w:pPr>
    </w:p>
    <w:p w:rsidRDefault="00E751F4" w:rsidP="00E751F4" w:rsidR="00E751F4" w:rsidRPr="005759DD">
      <w:pPr>
        <w:ind w:firstLine="708"/>
        <w:jc w:val="both"/>
      </w:pPr>
      <w:r w:rsidRPr="005759DD">
        <w:t xml:space="preserve">FINA u svom zahtjevu navodi da na dan 11. travnja 2018. godine dužnik u Očevidniku redoslijeda osnova za plaćanje ima evidentirane neizvršene osnove za plaćanje u neprekinutom razdoblju od 120 dana, u ukupnom iznosu od 33.113,52 kn, u koji iznos je uračunata kamata i naknada FINE za provedbu ovrhe na novčanim sredstvima dužnika. Navodi da dužnik ima </w:t>
      </w:r>
      <w:r w:rsidR="00574902" w:rsidRPr="005759DD">
        <w:t>1</w:t>
      </w:r>
      <w:r w:rsidRPr="005759DD">
        <w:t xml:space="preserve"> zaposlen</w:t>
      </w:r>
      <w:r w:rsidR="00574902" w:rsidRPr="005759DD">
        <w:t>og</w:t>
      </w:r>
      <w:r w:rsidRPr="005759DD">
        <w:t xml:space="preserve"> radnika.</w:t>
      </w:r>
    </w:p>
    <w:p w:rsidRDefault="00E751F4" w:rsidP="00E751F4" w:rsidR="00E751F4" w:rsidRPr="005759DD">
      <w:pPr>
        <w:ind w:firstLine="708"/>
        <w:jc w:val="both"/>
      </w:pPr>
    </w:p>
    <w:p w:rsidRDefault="00E751F4" w:rsidP="00E751F4" w:rsidR="00E751F4" w:rsidRPr="005759DD">
      <w:pPr>
        <w:ind w:firstLine="708"/>
        <w:jc w:val="both"/>
      </w:pPr>
      <w:r w:rsidRPr="005759DD">
        <w:t xml:space="preserve">FINA je dostavila popis računa i oročenih novčanih sredstava dužnika na dan </w:t>
      </w:r>
      <w:r w:rsidR="00CF14E8" w:rsidRPr="005759DD">
        <w:t>11</w:t>
      </w:r>
      <w:r w:rsidRPr="005759DD">
        <w:t>. travnja 201</w:t>
      </w:r>
      <w:r w:rsidR="00CF14E8" w:rsidRPr="005759DD">
        <w:t>8</w:t>
      </w:r>
      <w:r w:rsidRPr="005759DD">
        <w:t xml:space="preserve">. te u svom podnesku od </w:t>
      </w:r>
      <w:r w:rsidR="00111624" w:rsidRPr="005759DD">
        <w:t>12</w:t>
      </w:r>
      <w:r w:rsidRPr="005759DD">
        <w:t>. travnja 201</w:t>
      </w:r>
      <w:r w:rsidR="00111624" w:rsidRPr="005759DD">
        <w:t>8</w:t>
      </w:r>
      <w:r w:rsidRPr="005759DD">
        <w:t xml:space="preserve">. navodi da dužnik na dan </w:t>
      </w:r>
      <w:r w:rsidR="007F12F9" w:rsidRPr="005759DD">
        <w:t>11</w:t>
      </w:r>
      <w:r w:rsidRPr="005759DD">
        <w:t>. travnja 201</w:t>
      </w:r>
      <w:r w:rsidR="007F12F9" w:rsidRPr="005759DD">
        <w:t>8</w:t>
      </w:r>
      <w:r w:rsidRPr="005759DD">
        <w:t xml:space="preserve">. u Jedinstvenom registru računa ima otvorene sljedeće račune i oročena novčana sredstva: </w:t>
      </w:r>
      <w:r w:rsidR="007F12F9" w:rsidRPr="005759DD">
        <w:t>HR6123600001102428619 Zagrebačka banka d.d.</w:t>
      </w:r>
      <w:r w:rsidRPr="005759DD">
        <w:t xml:space="preserve">, te da na temelju čl. 112. st. 5. Stečajnog zakona dužnik na dan </w:t>
      </w:r>
      <w:r w:rsidR="00F21DFB" w:rsidRPr="005759DD">
        <w:t>11</w:t>
      </w:r>
      <w:r w:rsidRPr="005759DD">
        <w:t>. travnja 201</w:t>
      </w:r>
      <w:r w:rsidR="00F21DFB" w:rsidRPr="005759DD">
        <w:t>8</w:t>
      </w:r>
      <w:r w:rsidRPr="005759DD">
        <w:t xml:space="preserve">. godine na ime predujma za namirenje troškova stečajnog postupka ima zaplijenjena novčana sredstva u iznosu od </w:t>
      </w:r>
      <w:r w:rsidR="00F21DFB" w:rsidRPr="005759DD">
        <w:t>2.705,04</w:t>
      </w:r>
      <w:r w:rsidRPr="005759DD">
        <w:t xml:space="preserve"> kn.</w:t>
      </w:r>
    </w:p>
    <w:p w:rsidRDefault="002264A0" w:rsidP="002264A0" w:rsidR="002264A0" w:rsidRPr="005759DD">
      <w:pPr>
        <w:ind w:firstLine="708"/>
        <w:jc w:val="both"/>
      </w:pPr>
    </w:p>
    <w:p w:rsidRDefault="002264A0" w:rsidP="002264A0" w:rsidR="002264A0" w:rsidRPr="005759DD">
      <w:pPr>
        <w:ind w:firstLine="708"/>
        <w:jc w:val="both"/>
      </w:pPr>
    </w:p>
    <w:p w:rsidRDefault="00EC41D0" w:rsidP="00EC41D0" w:rsidR="00EC41D0" w:rsidRPr="005759DD">
      <w:pPr>
        <w:ind w:firstLine="708"/>
        <w:jc w:val="both"/>
      </w:pPr>
      <w:r w:rsidRPr="005759DD">
        <w:t xml:space="preserve">Sud je utvrdio da je predlagatelj ovlašten za podnošenje predmetnoga prijedloga temeljem odredbe čl. 110. st. 1. </w:t>
      </w:r>
      <w:r w:rsidRPr="005759DD">
        <w:rPr>
          <w:color w:val="000000"/>
        </w:rPr>
        <w:t>Stečajnog zakona (Narodne novine 71/15 i 104/17 dalje: SZ-a)</w:t>
      </w:r>
      <w:r w:rsidRPr="005759DD">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EC41D0" w:rsidP="00EC41D0" w:rsidR="00EC41D0" w:rsidRPr="005759DD">
      <w:pPr>
        <w:ind w:firstLine="708"/>
        <w:jc w:val="both"/>
      </w:pPr>
    </w:p>
    <w:p w:rsidRDefault="004F14D9" w:rsidP="00344FB6" w:rsidR="004F14D9" w:rsidRPr="005759DD">
      <w:pPr>
        <w:ind w:firstLine="708"/>
        <w:jc w:val="both"/>
      </w:pPr>
    </w:p>
    <w:p w:rsidRDefault="00BC548C" w:rsidP="00721780" w:rsidR="00344FB6" w:rsidRPr="005759DD">
      <w:pPr>
        <w:jc w:val="center"/>
      </w:pPr>
      <w:r w:rsidRPr="005759DD">
        <w:t xml:space="preserve">U Osijeku </w:t>
      </w:r>
      <w:r w:rsidR="00EC41D0" w:rsidRPr="005759DD">
        <w:t>28. prosinca</w:t>
      </w:r>
      <w:r w:rsidRPr="005759DD">
        <w:t xml:space="preserve"> 2018.</w:t>
      </w:r>
    </w:p>
    <w:p w:rsidRDefault="008117FA" w:rsidP="003A6EEB" w:rsidR="008117FA" w:rsidRPr="005759DD">
      <w:pPr>
        <w:jc w:val="center"/>
      </w:pPr>
    </w:p>
    <w:p w:rsidRDefault="00BC548C" w:rsidP="00BC548C" w:rsidR="00BC548C" w:rsidRPr="005759DD">
      <w:pPr>
        <w:jc w:val="both"/>
      </w:pPr>
      <w:r w:rsidRPr="005759DD">
        <w:tab/>
      </w:r>
      <w:r w:rsidRPr="005759DD">
        <w:tab/>
      </w:r>
      <w:r w:rsidRPr="005759DD">
        <w:tab/>
      </w:r>
      <w:r w:rsidRPr="005759DD">
        <w:tab/>
      </w:r>
      <w:r w:rsidRPr="005759DD">
        <w:tab/>
      </w:r>
      <w:r w:rsidRPr="005759DD">
        <w:tab/>
      </w:r>
      <w:r w:rsidRPr="005759DD">
        <w:tab/>
      </w:r>
      <w:r w:rsidRPr="005759DD">
        <w:tab/>
        <w:t xml:space="preserve">         STEČAJNI SUDAC</w:t>
      </w:r>
    </w:p>
    <w:p w:rsidRDefault="00BC548C" w:rsidP="008C2D99" w:rsidR="00BC548C" w:rsidRPr="005759DD">
      <w:pPr>
        <w:ind w:left="4956"/>
        <w:jc w:val="center"/>
      </w:pPr>
      <w:r w:rsidRPr="005759DD">
        <w:t xml:space="preserve">       mr. sc. Boris Vuković</w:t>
      </w:r>
    </w:p>
    <w:p w:rsidRDefault="008B2C9D" w:rsidP="008C2D99" w:rsidR="008B2C9D" w:rsidRPr="005759DD">
      <w:pPr>
        <w:ind w:left="4956"/>
        <w:jc w:val="center"/>
      </w:pPr>
    </w:p>
    <w:p w:rsidRDefault="008B2C9D" w:rsidP="008C2D99" w:rsidR="008B2C9D" w:rsidRPr="005759DD">
      <w:pPr>
        <w:ind w:left="4956"/>
        <w:jc w:val="center"/>
      </w:pPr>
    </w:p>
    <w:p w:rsidRDefault="00BC548C" w:rsidP="00BC548C" w:rsidR="00BC548C" w:rsidRPr="005759DD">
      <w:pPr>
        <w:jc w:val="both"/>
      </w:pPr>
      <w:r w:rsidRPr="005759DD">
        <w:t xml:space="preserve">Zapisničar: Danijela Špeletić                                                                        </w:t>
      </w:r>
    </w:p>
    <w:p w:rsidRDefault="00BC548C" w:rsidP="00BC548C" w:rsidR="00BC548C" w:rsidRPr="005759DD">
      <w:pPr>
        <w:jc w:val="both"/>
      </w:pPr>
    </w:p>
    <w:p w:rsidRDefault="00344FB6" w:rsidP="00BC548C" w:rsidR="00344FB6" w:rsidRPr="005759DD">
      <w:pPr>
        <w:jc w:val="both"/>
      </w:pPr>
    </w:p>
    <w:p w:rsidRDefault="00721780" w:rsidP="00BC548C" w:rsidR="00721780" w:rsidRPr="005759DD">
      <w:pPr>
        <w:jc w:val="both"/>
      </w:pPr>
    </w:p>
    <w:p w:rsidRDefault="00BC548C" w:rsidP="00BC548C" w:rsidR="00BC548C" w:rsidRPr="005759DD">
      <w:pPr>
        <w:pStyle w:val="Tijeloteksta"/>
        <w:jc w:val="left"/>
        <w:rPr>
          <w:sz w:val="24"/>
        </w:rPr>
      </w:pPr>
      <w:r w:rsidRPr="005759DD">
        <w:rPr>
          <w:sz w:val="24"/>
        </w:rPr>
        <w:t>UPUTA O PRAVNOM LIJEKU:</w:t>
      </w:r>
    </w:p>
    <w:p w:rsidRDefault="00BC548C" w:rsidP="00BC548C" w:rsidR="00BC548C" w:rsidRPr="005759DD">
      <w:pPr>
        <w:pStyle w:val="Tijeloteksta"/>
        <w:jc w:val="left"/>
        <w:rPr>
          <w:sz w:val="24"/>
        </w:rPr>
      </w:pPr>
      <w:r w:rsidRPr="005759DD">
        <w:rPr>
          <w:sz w:val="24"/>
        </w:rPr>
        <w:t>Protiv ovog zaključka nije dopuštena posebna žalba (čl. 19. st. 7. Stečajnog zakona).</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D N A:</w:t>
      </w:r>
    </w:p>
    <w:p w:rsidRDefault="00BC548C" w:rsidP="00EC41D0" w:rsidR="00EC41D0" w:rsidRPr="005759DD">
      <w:pPr>
        <w:jc w:val="both"/>
      </w:pPr>
      <w:r w:rsidRPr="005759DD">
        <w:t xml:space="preserve">1. </w:t>
      </w:r>
      <w:r w:rsidR="002E65BF" w:rsidRPr="005759DD">
        <w:rPr>
          <w:color w:val="000000"/>
        </w:rPr>
        <w:t>zakonski zastupnik dužnika</w:t>
      </w:r>
      <w:r w:rsidR="002E65BF" w:rsidRPr="005759DD">
        <w:t xml:space="preserve"> </w:t>
      </w:r>
      <w:r w:rsidR="00EC41D0" w:rsidRPr="005759DD">
        <w:t xml:space="preserve">Ivan Kolak, Zagreb, </w:t>
      </w:r>
      <w:proofErr w:type="spellStart"/>
      <w:r w:rsidR="00EC41D0" w:rsidRPr="005759DD">
        <w:t>Zabunovec</w:t>
      </w:r>
      <w:proofErr w:type="spellEnd"/>
      <w:r w:rsidR="00EC41D0" w:rsidRPr="005759DD">
        <w:t xml:space="preserve"> I. 12</w:t>
      </w:r>
    </w:p>
    <w:p w:rsidRDefault="00BC548C" w:rsidP="00BC548C" w:rsidR="00175D75" w:rsidRPr="005759DD">
      <w:pPr>
        <w:jc w:val="both"/>
      </w:pPr>
      <w:r w:rsidRPr="005759DD">
        <w:t xml:space="preserve">2. </w:t>
      </w:r>
      <w:r w:rsidR="00D17B8F" w:rsidRPr="005759DD">
        <w:t>dužnik</w:t>
      </w:r>
      <w:r w:rsidR="003A6EEB" w:rsidRPr="005759DD">
        <w:t xml:space="preserve"> </w:t>
      </w:r>
      <w:r w:rsidR="00EC41D0" w:rsidRPr="005759DD">
        <w:t xml:space="preserve">AQUA GOLD j.d.o.o., Zagreb, II. </w:t>
      </w:r>
      <w:proofErr w:type="spellStart"/>
      <w:r w:rsidR="00EC41D0" w:rsidRPr="005759DD">
        <w:t>Zabunovec</w:t>
      </w:r>
      <w:proofErr w:type="spellEnd"/>
      <w:r w:rsidR="00EC41D0" w:rsidRPr="005759DD">
        <w:t xml:space="preserve"> 12</w:t>
      </w:r>
    </w:p>
    <w:p w:rsidRDefault="00BC548C" w:rsidP="00BC548C" w:rsidR="00BC548C" w:rsidRPr="005759DD">
      <w:pPr>
        <w:jc w:val="both"/>
      </w:pPr>
      <w:r w:rsidRPr="005759DD">
        <w:t xml:space="preserve">3. e-oglasna ploča </w:t>
      </w:r>
    </w:p>
    <w:p w:rsidRDefault="00BC548C" w:rsidP="00BC548C" w:rsidR="00BC548C" w:rsidRPr="005759DD">
      <w:pPr>
        <w:jc w:val="both"/>
      </w:pPr>
      <w:r w:rsidRPr="005759DD">
        <w:t xml:space="preserve">4. </w:t>
      </w:r>
      <w:r w:rsidRPr="005759DD">
        <w:rPr>
          <w:color w:val="000000"/>
        </w:rPr>
        <w:t xml:space="preserve">R </w:t>
      </w:r>
      <w:r w:rsidR="00EC41D0" w:rsidRPr="005759DD">
        <w:rPr>
          <w:color w:val="000000"/>
        </w:rPr>
        <w:t>18.02.2019.</w:t>
      </w:r>
    </w:p>
    <w:p w:rsidRDefault="00BC548C" w:rsidP="00BC548C" w:rsidR="00BC548C" w:rsidRPr="005759DD">
      <w:pPr>
        <w:jc w:val="both"/>
      </w:pPr>
    </w:p>
    <w:p w:rsidRDefault="00BC548C" w:rsidP="00BC548C" w:rsidR="00BC548C" w:rsidRPr="005759DD">
      <w:pPr>
        <w:pStyle w:val="Tijeloteksta"/>
        <w:ind w:left="360"/>
        <w:jc w:val="left"/>
        <w:rPr>
          <w:sz w:val="24"/>
        </w:rPr>
      </w:pPr>
    </w:p>
    <w:p w:rsidRDefault="00BC548C" w:rsidP="00BC548C" w:rsidR="00BC548C"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D3C3F" w:rsidP="006F308D" w:rsidR="006D3C3F" w:rsidRPr="005759DD"/>
    <w:sectPr w:rsidSect="00606835" w:rsidR="006D3C3F" w:rsidRPr="005759D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5953" w:rsidR="00225953">
      <w:r>
        <w:separator/>
      </w:r>
    </w:p>
  </w:endnote>
  <w:endnote w:id="0" w:type="continuationSeparator">
    <w:p w:rsidRDefault="00225953" w:rsidR="002259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5953" w:rsidR="00225953">
      <w:r>
        <w:separator/>
      </w:r>
    </w:p>
  </w:footnote>
  <w:footnote w:id="0" w:type="continuationSeparator">
    <w:p w:rsidRDefault="00225953" w:rsidR="002259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81A0D">
      <w:rPr>
        <w:rStyle w:val="Brojstranice"/>
        <w:noProof/>
      </w:rPr>
      <w:t>2</w:t>
    </w:r>
    <w:r>
      <w:rPr>
        <w:rStyle w:val="Brojstranice"/>
      </w:rPr>
      <w:fldChar w:fldCharType="end"/>
    </w:r>
  </w:p>
  <w:p w:rsidRDefault="007F0199" w:rsidP="007F0199" w:rsidR="007F0199">
    <w:pPr>
      <w:jc w:val="right"/>
    </w:pPr>
    <w:r>
      <w:t>Poslovni broj: 7 St-1429/18-12</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0199" w:rsidP="007F0199" w:rsidR="007F0199">
    <w:pPr>
      <w:jc w:val="right"/>
    </w:pPr>
    <w:r>
      <w:t>Poslovni broj: 7 St-1429/18-12</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1624"/>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A0D"/>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595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4902"/>
    <w:rsid w:val="005759DD"/>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0C0"/>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199"/>
    <w:rsid w:val="007F0BCB"/>
    <w:rsid w:val="007F12F9"/>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2B2C"/>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14E8"/>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51F4"/>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C41D0"/>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DFB"/>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F019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181A0D"/>
    <w:rPr>
      <w:color w:val="808080"/>
      <w:bdr w:space="0" w:sz="0" w:color="auto" w:val="none"/>
      <w:shd w:fill="CCFFFF" w:color="auto" w:val="clear"/>
    </w:rPr>
  </w:style>
  <w:style w:customStyle="true" w:styleId="eSPISCCParagraphDefaultFont" w:type="character">
    <w:name w:val="eSPIS_CC_Paragraph Default Font"/>
    <w:basedOn w:val="Zadanifontodlomka"/>
    <w:rsid w:val="00181A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1A0D"/>
    <w:rPr>
      <w:bdr w:space="0" w:sz="0" w:color="auto" w:val="none"/>
      <w:shd w:fill="FFFFCC" w:color="auto" w:val="clear"/>
      <w:lang w:val="hr-HR"/>
    </w:rPr>
  </w:style>
  <w:style w:customStyle="true" w:styleId="PozadinaSvijetloCrvena" w:type="character">
    <w:name w:val="Pozadina_SvijetloCrvena"/>
    <w:basedOn w:val="eSPISCCParagraphDefaultFont"/>
    <w:rsid w:val="00181A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1A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019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181A0D"/>
    <w:rPr>
      <w:color w:val="808080"/>
      <w:bdr w:color="auto" w:space="0" w:sz="0" w:val="none"/>
      <w:shd w:color="auto" w:fill="CCFFFF" w:val="clear"/>
    </w:rPr>
  </w:style>
  <w:style w:customStyle="1" w:styleId="eSPISCCParagraphDefaultFont" w:type="character">
    <w:name w:val="eSPIS_CC_Paragraph Default Font"/>
    <w:basedOn w:val="Zadanifontodlomka"/>
    <w:rsid w:val="00181A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1A0D"/>
    <w:rPr>
      <w:bdr w:color="auto" w:space="0" w:sz="0" w:val="none"/>
      <w:shd w:color="auto" w:fill="FFFFCC" w:val="clear"/>
      <w:lang w:val="hr-HR"/>
    </w:rPr>
  </w:style>
  <w:style w:customStyle="1" w:styleId="PozadinaSvijetloCrvena" w:type="character">
    <w:name w:val="Pozadina_SvijetloCrvena"/>
    <w:basedOn w:val="eSPISCCParagraphDefaultFont"/>
    <w:rsid w:val="00181A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1A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55001397">
      <w:bodyDiv w:val="true"/>
      <w:marLeft w:val="0"/>
      <w:marRight w:val="0"/>
      <w:marTop w:val="0"/>
      <w:marBottom w:val="0"/>
      <w:divBdr>
        <w:top w:space="0" w:sz="0" w:color="auto" w:val="none"/>
        <w:left w:space="0" w:sz="0" w:color="auto" w:val="none"/>
        <w:bottom w:space="0" w:sz="0" w:color="auto" w:val="none"/>
        <w:right w:space="0" w:sz="0" w:color="auto" w:val="none"/>
      </w:divBdr>
    </w:div>
    <w:div w:id="23521301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77041134">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9720102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69202828">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0216633">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1429</izvorni_sadrzaj>
    <derivirana_varijabla naziv="DomainObject.Predmet.Broj_1">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St-1429/2018</izvorni_sadrzaj>
    <derivirana_varijabla naziv="DomainObject.Predmet.OznakaBroj_1">St-1429/2018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AQUA GOLD j.d.o.o.</izvorni_sadrzaj>
    <derivirana_varijabla naziv="DomainObject.Predmet.ProtustrankaFormated_1">  AQUA GOLD j.d.o.o.</derivirana_varijabla>
  </DomainObject.Predmet.ProtustrankaFormated>
  <DomainObject.Predmet.ProtustrankaFormatedOIB>
    <izvorni_sadrzaj>  AQUA GOLD j.d.o.o., OIB 54768792447</izvorni_sadrzaj>
    <derivirana_varijabla naziv="DomainObject.Predmet.ProtustrankaFormatedOIB_1">  AQUA GOLD j.d.o.o., OIB 54768792447</derivirana_varijabla>
  </DomainObject.Predmet.ProtustrankaFormatedOIB>
  <DomainObject.Predmet.ProtustrankaFormatedWithAdress>
    <izvorni_sadrzaj> AQUA GOLD j.d.o.o., II. Zabunovec 12, 10000 Zagreb</izvorni_sadrzaj>
    <derivirana_varijabla naziv="DomainObject.Predmet.ProtustrankaFormatedWithAdress_1"> AQUA GOLD j.d.o.o., II. Zabunovec 12, 10000 Zagreb</derivirana_varijabla>
  </DomainObject.Predmet.ProtustrankaFormatedWithAdress>
  <DomainObject.Predmet.ProtustrankaFormatedWithAdressOIB>
    <izvorni_sadrzaj> AQUA GOLD j.d.o.o., OIB 54768792447, II. Zabunovec 12, 10000 Zagreb</izvorni_sadrzaj>
    <derivirana_varijabla naziv="DomainObject.Predmet.ProtustrankaFormatedWithAdressOIB_1"> AQUA GOLD j.d.o.o., OIB 54768792447, II. Zabunovec 12, 10000 Zagreb</derivirana_varijabla>
  </DomainObject.Predmet.ProtustrankaFormatedWithAdressOIB>
  <DomainObject.Predmet.ProtustrankaWithAdress>
    <izvorni_sadrzaj>AQUA GOLD j.d.o.o. II. Zabunovec 12, 10000 Zagreb</izvorni_sadrzaj>
    <derivirana_varijabla naziv="DomainObject.Predmet.ProtustrankaWithAdress_1">AQUA GOLD j.d.o.o. II. Zabunovec 12, 10000 Zagreb</derivirana_varijabla>
  </DomainObject.Predmet.ProtustrankaWithAdress>
  <DomainObject.Predmet.ProtustrankaWithAdressOIB>
    <izvorni_sadrzaj>AQUA GOLD j.d.o.o., OIB 54768792447, II. Zabunovec 12, 10000 Zagreb</izvorni_sadrzaj>
    <derivirana_varijabla naziv="DomainObject.Predmet.ProtustrankaWithAdressOIB_1">AQUA GOLD j.d.o.o., OIB 54768792447, II. Zabunovec 12, 10000 Zagreb</derivirana_varijabla>
  </DomainObject.Predmet.ProtustrankaWithAdressOIB>
  <DomainObject.Predmet.ProtustrankaNazivFormated>
    <izvorni_sadrzaj>AQUA GOLD j.d.o.o.</izvorni_sadrzaj>
    <derivirana_varijabla naziv="DomainObject.Predmet.ProtustrankaNazivFormated_1">AQUA GOLD j.d.o.o.</derivirana_varijabla>
  </DomainObject.Predmet.ProtustrankaNazivFormated>
  <DomainObject.Predmet.ProtustrankaNazivFormatedOIB>
    <izvorni_sadrzaj>AQUA GOLD j.d.o.o., OIB 54768792447</izvorni_sadrzaj>
    <derivirana_varijabla naziv="DomainObject.Predmet.ProtustrankaNazivFormatedOIB_1">AQUA GOLD j.d.o.o., OIB 54768792447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svibanjksih žrtava 1995.1, 10000 Zagreb</izvorni_sadrzaj>
    <derivirana_varijabla naziv="DomainObject.Predmet.StrankaFormatedWithAdress_1"> FINA Regionalni centar Zagreb, Trg svibanjksih žrtava 1995.1, 10000 Zagreb</derivirana_varijabla>
  </DomainObject.Predmet.StrankaFormatedWithAdress>
  <DomainObject.Predmet.StrankaFormatedWithAdressOIB>
    <izvorni_sadrzaj> FINA Regionalni centar Zagreb, OIB 85821130368, Trg svibanjksih žrtava 1995.1, 10000 Zagreb</izvorni_sadrzaj>
    <derivirana_varijabla naziv="DomainObject.Predmet.StrankaFormatedWithAdressOIB_1"> FINA Regionalni centar Zagreb, OIB 85821130368, Trg svibanjksih žrtava 1995.1, 10000 Zagreb</derivirana_varijabla>
  </DomainObject.Predmet.StrankaFormatedWithAdressOIB>
  <DomainObject.Predmet.StrankaWithAdress>
    <izvorni_sadrzaj>FINA Regionalni centar Zagreb Trg svibanjksih žrtava 1995.1,10000 Zagreb</izvorni_sadrzaj>
    <derivirana_varijabla naziv="DomainObject.Predmet.StrankaWithAdress_1">FINA Regionalni centar Zagreb Trg svibanjksih žrtava 1995.1,10000 Zagreb</derivirana_varijabla>
  </DomainObject.Predmet.StrankaWithAdress>
  <DomainObject.Predmet.StrankaWithAdressOIB>
    <izvorni_sadrzaj>FINA Regionalni centar Zagreb, OIB 85821130368, Trg svibanjksih žrtava 1995.1,10000 Zagreb</izvorni_sadrzaj>
    <derivirana_varijabla naziv="DomainObject.Predmet.StrankaWithAdressOIB_1">FINA Regionalni centar Zagreb, OIB 85821130368, Trg svibanjksih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svibanjksih žrtava 1995.1, 10000 Zagreb</item>
    </izvorni_sadrzaj>
    <derivirana_varijabla naziv="DomainObject.Predmet.StrankaListFormatedWithAdress_1">
      <item>FINA Regionalni centar Zagreb, Trg svibanjksih žrtava 1995.1, 10000 Zagreb</item>
    </derivirana_varijabla>
  </DomainObject.Predmet.StrankaListFormatedWithAdress>
  <DomainObject.Predmet.StrankaListFormatedWithAdressOIB>
    <izvorni_sadrzaj>
      <item>FINA Regionalni centar Zagreb, OIB 85821130368, Trg svibanjksih žrtava 1995.1, 10000 Zagreb</item>
    </izvorni_sadrzaj>
    <derivirana_varijabla naziv="DomainObject.Predmet.StrankaListFormatedWithAdressOIB_1">
      <item>FINA Regionalni centar Zagreb, OIB 85821130368, Trg svibanjksih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AQUA GOLD j.d.o.o.</item>
    </izvorni_sadrzaj>
    <derivirana_varijabla naziv="DomainObject.Predmet.ProtuStrankaListFormated_1">
      <item>AQUA GOLD j.d.o.o.</item>
    </derivirana_varijabla>
  </DomainObject.Predmet.ProtuStrankaListFormated>
  <DomainObject.Predmet.ProtuStrankaListFormatedOIB>
    <izvorni_sadrzaj>
      <item>AQUA GOLD j.d.o.o., OIB 54768792447</item>
    </izvorni_sadrzaj>
    <derivirana_varijabla naziv="DomainObject.Predmet.ProtuStrankaListFormatedOIB_1">
      <item>AQUA GOLD j.d.o.o., OIB 54768792447</item>
    </derivirana_varijabla>
  </DomainObject.Predmet.ProtuStrankaListFormatedOIB>
  <DomainObject.Predmet.ProtuStrankaListFormatedWithAdress>
    <izvorni_sadrzaj>
      <item>AQUA GOLD j.d.o.o., II. Zabunovec 12, 10000 Zagreb</item>
    </izvorni_sadrzaj>
    <derivirana_varijabla naziv="DomainObject.Predmet.ProtuStrankaListFormatedWithAdress_1">
      <item>AQUA GOLD j.d.o.o., II. Zabunovec 12, 10000 Zagreb</item>
    </derivirana_varijabla>
  </DomainObject.Predmet.ProtuStrankaListFormatedWithAdress>
  <DomainObject.Predmet.ProtuStrankaListFormatedWithAdressOIB>
    <izvorni_sadrzaj>
      <item>AQUA GOLD j.d.o.o., OIB 54768792447, II. Zabunovec 12, 10000 Zagreb</item>
    </izvorni_sadrzaj>
    <derivirana_varijabla naziv="DomainObject.Predmet.ProtuStrankaListFormatedWithAdressOIB_1">
      <item>AQUA GOLD j.d.o.o., OIB 54768792447, II. Zabunovec 12, 10000 Zagreb</item>
    </derivirana_varijabla>
  </DomainObject.Predmet.ProtuStrankaListFormatedWithAdressOIB>
  <DomainObject.Predmet.ProtuStrankaListNazivFormated>
    <izvorni_sadrzaj>
      <item>AQUA GOLD j.d.o.o.</item>
    </izvorni_sadrzaj>
    <derivirana_varijabla naziv="DomainObject.Predmet.ProtuStrankaListNazivFormated_1">
      <item>AQUA GOLD j.d.o.o.</item>
    </derivirana_varijabla>
  </DomainObject.Predmet.ProtuStrankaListNazivFormated>
  <DomainObject.Predmet.ProtuStrankaListNazivFormatedOIB>
    <izvorni_sadrzaj>
      <item>AQUA GOLD j.d.o.o., OIB 54768792447</item>
    </izvorni_sadrzaj>
    <derivirana_varijabla naziv="DomainObject.Predmet.ProtuStrankaListNazivFormatedOIB_1">
      <item>AQUA GOLD j.d.o.o., OIB 54768792447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AQUA GOLD j.d.o.o.</izvorni_sadrzaj>
    <derivirana_varijabla naziv="DomainObject.Predmet.ProtustrankaIDrugi_1">AQUA GOLD j.d.o.o.</derivirana_varijabla>
  </DomainObject.Predmet.ProtustrankaIDrugi>
  <DomainObject.Predmet.StrankaIDrugiAdressOIB>
    <izvorni_sadrzaj>FINA Regionalni centar Zagreb, OIB 85821130368, Trg svibanjksih žrtava 1995.1, 10000 Zagreb</izvorni_sadrzaj>
    <derivirana_varijabla naziv="DomainObject.Predmet.StrankaIDrugiAdressOIB_1">FINA Regionalni centar Zagreb, OIB 85821130368, Trg svibanjksih žrtava 1995.1, 10000 Zagreb</derivirana_varijabla>
  </DomainObject.Predmet.StrankaIDrugiAdressOIB>
  <DomainObject.Predmet.ProtustrankaIDrugiAdressOIB>
    <izvorni_sadrzaj>AQUA GOLD j.d.o.o., OIB 54768792447, II. Zabunovec 12, 10000 Zagreb</izvorni_sadrzaj>
    <derivirana_varijabla naziv="DomainObject.Predmet.ProtustrankaIDrugiAdressOIB_1">AQUA GOLD j.d.o.o., OIB 54768792447, II. Zabunovec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GOLD j.d.o.o.</item>
      <item>FINA Regionalni centar Zagreb</item>
    </izvorni_sadrzaj>
    <derivirana_varijabla naziv="DomainObject.Predmet.SudioniciListNaziv_1">
      <item>AQUA GOLD j.d.o.o.</item>
      <item>FINA Regionalni centar Zagreb</item>
    </derivirana_varijabla>
  </DomainObject.Predmet.SudioniciListNaziv>
  <DomainObject.Predmet.SudioniciListAdressOIB>
    <izvorni_sadrzaj>
      <item>AQUA GOLD j.d.o.o., OIB 54768792447, II. Zabunovec 12,10000 Zagreb</item>
      <item>FINA Regionalni centar Zagreb, OIB 85821130368, Trg svibanjksih žrtava 1995.1,10000 Zagreb</item>
    </izvorni_sadrzaj>
    <derivirana_varijabla naziv="DomainObject.Predmet.SudioniciListAdressOIB_1">
      <item>AQUA GOLD j.d.o.o., OIB 54768792447, II. Zabunovec 12,10000 Zagreb</item>
      <item>FINA Regionalni centar Zagreb, OIB 85821130368, Trg svibanjksih žrtava 1995.1,10000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54768792447</item>
      <item>, OIB 85821130368</item>
    </izvorni_sadrzaj>
    <derivirana_varijabla naziv="DomainObject.Predmet.SudioniciListNazivOIB_1">
      <item>, OIB 54768792447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prosinca 2018.</izvorni_sadrzaj>
    <derivirana_varijabla naziv="DomainObject.PredzadnjaOdlukaIzPredmeta.DatumDonosenjaOdluke_1">28. prosinca 2018.</derivirana_varijabla>
  </DomainObject.PredzadnjaOdlukaIzPredmeta.DatumDonosenjaOdluke>
  <DomainObject.PredzadnjaOdlukaIzPredmeta.Oznaka>
    <izvorni_sadrzaj>St-1429/2018-10</izvorni_sadrzaj>
    <derivirana_varijabla naziv="DomainObject.PredzadnjaOdlukaIzPredmeta.Oznaka_1">St-1429/2018-10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4FE1FE-FBC6-48D4-99E1-FEE2BC359B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876</properties:Words>
  <properties:Characters>4764</properties:Characters>
  <properties:Lines>142</properties:Lines>
  <properties:Paragraphs>44</properties:Paragraphs>
  <properties:TotalTime>723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2018-12-28T12:10:00Z</dcterms:modified>
  <cp:revision>771</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(1429-18 (-12) ZK.docx)</vt:lpwstr>
  </prop:property>
  <prop:property name="CC_coloring" pid="4" fmtid="{D5CDD505-2E9C-101B-9397-08002B2CF9AE}">
    <vt:bool>true</vt:bool>
  </prop:property>
  <prop:property name="BrojStranica" pid="5" fmtid="{D5CDD505-2E9C-101B-9397-08002B2CF9AE}">
    <vt:i4>3</vt:i4>
  </prop:property>
</prop:Properties>
</file>