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a87cc" w14:paraId="7ea87cc" w:rsidRDefault="00DE58CF" w:rsidP="00DE58CF"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1598295</wp:posOffset>
            </wp:positionH>
            <wp:positionV relativeFrom="page">
              <wp:posOffset>286385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DE58CF" w:rsidR="00AE649C" w:rsidRPr="00B76F3C">
      <w:pPr>
        <w:pStyle w:val="NormaleSPIS"/>
        <w:spacing w:after="0"/>
      </w:pPr>
    </w:p>
    <w:p w:rsidRDefault="00DE58CF" w:rsidP="00DE58CF" w:rsidR="00DE58CF">
      <w:pPr>
        <w:spacing w:after="0"/>
        <w:rPr>
          <w:rFonts w:cs="Times New Roman"/>
        </w:rPr>
      </w:pPr>
      <w:r>
        <w:rPr>
          <w:rFonts w:cs="Times New Roman"/>
        </w:rPr>
        <w:tab/>
        <w:t>Republika Hrvatska</w:t>
      </w:r>
    </w:p>
    <w:p w:rsidRDefault="00DE58CF" w:rsidP="00DE58CF" w:rsidR="00DE58CF">
      <w:pPr>
        <w:spacing w:after="0"/>
        <w:rPr>
          <w:rFonts w:cs="Times New Roman"/>
        </w:rPr>
      </w:pPr>
      <w:r>
        <w:rPr>
          <w:rFonts w:cs="Times New Roman"/>
        </w:rPr>
        <w:t xml:space="preserve">      Trgovački sud u Bjelovaru</w:t>
      </w:r>
    </w:p>
    <w:p w:rsidRDefault="00DE58CF" w:rsidP="00DE58CF" w:rsidR="00DE58CF" w:rsidRPr="00DE58CF">
      <w:pPr>
        <w:spacing w:after="0"/>
        <w:rPr>
          <w:rFonts w:cs="Times New Roman"/>
        </w:rPr>
      </w:pPr>
      <w:r>
        <w:rPr>
          <w:rFonts w:cs="Times New Roman"/>
        </w:rPr>
        <w:t>Bjelovar, Šet. dr. Ivše Lebovića 42</w:t>
      </w:r>
    </w:p>
    <w:p w:rsidRDefault="00DE58CF" w:rsidP="00DE58CF" w:rsidR="00DE58CF">
      <w:pPr>
        <w:spacing w:after="0"/>
        <w:jc w:val="right"/>
      </w:pPr>
      <w:r>
        <w:t>Poslovni broj: 2 St-590/2018-5</w:t>
      </w:r>
    </w:p>
    <w:p w:rsidRDefault="00DE58CF" w:rsidP="00DE58CF" w:rsidR="00DE58CF">
      <w:pPr>
        <w:spacing w:after="0"/>
        <w:jc w:val="both"/>
      </w:pPr>
    </w:p>
    <w:p w:rsidRDefault="00DE58CF" w:rsidP="00DE58CF" w:rsidR="00DE58CF">
      <w:pPr>
        <w:spacing w:after="0"/>
        <w:jc w:val="both"/>
      </w:pPr>
    </w:p>
    <w:p w:rsidRDefault="00DE58CF" w:rsidP="00DE58CF" w:rsidR="00DE58CF">
      <w:pPr>
        <w:spacing w:after="0"/>
        <w:jc w:val="center"/>
      </w:pPr>
      <w:r>
        <w:t>U  I M E   R E P U B L I K E   H R V A T S K E</w:t>
      </w:r>
    </w:p>
    <w:p w:rsidRDefault="00DE58CF" w:rsidP="00DE58CF" w:rsidR="00DE58CF">
      <w:pPr>
        <w:spacing w:after="0"/>
        <w:jc w:val="center"/>
      </w:pPr>
    </w:p>
    <w:p w:rsidRDefault="00DE58CF" w:rsidP="00DE58CF" w:rsidR="00DE58CF">
      <w:pPr>
        <w:spacing w:after="0"/>
        <w:jc w:val="center"/>
      </w:pPr>
      <w:r>
        <w:t>R J E Š E N J E</w:t>
      </w:r>
    </w:p>
    <w:p w:rsidRDefault="00DE58CF" w:rsidP="00DE58CF" w:rsidR="00DE58CF">
      <w:pPr>
        <w:spacing w:after="0"/>
        <w:jc w:val="both"/>
      </w:pPr>
    </w:p>
    <w:p w:rsidRDefault="00DE58CF" w:rsidP="00DE58CF" w:rsidR="00DE58CF">
      <w:pPr>
        <w:spacing w:after="0"/>
        <w:jc w:val="both"/>
      </w:pPr>
      <w:r>
        <w:t xml:space="preserve">Trgovački sud u Bjelovaru, po sucu pojedincu Tomislavu Mrazoviću, u skraćenom stečajnom postupku nad dužnikom ZADNJA ŽELJA j.d.o.o. za ugostiteljstvo i trgovinu, Špičkovina (Grad Zabok), Špičkovina 180, MBS: 081030852, OIB: 65279219780, odlučujući o žalbi stečajnog dužnika, protiv rješenja Trgovačkog suda u Bjelovaru poslovni broj St-590/2018-3 od 20. srpnja 2018. godine, 30. srpnja 2018.  </w:t>
      </w:r>
    </w:p>
    <w:p w:rsidRDefault="00DE58CF" w:rsidP="00DE58CF" w:rsidR="00DE58CF">
      <w:pPr>
        <w:spacing w:after="0"/>
        <w:jc w:val="both"/>
      </w:pPr>
    </w:p>
    <w:p w:rsidRDefault="00DE58CF" w:rsidP="00DE58CF" w:rsidR="00DE58CF">
      <w:pPr>
        <w:spacing w:after="0"/>
        <w:jc w:val="both"/>
      </w:pPr>
    </w:p>
    <w:p w:rsidRDefault="00DE58CF" w:rsidP="00DE58CF" w:rsidR="00DE58CF">
      <w:pPr>
        <w:spacing w:after="0"/>
        <w:jc w:val="center"/>
      </w:pPr>
      <w:r>
        <w:t>r i j e š i o   j e</w:t>
      </w:r>
    </w:p>
    <w:p w:rsidRDefault="00DE58CF" w:rsidP="00DE58CF" w:rsidR="00DE58CF">
      <w:pPr>
        <w:spacing w:after="0"/>
        <w:jc w:val="both"/>
      </w:pPr>
    </w:p>
    <w:p w:rsidRDefault="00DE58CF" w:rsidP="00DE58CF" w:rsidR="00DE58CF">
      <w:pPr>
        <w:spacing w:after="0"/>
        <w:jc w:val="both"/>
      </w:pPr>
      <w:r>
        <w:tab/>
        <w:t>1. Ukida se rješenje Trgovačkog suda u Bjelovaru poslovni broj St-590/2018-3 od 20. srpnja 2018. godine.</w:t>
      </w:r>
    </w:p>
    <w:p w:rsidRDefault="00DE58CF" w:rsidP="00DE58CF" w:rsidR="00DE58CF">
      <w:pPr>
        <w:spacing w:after="0"/>
        <w:jc w:val="both"/>
      </w:pPr>
    </w:p>
    <w:p w:rsidRDefault="00DE58CF" w:rsidP="00DE58CF" w:rsidR="00DE58CF">
      <w:pPr>
        <w:spacing w:after="0"/>
        <w:jc w:val="both"/>
      </w:pPr>
      <w:r>
        <w:tab/>
        <w:t>2. Stečajni postupak se obustavlja.</w:t>
      </w:r>
    </w:p>
    <w:p w:rsidRDefault="00DE58CF" w:rsidP="00DE58CF" w:rsidR="00DE58CF">
      <w:pPr>
        <w:spacing w:after="0"/>
        <w:jc w:val="both"/>
      </w:pPr>
    </w:p>
    <w:p w:rsidRDefault="00DE58CF" w:rsidP="00DE58CF" w:rsidR="00DE58CF">
      <w:pPr>
        <w:spacing w:after="0"/>
        <w:jc w:val="both"/>
      </w:pPr>
    </w:p>
    <w:p w:rsidRDefault="00DE58CF" w:rsidP="00DE58CF" w:rsidR="00DE58CF">
      <w:pPr>
        <w:spacing w:after="0"/>
        <w:jc w:val="center"/>
      </w:pPr>
      <w:r>
        <w:t>Obrazloženje</w:t>
      </w:r>
    </w:p>
    <w:p w:rsidRDefault="00DE58CF" w:rsidP="00DE58CF" w:rsidR="00DE58CF">
      <w:pPr>
        <w:spacing w:after="0"/>
        <w:jc w:val="center"/>
      </w:pPr>
    </w:p>
    <w:p w:rsidRDefault="00DE58CF" w:rsidP="00DE58CF" w:rsidR="00DE58CF">
      <w:pPr>
        <w:spacing w:after="0"/>
        <w:jc w:val="both"/>
      </w:pPr>
      <w:r>
        <w:tab/>
        <w:t>Rješenjem Trgovačkog suda u Bjelovaru poslovni broj St-590/2018-3 od 20. srpnja 2018. godine po zahtjevu Financijske agencije, RC Zagreb, Trg svibanjskih žrtava 1995. 1, odlučeno je da se otvara i zaključuje stečajni postupak nad dužnikom ZADNJA ŽELJA j.d.o.o. za ugostiteljstvo i trgovinu, Špičkovina (Grad Zabok), Špičkovina 180, MBS: 081030852, OIB: 65279219780, jer osoba ovlaštena za zastupanje dužnika nije u zakonskom roku podnijela popis imovine i obveza dužnika, dok se iz podataka navedenih u zahtjevu nije moglo sa sigurnošću utvrditi da dužnik ima imovinu koja bi ušla u stečajnu masu i koja bi bila dovoljna za namirenje troškova stečajnog postupka.</w:t>
      </w:r>
    </w:p>
    <w:p w:rsidRDefault="00DE58CF" w:rsidP="00DE58CF" w:rsidR="00DE58CF">
      <w:pPr>
        <w:spacing w:after="0"/>
        <w:jc w:val="both"/>
      </w:pPr>
    </w:p>
    <w:p w:rsidRDefault="00DE58CF" w:rsidP="00DE58CF" w:rsidR="00DE58CF">
      <w:pPr>
        <w:spacing w:after="0"/>
        <w:jc w:val="both"/>
      </w:pPr>
      <w:r>
        <w:tab/>
        <w:t>Protiv navedene odluke stečajni dužnik uložio je žalbu jer su evidentirane neizvršene osnove za plaćanje u cijelosti podmirene.</w:t>
      </w:r>
    </w:p>
    <w:p w:rsidRDefault="00DE58CF" w:rsidP="00DE58CF" w:rsidR="00DE58CF">
      <w:pPr>
        <w:spacing w:after="0"/>
        <w:jc w:val="both"/>
      </w:pPr>
    </w:p>
    <w:p w:rsidRDefault="00DE58CF" w:rsidP="00DE58CF" w:rsidR="00DE58CF">
      <w:pPr>
        <w:spacing w:after="0"/>
        <w:jc w:val="both"/>
      </w:pPr>
      <w:r>
        <w:tab/>
        <w:t>Sud je izvršio uvid u Potvrdu Financijske agencije (list 11 spisa), iz koje proizlazi da su svi računi dužnika deblokirani dana 10. srpnja 2018. godine kada je na račun pristigao priljev iz kojeg su se namirile sve neizvršene osnove za plaćanje, a nakon tog datuma za navedenog dužnika nije zaprimljena niti jedna nova osnova za plaćanje niti mu je račun bio blokiran.</w:t>
      </w:r>
    </w:p>
    <w:p w:rsidRDefault="00DE58CF" w:rsidP="00DE58CF" w:rsidR="00DE58CF">
      <w:pPr>
        <w:spacing w:after="0"/>
        <w:jc w:val="both"/>
      </w:pPr>
    </w:p>
    <w:p w:rsidRDefault="00DE58CF" w:rsidP="00DE58CF" w:rsidR="00DE58CF">
      <w:pPr>
        <w:spacing w:after="0"/>
        <w:jc w:val="both"/>
      </w:pPr>
      <w:r>
        <w:tab/>
        <w:t xml:space="preserve">Odredbom čl. 6. st. 2. Stečajnog zakona (NN br. 71/15 i 104/17, dalje SZ) je propisano da će se smatrati da je dužnik nesposoban za plaćanje ako u očevidniku redoslijeda za plaćanje koji vodi Financijska agencija ima jednu ili više evidentiranih neizvršenih osnova za </w:t>
      </w:r>
      <w:r>
        <w:lastRenderedPageBreak/>
        <w:t>plaćanje u razdoblju dužem od 60 dana koje je trebalo, na temelju valjanih osnova za plaćanje, bez daljnjeg pristanka dužnika naplatiti se bilo kojeg od njegovih računa.</w:t>
      </w:r>
    </w:p>
    <w:p w:rsidRDefault="00DE58CF" w:rsidP="00DE58CF" w:rsidR="00DE58CF">
      <w:pPr>
        <w:spacing w:after="0"/>
        <w:jc w:val="both"/>
      </w:pPr>
    </w:p>
    <w:p w:rsidRDefault="00DE58CF" w:rsidP="00DE58CF" w:rsidR="00DE58CF">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DE58CF" w:rsidP="00DE58CF" w:rsidR="00DE58CF">
      <w:pPr>
        <w:spacing w:after="0"/>
        <w:jc w:val="both"/>
      </w:pPr>
    </w:p>
    <w:p w:rsidRDefault="00DE58CF" w:rsidP="00DE58CF" w:rsidR="00DE58CF">
      <w:pPr>
        <w:spacing w:after="0"/>
        <w:jc w:val="both"/>
      </w:pPr>
      <w:r>
        <w:tab/>
        <w:t>Slijedom navedenog, budući je uvidom u Potvrdu Financijske agencije (list 11 spisa) utvrđeno da dužnik nema više evidentiranih neizvršenih osnova za plaćanje, to sud smatra da nisu ispunjene pretpostavke propisane odredbama čl. 5. SZ-a za otvaranje stečajnog postupka.</w:t>
      </w:r>
    </w:p>
    <w:p w:rsidRDefault="00DE58CF" w:rsidP="00DE58CF" w:rsidR="00DE58CF">
      <w:pPr>
        <w:spacing w:after="0"/>
        <w:jc w:val="both"/>
      </w:pPr>
    </w:p>
    <w:p w:rsidRDefault="00DE58CF" w:rsidP="00DE58CF" w:rsidR="00DE58CF">
      <w:pPr>
        <w:spacing w:after="0"/>
        <w:jc w:val="both"/>
      </w:pPr>
      <w:r>
        <w:tab/>
        <w:t>Iz navedenih razloga valjalo je temeljem odredbe čl. 436. st. 2. u vezi odredbe čl. 5. SZ-a, ukinuti pobijano rješenje i temeljem odredbe čl. 128. st. 9. obustaviti stečajni postupak.</w:t>
      </w:r>
    </w:p>
    <w:p w:rsidRDefault="00DE58CF" w:rsidP="00DE58CF" w:rsidR="00DE58CF">
      <w:pPr>
        <w:spacing w:after="0"/>
        <w:jc w:val="both"/>
      </w:pPr>
    </w:p>
    <w:p w:rsidRDefault="00DE58CF" w:rsidP="00DE58CF" w:rsidR="00DE58CF">
      <w:pPr>
        <w:spacing w:after="0"/>
        <w:jc w:val="center"/>
      </w:pPr>
      <w:r>
        <w:t>U Bjelovaru 30. srpnja 2018.</w:t>
      </w:r>
    </w:p>
    <w:p w:rsidRDefault="00DE58CF" w:rsidP="00DE58CF" w:rsidR="00DE58CF">
      <w:pPr>
        <w:spacing w:after="0"/>
        <w:jc w:val="both"/>
        <w:rPr>
          <w:szCs w:val="20"/>
          <w:lang w:val="en-GB"/>
        </w:rPr>
      </w:pPr>
    </w:p>
    <w:p w:rsidRDefault="00DE58CF" w:rsidP="00DE58CF" w:rsidR="00DE58CF">
      <w:pPr>
        <w:spacing w:after="0"/>
        <w:jc w:val="both"/>
      </w:pPr>
      <w:r>
        <w:tab/>
      </w:r>
      <w:r>
        <w:tab/>
      </w:r>
      <w:r>
        <w:tab/>
      </w:r>
      <w:r>
        <w:tab/>
      </w:r>
      <w:r>
        <w:tab/>
      </w:r>
      <w:r>
        <w:tab/>
      </w:r>
      <w:r>
        <w:tab/>
      </w:r>
      <w:r>
        <w:tab/>
        <w:t xml:space="preserve">     SUDAC</w:t>
      </w:r>
    </w:p>
    <w:p w:rsidRDefault="00DE58CF" w:rsidP="00DE58CF" w:rsidR="00DE58CF">
      <w:pPr>
        <w:spacing w:after="0"/>
        <w:jc w:val="both"/>
      </w:pPr>
      <w:r>
        <w:tab/>
      </w:r>
      <w:r>
        <w:tab/>
      </w:r>
      <w:r>
        <w:tab/>
      </w:r>
      <w:r>
        <w:tab/>
      </w:r>
      <w:r>
        <w:tab/>
      </w:r>
      <w:r>
        <w:tab/>
      </w:r>
      <w:r>
        <w:tab/>
        <w:t>TOMISLAV MRAZOVIĆ, v.r.</w:t>
      </w:r>
    </w:p>
    <w:p w:rsidRDefault="00DE58CF" w:rsidP="00DE58CF" w:rsidR="00DE58CF">
      <w:pPr>
        <w:spacing w:after="0"/>
        <w:jc w:val="both"/>
      </w:pPr>
      <w:r>
        <w:tab/>
      </w:r>
      <w:r>
        <w:tab/>
      </w:r>
      <w:r>
        <w:tab/>
      </w:r>
      <w:r>
        <w:tab/>
      </w:r>
      <w:r>
        <w:tab/>
      </w:r>
      <w:r>
        <w:tab/>
        <w:t xml:space="preserve">    Za točnost otpravka – ovlašteni službenik</w:t>
      </w:r>
    </w:p>
    <w:p w:rsidRDefault="00DE58CF" w:rsidP="00DE58CF" w:rsidR="00DE58CF">
      <w:pPr>
        <w:spacing w:after="0"/>
        <w:jc w:val="both"/>
        <w:rPr>
          <w:b/>
        </w:rPr>
      </w:pPr>
      <w:r>
        <w:tab/>
      </w:r>
      <w:r>
        <w:tab/>
      </w:r>
      <w:r>
        <w:tab/>
      </w:r>
      <w:r>
        <w:tab/>
      </w:r>
      <w:r>
        <w:tab/>
      </w:r>
      <w:r>
        <w:tab/>
      </w:r>
      <w:r>
        <w:tab/>
      </w:r>
      <w:r>
        <w:tab/>
        <w:t>Romana Tremski</w:t>
      </w:r>
    </w:p>
    <w:p w:rsidRDefault="00DE58CF" w:rsidP="00DE58CF" w:rsidR="00DE58CF">
      <w:pPr>
        <w:spacing w:after="0"/>
        <w:jc w:val="both"/>
      </w:pPr>
    </w:p>
    <w:p w:rsidRDefault="00DE58CF" w:rsidP="00DE58CF" w:rsidR="00DE58CF">
      <w:pPr>
        <w:spacing w:after="0"/>
        <w:jc w:val="both"/>
      </w:pPr>
    </w:p>
    <w:p w:rsidRDefault="00DE58CF" w:rsidP="00DE58CF" w:rsidR="00DE58CF">
      <w:pPr>
        <w:spacing w:after="0"/>
        <w:jc w:val="both"/>
        <w:rPr>
          <w:szCs w:val="20"/>
        </w:rPr>
      </w:pPr>
    </w:p>
    <w:p w:rsidRDefault="00DE58CF" w:rsidP="00DE58CF" w:rsidR="00DE58CF">
      <w:pPr>
        <w:spacing w:after="0"/>
        <w:jc w:val="both"/>
      </w:pPr>
    </w:p>
    <w:p w:rsidRDefault="00DE58CF" w:rsidP="00DE58CF" w:rsidR="00AE649C" w:rsidRPr="00B76F3C">
      <w:pPr>
        <w:spacing w:after="0"/>
        <w:jc w:val="both"/>
      </w:pPr>
      <w:r>
        <w:t>POUKA O PRAVNOM LIJEKU: Protiv ovog rješenja dopuštena je žalba Visokom trgovačkom sudu Republike Hrvatske u Zagrebu. Žalba se podnosi u tri istovjetna primjerka putem ovoga suda, u roku od 8 dana od dana dostave ovoga rješenja.</w:t>
      </w:r>
    </w:p>
    <w:sectPr w:rsidSect="00DE58C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6846845"/>
      <w:docPartObj>
        <w:docPartGallery w:val="Page Numbers (Top of Page)"/>
        <w:docPartUnique/>
      </w:docPartObj>
    </w:sdtPr>
    <w:sdtContent>
      <w:p w:rsidRDefault="00DE58CF" w:rsidP="00DE58CF" w:rsidR="00DE58CF">
        <w:pPr>
          <w:pStyle w:val="Zaglavlje"/>
          <w:spacing w:after="0"/>
          <w:jc w:val="center"/>
        </w:pPr>
        <w:r>
          <w:fldChar w:fldCharType="begin"/>
        </w:r>
        <w:r>
          <w:instrText>PAGE   \* MERGEFORMAT</w:instrText>
        </w:r>
        <w:r>
          <w:fldChar w:fldCharType="separate"/>
        </w:r>
        <w:r w:rsidR="007C5F8B">
          <w:t>2</w:t>
        </w:r>
        <w:r>
          <w:fldChar w:fldCharType="end"/>
        </w:r>
      </w:p>
    </w:sdtContent>
  </w:sdt>
  <w:p w:rsidRDefault="00DE58CF" w:rsidP="00DE58CF" w:rsidR="008333A9">
    <w:pPr>
      <w:spacing w:after="0"/>
      <w:jc w:val="right"/>
    </w:pPr>
    <w:r>
      <w:t>Poslovni broj: 2 St-590/2018-5</w:t>
    </w:r>
  </w:p>
  <w:p w:rsidRDefault="00DE58CF" w:rsidP="00DE58CF" w:rsidR="00DE58CF">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C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4019109">
      <w:bodyDiv w:val="true"/>
      <w:marLeft w:val="0"/>
      <w:marRight w:val="0"/>
      <w:marTop w:val="0"/>
      <w:marBottom w:val="0"/>
      <w:divBdr>
        <w:top w:space="0" w:sz="0" w:color="auto" w:val="none"/>
        <w:left w:space="0" w:sz="0" w:color="auto" w:val="none"/>
        <w:bottom w:space="0" w:sz="0" w:color="auto" w:val="none"/>
        <w:right w:space="0" w:sz="0" w:color="auto" w:val="none"/>
      </w:divBdr>
    </w:div>
    <w:div w:id="21268448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srpnja 2018.</izvorni_sadrzaj>
    <derivirana_varijabla naziv="DomainObject.DatumDonosenjaOdluke_1">30.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St-590/2018-5</izvorni_sadrzaj>
    <derivirana_varijabla naziv="DomainObject.Oznaka_1">St-590/2018-5</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izvorni_sadrzaj>
    <derivirana_varijabla naziv="DomainObject.Predmet.Broj_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srpnja 2018.</izvorni_sadrzaj>
    <derivirana_varijabla naziv="DomainObject.Predmet.DatumRjesavanja_1">20.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St-590/2018</izvorni_sadrzaj>
    <derivirana_varijabla naziv="DomainObject.Predmet.OznakaBroj_1">St-590/2018</derivirana_varijabla>
  </DomainObject.Predmet.OznakaBroj>
  <DomainObject.Predmet.OznakaBrojOptuznogAkta>
    <izvorni_sadrzaj/>
    <derivirana_varijabla naziv="DomainObject.Predmet.OznakaBrojOptuznogAkta_1"/>
  </DomainObject.Predmet.OznakaBrojOptuznogAkta>
  <DomainObject.Predmet.PredmetRijesio.Ime>
    <izvorni_sadrzaj>Miroslav</izvorni_sadrzaj>
    <derivirana_varijabla naziv="DomainObject.Predmet.PredmetRijesio.Ime_1">Miroslav</derivirana_varijabla>
  </DomainObject.Predmet.PredmetRijesio.Ime>
  <DomainObject.Predmet.PredmetRijesio.Oib>
    <izvorni_sadrzaj/>
    <derivirana_varijabla naziv="DomainObject.Predmet.PredmetRijesio.Oib_1"/>
  </DomainObject.Predmet.PredmetRijesio.Oib>
  <DomainObject.Predmet.PredmetRijesio.Prezime>
    <izvorni_sadrzaj>Lovreković</izvorni_sadrzaj>
    <derivirana_varijabla naziv="DomainObject.Predmet.PredmetRijesio.Prezime_1">Lovreković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ZADNJA ŽELJA j.d.o.o. za ugostiteljstvo i trgovinu zastupanog po punomoćniku Mladen Bačani</izvorni_sadrzaj>
    <derivirana_varijabla naziv="DomainObject.Predmet.ProtustrankaFormated_1">  ZADNJA ŽELJA j.d.o.o. za ugostiteljstvo i trgovinu zastupanog po punomoćniku Mladen Bačani</derivirana_varijabla>
  </DomainObject.Predmet.ProtustrankaFormated>
  <DomainObject.Predmet.ProtustrankaFormatedOIB>
    <izvorni_sadrzaj>  ZADNJA ŽELJA j.d.o.o. za ugostiteljstvo i trgovinu, OIB 65279219780 zastupanog po punomoćniku Mladen Bačani</izvorni_sadrzaj>
    <derivirana_varijabla naziv="DomainObject.Predmet.ProtustrankaFormatedOIB_1">  ZADNJA ŽELJA j.d.o.o. za ugostiteljstvo i trgovinu, OIB 65279219780 zastupanog po punomoćniku Mladen Bačani</derivirana_varijabla>
  </DomainObject.Predmet.ProtustrankaFormatedOIB>
  <DomainObject.Predmet.ProtustrankaFormatedWithAdress>
    <izvorni_sadrzaj> ZADNJA ŽELJA j.d.o.o. za ugostiteljstvo i trgovinu, Špičkovina 180, 49210 Špičkovina zastupanog po punomoćniku Mladen Bačani</izvorni_sadrzaj>
    <derivirana_varijabla naziv="DomainObject.Predmet.ProtustrankaFormatedWithAdress_1"> ZADNJA ŽELJA j.d.o.o. za ugostiteljstvo i trgovinu, Špičkovina 180, 49210 Špičkovina zastupanog po punomoćniku Mladen Bačani</derivirana_varijabla>
  </DomainObject.Predmet.ProtustrankaFormatedWithAdress>
  <DomainObject.Predmet.ProtustrankaFormatedWithAdressOIB>
    <izvorni_sadrzaj> ZADNJA ŽELJA j.d.o.o. za ugostiteljstvo i trgovinu, OIB 65279219780, Špičkovina 180, 49210 Špičkovina zastupanog po punomoćniku Mladen Bačani</izvorni_sadrzaj>
    <derivirana_varijabla naziv="DomainObject.Predmet.ProtustrankaFormatedWithAdressOIB_1"> ZADNJA ŽELJA j.d.o.o. za ugostiteljstvo i trgovinu, OIB 65279219780, Špičkovina 180, 49210 Špičkovina zastupanog po punomoćniku Mladen Bačani</derivirana_varijabla>
  </DomainObject.Predmet.ProtustrankaFormatedWithAdressOIB>
  <DomainObject.Predmet.ProtustrankaWithAdress>
    <izvorni_sadrzaj>ZADNJA ŽELJA j.d.o.o. za ugostiteljstvo i trgovinu Špičkovina 180, 49210 Špičkovina</izvorni_sadrzaj>
    <derivirana_varijabla naziv="DomainObject.Predmet.ProtustrankaWithAdress_1">ZADNJA ŽELJA j.d.o.o. za ugostiteljstvo i trgovinu Špičkovina 180, 49210 Špičkovina</derivirana_varijabla>
  </DomainObject.Predmet.ProtustrankaWithAdress>
  <DomainObject.Predmet.ProtustrankaWithAdressOIB>
    <izvorni_sadrzaj>ZADNJA ŽELJA j.d.o.o. za ugostiteljstvo i trgovinu, OIB 65279219780, Špičkovina 180, 49210 Špičkovina</izvorni_sadrzaj>
    <derivirana_varijabla naziv="DomainObject.Predmet.ProtustrankaWithAdressOIB_1">ZADNJA ŽELJA j.d.o.o. za ugostiteljstvo i trgovinu, OIB 65279219780, Špičkovina 180, 49210 Špičkovina</derivirana_varijabla>
  </DomainObject.Predmet.ProtustrankaWithAdressOIB>
  <DomainObject.Predmet.ProtustrankaNazivFormated>
    <izvorni_sadrzaj>ZADNJA ŽELJA j.d.o.o. za ugostiteljstvo i trgovinu</izvorni_sadrzaj>
    <derivirana_varijabla naziv="DomainObject.Predmet.ProtustrankaNazivFormated_1">ZADNJA ŽELJA j.d.o.o. za ugostiteljstvo i trgovinu</derivirana_varijabla>
  </DomainObject.Predmet.ProtustrankaNazivFormated>
  <DomainObject.Predmet.ProtustrankaNazivFormatedOIB>
    <izvorni_sadrzaj>ZADNJA ŽELJA j.d.o.o. za ugostiteljstvo i trgovinu, OIB 65279219780</izvorni_sadrzaj>
    <derivirana_varijabla naziv="DomainObject.Predmet.ProtustrankaNazivFormatedOIB_1">ZADNJA ŽELJA j.d.o.o. za ugostiteljstvo i trgovinu, OIB 65279219780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ZADNJA ŽELJA j.d.o.o. za ugostiteljstvo i trgovinu zastupanog po punomoćniku Mladen Bačani</item>
    </izvorni_sadrzaj>
    <derivirana_varijabla naziv="DomainObject.Predmet.ProtuStrankaListFormated_1">
      <item>ZADNJA ŽELJA j.d.o.o. za ugostiteljstvo i trgovinu zastupanog po punomoćniku Mladen Bačani</item>
    </derivirana_varijabla>
  </DomainObject.Predmet.ProtuStrankaListFormated>
  <DomainObject.Predmet.ProtuStrankaListFormatedOIB>
    <izvorni_sadrzaj>
      <item>ZADNJA ŽELJA j.d.o.o. za ugostiteljstvo i trgovinu, OIB 65279219780 zastupanog po punomoćniku Mladen Bačani</item>
    </izvorni_sadrzaj>
    <derivirana_varijabla naziv="DomainObject.Predmet.ProtuStrankaListFormatedOIB_1">
      <item>ZADNJA ŽELJA j.d.o.o. za ugostiteljstvo i trgovinu, OIB 65279219780 zastupanog po punomoćniku Mladen Bačani</item>
    </derivirana_varijabla>
  </DomainObject.Predmet.ProtuStrankaListFormatedOIB>
  <DomainObject.Predmet.ProtuStrankaListFormatedWithAdress>
    <izvorni_sadrzaj>
      <item>ZADNJA ŽELJA j.d.o.o. za ugostiteljstvo i trgovinu, Špičkovina 180, 49210 Špičkovina zastupanog po punomoćniku Mladen Bačani</item>
    </izvorni_sadrzaj>
    <derivirana_varijabla naziv="DomainObject.Predmet.ProtuStrankaListFormatedWithAdress_1">
      <item>ZADNJA ŽELJA j.d.o.o. za ugostiteljstvo i trgovinu, Špičkovina 180, 49210 Špičkovina zastupanog po punomoćniku Mladen Bačani</item>
    </derivirana_varijabla>
  </DomainObject.Predmet.ProtuStrankaListFormatedWithAdress>
  <DomainObject.Predmet.ProtuStrankaListFormatedWithAdressOIB>
    <izvorni_sadrzaj>
      <item>ZADNJA ŽELJA j.d.o.o. za ugostiteljstvo i trgovinu, OIB 65279219780, Špičkovina 180, 49210 Špičkovina zastupanog po punomoćniku Mladen Bačani</item>
    </izvorni_sadrzaj>
    <derivirana_varijabla naziv="DomainObject.Predmet.ProtuStrankaListFormatedWithAdressOIB_1">
      <item>ZADNJA ŽELJA j.d.o.o. za ugostiteljstvo i trgovinu, OIB 65279219780, Špičkovina 180, 49210 Špičkovina zastupanog po punomoćniku Mladen Bačani</item>
    </derivirana_varijabla>
  </DomainObject.Predmet.ProtuStrankaListFormatedWithAdressOIB>
  <DomainObject.Predmet.ProtuStrankaListNazivFormated>
    <izvorni_sadrzaj>
      <item>ZADNJA ŽELJA j.d.o.o. za ugostiteljstvo i trgovinu</item>
    </izvorni_sadrzaj>
    <derivirana_varijabla naziv="DomainObject.Predmet.ProtuStrankaListNazivFormated_1">
      <item>ZADNJA ŽELJA j.d.o.o. za ugostiteljstvo i trgovinu</item>
    </derivirana_varijabla>
  </DomainObject.Predmet.ProtuStrankaListNazivFormated>
  <DomainObject.Predmet.ProtuStrankaListNazivFormatedOIB>
    <izvorni_sadrzaj>
      <item>ZADNJA ŽELJA j.d.o.o. za ugostiteljstvo i trgovinu, OIB 65279219780</item>
    </izvorni_sadrzaj>
    <derivirana_varijabla naziv="DomainObject.Predmet.ProtuStrankaListNazivFormatedOIB_1">
      <item>ZADNJA ŽELJA j.d.o.o. za ugostiteljstvo i trgovinu, OIB 65279219780</item>
    </derivirana_varijabla>
  </DomainObject.Predmet.ProtuStrankaListNazivFormatedOIB>
  <DomainObject.Predmet.OstaliListFormated>
    <izvorni_sadrzaj>
      <item>Mladen Bačani punomoćnik sudionika u postupku ZADNJA ŽELJA j.d.o.o. za ugostiteljstvo i trgovinu</item>
    </izvorni_sadrzaj>
    <derivirana_varijabla naziv="DomainObject.Predmet.OstaliListFormated_1">
      <item>Mladen Bačani punomoćnik sudionika u postupku ZADNJA ŽELJA j.d.o.o. za ugostiteljstvo i trgovinu</item>
    </derivirana_varijabla>
  </DomainObject.Predmet.OstaliListFormated>
  <DomainObject.Predmet.OstaliListFormatedOIB>
    <izvorni_sadrzaj>
      <item>Mladen Bačani, OIB 77210237751 punomoćnik sudionika u postupku ZADNJA ŽELJA j.d.o.o. za ugostiteljstvo i trgovinu</item>
    </izvorni_sadrzaj>
    <derivirana_varijabla naziv="DomainObject.Predmet.OstaliListFormatedOIB_1">
      <item>Mladen Bačani, OIB 77210237751 punomoćnik sudionika u postupku ZADNJA ŽELJA j.d.o.o. za ugostiteljstvo i trgovinu</item>
    </derivirana_varijabla>
  </DomainObject.Predmet.OstaliListFormatedOIB>
  <DomainObject.Predmet.OstaliListFormatedWithAdress>
    <izvorni_sadrzaj>
      <item>Mladen Bačani, Špičkovina 180, 49210 Špičkovina punomoćnik sudionika u postupku ZADNJA ŽELJA j.d.o.o. za ugostiteljstvo i trgovinu</item>
    </izvorni_sadrzaj>
    <derivirana_varijabla naziv="DomainObject.Predmet.OstaliListFormatedWithAdress_1">
      <item>Mladen Bačani, Špičkovina 180, 49210 Špičkovina punomoćnik sudionika u postupku ZADNJA ŽELJA j.d.o.o. za ugostiteljstvo i trgovinu</item>
    </derivirana_varijabla>
  </DomainObject.Predmet.OstaliListFormatedWithAdress>
  <DomainObject.Predmet.OstaliListFormatedWithAdressOIB>
    <izvorni_sadrzaj>
      <item>Mladen Bačani, OIB 77210237751, Špičkovina 180, 49210 Špičkovina punomoćnik sudionika u postupku ZADNJA ŽELJA j.d.o.o. za ugostiteljstvo i trgovinu</item>
    </izvorni_sadrzaj>
    <derivirana_varijabla naziv="DomainObject.Predmet.OstaliListFormatedWithAdressOIB_1">
      <item>Mladen Bačani, OIB 77210237751, Špičkovina 180, 49210 Špičkovina punomoćnik sudionika u postupku ZADNJA ŽELJA j.d.o.o. za ugostiteljstvo i trgovinu</item>
    </derivirana_varijabla>
  </DomainObject.Predmet.OstaliListFormatedWithAdressOIB>
  <DomainObject.Predmet.OstaliListNazivFormated>
    <izvorni_sadrzaj>
      <item>Mladen Bačani</item>
    </izvorni_sadrzaj>
    <derivirana_varijabla naziv="DomainObject.Predmet.OstaliListNazivFormated_1">
      <item>Mladen Bačani</item>
    </derivirana_varijabla>
  </DomainObject.Predmet.OstaliListNazivFormated>
  <DomainObject.Predmet.OstaliListNazivFormatedOIB>
    <izvorni_sadrzaj>
      <item>Mladen Bačani, OIB 77210237751</item>
    </izvorni_sadrzaj>
    <derivirana_varijabla naziv="DomainObject.Predmet.OstaliListNazivFormatedOIB_1">
      <item>Mladen Bačani, OIB 77210237751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srpnja 2018.</izvorni_sadrzaj>
    <derivirana_varijabla naziv="DomainObject.Datum_1">30. srpnja 2018.</derivirana_varijabla>
  </DomainObject.Datum>
  <DomainObject.PoslovniBrojDokumenta>
    <izvorni_sadrzaj>St-590/2018-5</izvorni_sadrzaj>
    <derivirana_varijabla naziv="DomainObject.PoslovniBrojDokumenta_1">St-590/2018-5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ZADNJA ŽELJA j.d.o.o. za ugostiteljstvo i trgovinu</izvorni_sadrzaj>
    <derivirana_varijabla naziv="DomainObject.Predmet.ProtustrankaIDrugi_1">ZADNJA ŽELJA j.d.o.o. za ugostiteljstvo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ZADNJA ŽELJA j.d.o.o. za ugostiteljstvo i trgovinu, OIB 65279219780, Špičkovina 180, 49210 Špičkovina</izvorni_sadrzaj>
    <derivirana_varijabla naziv="DomainObject.Predmet.ProtustrankaIDrugiAdressOIB_1">ZADNJA ŽELJA j.d.o.o. za ugostiteljstvo i trgovinu, OIB 65279219780, Špičkovina 180, 49210 Špičkovina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srpnja 2018.</izvorni_sadrzaj>
    <derivirana_varijabla naziv="DomainObject.Predmet.OdlukaRjesenje.DatumDonosenjaOdluke_1">20.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St-590/2018-3</izvorni_sadrzaj>
    <derivirana_varijabla naziv="DomainObject.Predmet.OdlukaRjesenje.Oznaka_1">St-590/2018-3</derivirana_varijabla>
  </DomainObject.Predmet.OdlukaRjesenje.Oznaka>
  <DomainObject.Predmet.SudioniciListNaziv>
    <izvorni_sadrzaj>
      <item>ZADNJA ŽELJA j.d.o.o. za ugostiteljstvo i trgovinu</item>
      <item>FINA Regionalni centar Zagreb</item>
      <item>Mladen Bačani</item>
    </izvorni_sadrzaj>
    <derivirana_varijabla naziv="DomainObject.Predmet.SudioniciListNaziv_1">
      <item>ZADNJA ŽELJA j.d.o.o. za ugostiteljstvo i trgovinu</item>
      <item>FINA Regionalni centar Zagreb</item>
      <item>Mladen Bačani</item>
    </derivirana_varijabla>
  </DomainObject.Predmet.SudioniciListNaziv>
  <DomainObject.Predmet.SudioniciListAdressOIB>
    <izvorni_sadrzaj>
      <item>ZADNJA ŽELJA j.d.o.o. za ugostiteljstvo i trgovinu, OIB 65279219780, Špičkovina 180,49210 Špičkovina</item>
      <item>FINA Regionalni centar Zagreb, OIB 85821130368, Trg svibanjskih žrtava 1995. br. 1,10000 Zagreb</item>
      <item>Mladen Bačani, OIB 77210237751, Špičkovina 180,49210 Špičkovina</item>
    </izvorni_sadrzaj>
    <derivirana_varijabla naziv="DomainObject.Predmet.SudioniciListAdressOIB_1">
      <item>ZADNJA ŽELJA j.d.o.o. za ugostiteljstvo i trgovinu, OIB 65279219780, Špičkovina 180,49210 Špičkovina</item>
      <item>FINA Regionalni centar Zagreb, OIB 85821130368, Trg svibanjskih žrtava 1995. br. 1,10000 Zagreb</item>
      <item>Mladen Bačani, OIB 77210237751, Špičkovina 180,49210 Špičkovina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6E23F5-78BA-4778-866B-7CBED2C475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559</properties:Words>
  <properties:Characters>2965</properties:Characters>
  <properties:Lines>79</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2018-07-30T09:58:00Z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St-590/2018-5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