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e1bc" w14:paraId="636e1b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B2870">
        <w:t>2934</w:t>
      </w:r>
      <w:r w:rsidR="00A446AE">
        <w:t>/16</w:t>
      </w:r>
      <w:r w:rsidR="00542765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B2870">
        <w:rPr>
          <w:lang w:val="pt-BR"/>
        </w:rPr>
        <w:t>LOGOS MODA j.d.o.o.</w:t>
      </w:r>
      <w:r w:rsidR="00FB2870">
        <w:t xml:space="preserve">, Sesvete, Cesarića Dobriše 6, OIB: </w:t>
      </w:r>
      <w:r w:rsidR="00FB2870" w:rsidRPr="00306121">
        <w:t>30847801112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E78FF">
        <w:rPr>
          <w:lang w:val="pt-BR"/>
        </w:rPr>
        <w:t>31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92330">
        <w:rPr>
          <w:lang w:val="pt-BR"/>
        </w:rPr>
        <w:t>LOGOS MODA j.d.o.o.</w:t>
      </w:r>
      <w:r w:rsidR="00992330">
        <w:t xml:space="preserve">, Sesvete, Cesarića Dobriše 6, OIB: </w:t>
      </w:r>
      <w:r w:rsidR="00992330" w:rsidRPr="00306121">
        <w:t>30847801112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75F25">
        <w:t>2934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D19AD">
        <w:rPr>
          <w:lang w:val="pt-BR"/>
        </w:rPr>
        <w:t>LOGOS MODA j.d.o.o.</w:t>
      </w:r>
      <w:r w:rsidR="00DD19AD">
        <w:t xml:space="preserve">, Sesvete, Cesarića Dobriše 6, OIB: </w:t>
      </w:r>
      <w:r w:rsidR="00DD19AD" w:rsidRPr="00306121">
        <w:t>30847801112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60AFE">
        <w:rPr>
          <w:lang w:val="pt-BR"/>
        </w:rPr>
        <w:t>LOGOS MODA j.d.o.o.</w:t>
      </w:r>
      <w:r w:rsidR="00960AFE">
        <w:t xml:space="preserve">, Sesvete, Cesarića Dobriše 6, OIB: </w:t>
      </w:r>
      <w:r w:rsidR="00960AFE" w:rsidRPr="00306121">
        <w:t>30847801112</w:t>
      </w:r>
      <w:r w:rsidR="00960AF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577A8C">
        <w:t xml:space="preserve">je </w:t>
      </w:r>
      <w:r w:rsidR="00C422D6">
        <w:t>na</w:t>
      </w:r>
      <w:r w:rsidR="003E4724">
        <w:t xml:space="preserve"> dan 22. ožujka 2016. </w:t>
      </w:r>
      <w:r w:rsidR="003E4724" w:rsidRPr="00E974B3">
        <w:t>dužnik u Očevidniku redoslijeda osnova za plaćanje ima</w:t>
      </w:r>
      <w:r w:rsidR="003E4724">
        <w:t>o</w:t>
      </w:r>
      <w:r w:rsidR="003E4724" w:rsidRPr="00E974B3">
        <w:t xml:space="preserve"> evidentirane neizvršene osnove za plaćanje</w:t>
      </w:r>
      <w:r w:rsidR="003E4724">
        <w:t xml:space="preserve"> u neprekinutom razdoblju od 120 </w:t>
      </w:r>
      <w:r w:rsidR="003E4724" w:rsidRPr="00E974B3">
        <w:t xml:space="preserve">dana, u ukupnom iznosu od </w:t>
      </w:r>
      <w:r w:rsidR="003E4724">
        <w:t xml:space="preserve">21.094,72 </w:t>
      </w:r>
      <w:r w:rsidR="003E4724" w:rsidRPr="00E974B3">
        <w:t xml:space="preserve">kn, </w:t>
      </w:r>
      <w:r w:rsidR="003E4724">
        <w:t>te je imao 1</w:t>
      </w:r>
      <w:r w:rsidR="003E4724" w:rsidRPr="00E974B3">
        <w:t xml:space="preserve"> zaposlen</w:t>
      </w:r>
      <w:r w:rsidR="003E4724">
        <w:t xml:space="preserve">og. </w:t>
      </w:r>
      <w:r w:rsidR="00D302B2">
        <w:t xml:space="preserve">Osim toga, </w:t>
      </w:r>
      <w:r w:rsidR="004005AE">
        <w:t xml:space="preserve">uz podnesak od </w:t>
      </w:r>
      <w:r w:rsidR="00E414E3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3E4724">
        <w:t>6</w:t>
      </w:r>
      <w:r w:rsidR="004005AE" w:rsidRPr="004005AE">
        <w:t>. spisa)</w:t>
      </w:r>
      <w:r w:rsidR="00E414E3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E414E3">
        <w:t>20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E414E3">
        <w:t>30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3E4724">
        <w:t>6</w:t>
      </w:r>
      <w:r w:rsidR="00E757C5" w:rsidRPr="00E757C5">
        <w:t xml:space="preserve">. spisa) proizlazi da dužnik ima evidentirane neizvršene osnove za plaćanje u neprekinutom razdoblju od </w:t>
      </w:r>
      <w:r w:rsidR="003E4724">
        <w:t>448</w:t>
      </w:r>
      <w:r w:rsidR="00E757C5" w:rsidRPr="00E757C5">
        <w:t xml:space="preserve"> dana</w:t>
      </w:r>
      <w:r w:rsidR="00D6583A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8B5D3D" w:rsidR="008B5D3D">
      <w:pPr>
        <w:pStyle w:val="Tijeloteksta"/>
        <w:ind w:firstLine="708"/>
      </w:pPr>
      <w:r>
        <w:t xml:space="preserve">Uvidom u </w:t>
      </w:r>
      <w:r w:rsidR="003E4724" w:rsidRPr="00C00C7A">
        <w:t xml:space="preserve">pisano </w:t>
      </w:r>
      <w:r w:rsidR="003E4724" w:rsidRPr="002954D8">
        <w:t>izvješće o financijsko-gospodarskom stanju dužnik</w:t>
      </w:r>
      <w:r w:rsidR="003E4724" w:rsidRPr="001F477E">
        <w:t>a</w:t>
      </w:r>
      <w:r w:rsidR="003E4724">
        <w:t xml:space="preserve"> (list 17. – 18. spisa), koje </w:t>
      </w:r>
      <w:r>
        <w:t xml:space="preserve">je na ročištu održanom </w:t>
      </w:r>
      <w:r w:rsidR="00D6583A">
        <w:t>30</w:t>
      </w:r>
      <w:r>
        <w:t xml:space="preserve">. ožujka 2017. zastupnica po zakonu dužnika </w:t>
      </w:r>
      <w:r w:rsidR="003E4724">
        <w:t>Silvija Bubalović</w:t>
      </w:r>
      <w:r w:rsidR="00D6583A">
        <w:t xml:space="preserve"> </w:t>
      </w:r>
      <w:r>
        <w:t xml:space="preserve">potvrdila, utvrđeno je da dužnik </w:t>
      </w:r>
      <w:r w:rsidR="003E4724">
        <w:t>nije vlasnik nekretnina, ali je vlasnik pokretnina, i to: tri</w:t>
      </w:r>
      <w:r w:rsidR="00175F25">
        <w:t>ju</w:t>
      </w:r>
      <w:r w:rsidR="003E4724">
        <w:t xml:space="preserve"> (3) edukacijsk</w:t>
      </w:r>
      <w:r w:rsidR="00175F25">
        <w:t>ih</w:t>
      </w:r>
      <w:r w:rsidR="003E4724">
        <w:t xml:space="preserve"> stol</w:t>
      </w:r>
      <w:r w:rsidR="00175F25">
        <w:t>ova</w:t>
      </w:r>
      <w:r w:rsidR="003E4724">
        <w:t xml:space="preserve"> i osamnaest (18) edukacijskih stolica, dvaju (2) ogledala za izvođenje nastave make-up-a, uredskog stola i stolice, telefona i mobitela. </w:t>
      </w:r>
      <w:r w:rsidR="005403A2">
        <w:t xml:space="preserve">Nadalje je utvrđeno da osim navedenih pokretnina, dužnik nije vlasnik nikakve druge imovine. </w:t>
      </w:r>
      <w:r w:rsidR="008B5D3D">
        <w:t xml:space="preserve">S obzirom na to da je dužnik u konkretnom slučaju vlasnik samo navedenih pokretnina, to je sud utvrdio kako </w:t>
      </w:r>
      <w:r w:rsidR="008B5D3D" w:rsidRPr="00704DD0">
        <w:t>imovina dužnika koja bi ušla u stečajnu masu nije dovoljna ni za namirenje troškova toga postupka</w:t>
      </w:r>
      <w:r w:rsidR="008B5D3D">
        <w:t xml:space="preserve">, zbog čega su u skladu s odredbom čl. 132. st. 1. SZ-a, pozvane osobe </w:t>
      </w:r>
      <w:r w:rsidR="008B5D3D" w:rsidRPr="00134F3A">
        <w:t>koje imaju pravni interes</w:t>
      </w:r>
      <w:r w:rsidR="008B5D3D">
        <w:t xml:space="preserve"> za provedbom stečajnoga postup</w:t>
      </w:r>
      <w:r w:rsidR="008B5D3D" w:rsidRPr="00134F3A">
        <w:t>ka</w:t>
      </w:r>
      <w:r w:rsidR="008B5D3D">
        <w:t xml:space="preserve"> predujmiti </w:t>
      </w:r>
      <w:r w:rsidR="008B5D3D" w:rsidRPr="00134F3A">
        <w:t>troškov</w:t>
      </w:r>
      <w:r w:rsidR="008B5D3D">
        <w:t>e</w:t>
      </w:r>
      <w:r w:rsidR="008B5D3D" w:rsidRPr="00134F3A">
        <w:t xml:space="preserve"> prethodnog</w:t>
      </w:r>
      <w:r w:rsidR="008B5D3D">
        <w:t>a</w:t>
      </w:r>
      <w:r w:rsidR="008B5D3D" w:rsidRPr="00134F3A">
        <w:t xml:space="preserve"> i</w:t>
      </w:r>
      <w:r w:rsidR="008B5D3D">
        <w:t xml:space="preserve"> otvorenoga</w:t>
      </w:r>
      <w:r w:rsidR="008B5D3D" w:rsidRPr="00134F3A">
        <w:t xml:space="preserve"> stečajn</w:t>
      </w:r>
      <w:r w:rsidR="008B5D3D">
        <w:t>og postupka u ukupnom iznosu  20</w:t>
      </w:r>
      <w:r w:rsidR="008B5D3D" w:rsidRPr="00134F3A">
        <w:t>.000,00 kn</w:t>
      </w:r>
      <w:r w:rsidR="008B5D3D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6583A">
        <w:t>31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542765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B5D3D" w:rsidP="00065B42" w:rsidR="008B5D3D"/>
    <w:p w:rsidRDefault="00542765" w:rsidP="00542765" w:rsidR="0054276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42765" w:rsidP="00542765" w:rsidR="00F110C5" w:rsidRPr="00B9015B">
      <w:r>
        <w:t>Petra Čiček</w:t>
      </w:r>
    </w:p>
    <w:sectPr w:rsidSect="00542765" w:rsidR="00F110C5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414E3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E414E3">
          <w:rPr>
            <w:sz w:val="24"/>
            <w:szCs w:val="24"/>
          </w:rPr>
          <w:fldChar w:fldCharType="begin"/>
        </w:r>
        <w:r w:rsidRPr="00E414E3">
          <w:rPr>
            <w:sz w:val="24"/>
            <w:szCs w:val="24"/>
          </w:rPr>
          <w:instrText>PAGE   \* MERGEFORMAT</w:instrText>
        </w:r>
        <w:r w:rsidRPr="00E414E3">
          <w:rPr>
            <w:sz w:val="24"/>
            <w:szCs w:val="24"/>
          </w:rPr>
          <w:fldChar w:fldCharType="separate"/>
        </w:r>
        <w:r w:rsidR="00542765">
          <w:rPr>
            <w:noProof/>
            <w:sz w:val="24"/>
            <w:szCs w:val="24"/>
          </w:rPr>
          <w:t>2</w:t>
        </w:r>
        <w:r w:rsidRPr="00E414E3">
          <w:rPr>
            <w:sz w:val="24"/>
            <w:szCs w:val="24"/>
          </w:rPr>
          <w:fldChar w:fldCharType="end"/>
        </w:r>
      </w:sdtContent>
    </w:sdt>
    <w:r w:rsidRPr="00E414E3">
      <w:rPr>
        <w:sz w:val="24"/>
        <w:szCs w:val="24"/>
      </w:rPr>
      <w:tab/>
    </w:r>
    <w:r w:rsidR="00060193" w:rsidRPr="00E414E3">
      <w:rPr>
        <w:sz w:val="24"/>
        <w:szCs w:val="24"/>
      </w:rPr>
      <w:t>85</w:t>
    </w:r>
    <w:r w:rsidRPr="00E414E3">
      <w:rPr>
        <w:sz w:val="24"/>
        <w:szCs w:val="24"/>
      </w:rPr>
      <w:t>. St-</w:t>
    </w:r>
    <w:r w:rsidR="00FB2870">
      <w:rPr>
        <w:sz w:val="24"/>
        <w:szCs w:val="24"/>
      </w:rPr>
      <w:t>2934</w:t>
    </w:r>
    <w:r w:rsidRPr="00E414E3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75F25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E4724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3A2"/>
    <w:rsid w:val="00540560"/>
    <w:rsid w:val="00542765"/>
    <w:rsid w:val="0054341C"/>
    <w:rsid w:val="00552DCA"/>
    <w:rsid w:val="005543BD"/>
    <w:rsid w:val="00555473"/>
    <w:rsid w:val="00561583"/>
    <w:rsid w:val="00563186"/>
    <w:rsid w:val="00577A8C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07BD7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5D3D"/>
    <w:rsid w:val="008B669A"/>
    <w:rsid w:val="008C2A21"/>
    <w:rsid w:val="008D5709"/>
    <w:rsid w:val="008F656F"/>
    <w:rsid w:val="00901CFD"/>
    <w:rsid w:val="00923F98"/>
    <w:rsid w:val="00937068"/>
    <w:rsid w:val="00947BCF"/>
    <w:rsid w:val="00960AFE"/>
    <w:rsid w:val="00973C2C"/>
    <w:rsid w:val="00992330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422D6"/>
    <w:rsid w:val="00C63030"/>
    <w:rsid w:val="00C70FDE"/>
    <w:rsid w:val="00C90682"/>
    <w:rsid w:val="00CA0213"/>
    <w:rsid w:val="00CC17F9"/>
    <w:rsid w:val="00D01E10"/>
    <w:rsid w:val="00D04E2A"/>
    <w:rsid w:val="00D23C1F"/>
    <w:rsid w:val="00D24310"/>
    <w:rsid w:val="00D302B2"/>
    <w:rsid w:val="00D346E6"/>
    <w:rsid w:val="00D6583A"/>
    <w:rsid w:val="00D677F7"/>
    <w:rsid w:val="00D803A5"/>
    <w:rsid w:val="00D92741"/>
    <w:rsid w:val="00DD19AD"/>
    <w:rsid w:val="00DD5222"/>
    <w:rsid w:val="00DE0F86"/>
    <w:rsid w:val="00E0682D"/>
    <w:rsid w:val="00E24B5E"/>
    <w:rsid w:val="00E375B5"/>
    <w:rsid w:val="00E414E3"/>
    <w:rsid w:val="00E444EA"/>
    <w:rsid w:val="00E50DB1"/>
    <w:rsid w:val="00E757C5"/>
    <w:rsid w:val="00EE78FF"/>
    <w:rsid w:val="00EF3D26"/>
    <w:rsid w:val="00F110C5"/>
    <w:rsid w:val="00F324F6"/>
    <w:rsid w:val="00F46EE9"/>
    <w:rsid w:val="00F60A6C"/>
    <w:rsid w:val="00F617D8"/>
    <w:rsid w:val="00FA08F1"/>
    <w:rsid w:val="00FB2870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St-2934/2016-12</izvorni_sadrzaj>
    <derivirana_varijabla naziv="DomainObject.Oznaka_1">St-2934/2016-12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St-2934/2016</izvorni_sadrzaj>
    <derivirana_varijabla naziv="DomainObject.Predmet.OznakaBroj_1">St-2934/2016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LOGOS MODA j.d.o.o. za poduku</izvorni_sadrzaj>
    <derivirana_varijabla naziv="DomainObject.Predmet.ProtustrankaFormated_1">  LOGOS MODA j.d.o.o. za poduku</derivirana_varijabla>
  </DomainObject.Predmet.ProtustrankaFormated>
  <DomainObject.Predmet.ProtustrankaFormatedOIB>
    <izvorni_sadrzaj>  LOGOS MODA j.d.o.o. za poduku, OIB 30847801112</izvorni_sadrzaj>
    <derivirana_varijabla naziv="DomainObject.Predmet.ProtustrankaFormatedOIB_1">  LOGOS MODA j.d.o.o. za poduku, OIB 30847801112</derivirana_varijabla>
  </DomainObject.Predmet.ProtustrankaFormatedOIB>
  <DomainObject.Predmet.ProtustrankaFormatedWithAdress>
    <izvorni_sadrzaj> LOGOS MODA j.d.o.o. za poduku, Cesarića Dobriše 6, 10360 Sesvete</izvorni_sadrzaj>
    <derivirana_varijabla naziv="DomainObject.Predmet.ProtustrankaFormatedWithAdress_1"> LOGOS MODA j.d.o.o. za poduku, Cesarića Dobriše 6, 10360 Sesvete</derivirana_varijabla>
  </DomainObject.Predmet.ProtustrankaFormatedWithAdress>
  <DomainObject.Predmet.ProtustrankaFormatedWithAdressOIB>
    <izvorni_sadrzaj> LOGOS MODA j.d.o.o. za poduku, OIB 30847801112, Cesarića Dobriše 6, 10360 Sesvete</izvorni_sadrzaj>
    <derivirana_varijabla naziv="DomainObject.Predmet.ProtustrankaFormatedWithAdressOIB_1"> LOGOS MODA j.d.o.o. za poduku, OIB 30847801112, Cesarića Dobriše 6, 10360 Sesvete</derivirana_varijabla>
  </DomainObject.Predmet.ProtustrankaFormatedWithAdressOIB>
  <DomainObject.Predmet.ProtustrankaWithAdress>
    <izvorni_sadrzaj>LOGOS MODA j.d.o.o. za poduku Cesarića Dobriše 6, 10360 Sesvete</izvorni_sadrzaj>
    <derivirana_varijabla naziv="DomainObject.Predmet.ProtustrankaWithAdress_1">LOGOS MODA j.d.o.o. za poduku Cesarića Dobriše 6, 10360 Sesvete</derivirana_varijabla>
  </DomainObject.Predmet.ProtustrankaWithAdress>
  <DomainObject.Predmet.ProtustrankaWithAdressOIB>
    <izvorni_sadrzaj>LOGOS MODA j.d.o.o. za poduku, OIB 30847801112, Cesarića Dobriše 6, 10360 Sesvete</izvorni_sadrzaj>
    <derivirana_varijabla naziv="DomainObject.Predmet.ProtustrankaWithAdressOIB_1">LOGOS MODA j.d.o.o. za poduku, OIB 30847801112, Cesarića Dobriše 6, 10360 Sesvete</derivirana_varijabla>
  </DomainObject.Predmet.ProtustrankaWithAdressOIB>
  <DomainObject.Predmet.ProtustrankaNazivFormated>
    <izvorni_sadrzaj>LOGOS MODA j.d.o.o. za poduku</izvorni_sadrzaj>
    <derivirana_varijabla naziv="DomainObject.Predmet.ProtustrankaNazivFormated_1">LOGOS MODA j.d.o.o. za poduku</derivirana_varijabla>
  </DomainObject.Predmet.ProtustrankaNazivFormated>
  <DomainObject.Predmet.ProtustrankaNazivFormatedOIB>
    <izvorni_sadrzaj>LOGOS MODA j.d.o.o. za poduku, OIB 30847801112</izvorni_sadrzaj>
    <derivirana_varijabla naziv="DomainObject.Predmet.ProtustrankaNazivFormatedOIB_1">LOGOS MODA j.d.o.o. za poduku, OIB 30847801112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ožujka 2017.</izvorni_sadrzaj>
    <derivirana_varijabla naziv="DomainObject.Predmet.SpisIzvanSuda.DatumIzlazaSpisa_1">13.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Silvija Bubalović</izvorni_sadrzaj>
    <derivirana_varijabla naziv="DomainObject.Predmet.StrankaFormated_1">  FINA Regionalni centar Zagreb; Silvija Bubalović</derivirana_varijabla>
  </DomainObject.Predmet.StrankaFormated>
  <DomainObject.Predmet.StrankaFormatedOIB>
    <izvorni_sadrzaj>  FINA Regionalni centar Zagreb, OIB 85821130368; Silvija Bubalović, OIB 01186135830</izvorni_sadrzaj>
    <derivirana_varijabla naziv="DomainObject.Predmet.StrankaFormatedOIB_1">  FINA Regionalni centar Zagreb, OIB 85821130368; Silvija Bubalović, OIB 01186135830</derivirana_varijabla>
  </DomainObject.Predmet.StrankaFormatedOIB>
  <DomainObject.Predmet.StrankaFormatedWithAdress>
    <izvorni_sadrzaj> FINA Regionalni centar Zagreb, Trg svibanjskih žrtava 1995. br. 1, 10000 Zagreb; Silvija Bubalović, Ulica Dobriše Cesarića 6, 10360 Sesvete</izvorni_sadrzaj>
    <derivirana_varijabla naziv="DomainObject.Predmet.StrankaFormatedWithAdress_1"> FINA Regionalni centar Zagreb, Trg svibanjskih žrtava 1995. br. 1, 10000 Zagreb; Silvija Bubalović, Ulica Dobriše Cesarića 6, 10360 Sesvete</derivirana_varijabla>
  </DomainObject.Predmet.StrankaFormatedWithAdress>
  <DomainObject.Predmet.StrankaFormatedWithAdressOIB>
    <izvorni_sadrzaj> FINA Regionalni centar Zagreb, OIB 85821130368, Trg svibanjskih žrtava 1995. br. 1, 10000 Zagreb; Silvija Bubalović, OIB 01186135830, Ulica Dobriše Cesarića 6, 10360 Sesvete</izvorni_sadrzaj>
    <derivirana_varijabla naziv="DomainObject.Predmet.StrankaFormatedWithAdressOIB_1"> FINA Regionalni centar Zagreb, OIB 85821130368, Trg svibanjskih žrtava 1995. br. 1, 10000 Zagreb; Silvija Bubalović, OIB 01186135830, Ulica Dobriše Cesarića 6, 10360 Sesvete</derivirana_varijabla>
  </DomainObject.Predmet.StrankaFormatedWithAdressOIB>
  <DomainObject.Predmet.StrankaWithAdress>
    <izvorni_sadrzaj>FINA Regionalni centar Zagreb Trg svibanjskih žrtava 1995. br. 1,10000 Zagreb,Silvija Bubalović Ulica Dobriše Cesarića 6,10360 Sesvete</izvorni_sadrzaj>
    <derivirana_varijabla naziv="DomainObject.Predmet.StrankaWithAdress_1">FINA Regionalni centar Zagreb Trg svibanjskih žrtava 1995. br. 1,10000 Zagreb,Silvija Bubalović Ulica Dobriše Cesarića 6,10360 Sesvete</derivirana_varijabla>
  </DomainObject.Predmet.StrankaWithAdress>
  <DomainObject.Predmet.StrankaWithAdressOIB>
    <izvorni_sadrzaj>FINA Regionalni centar Zagreb, OIB 85821130368, Trg svibanjskih žrtava 1995. br. 1,10000 Zagreb,Silvija Bubalović, OIB 01186135830, Ulica Dobriše Cesarića 6,10360 Sesvete</izvorni_sadrzaj>
    <derivirana_varijabla naziv="DomainObject.Predmet.StrankaWithAdressOIB_1">FINA Regionalni centar Zagreb, OIB 85821130368, Trg svibanjskih žrtava 1995. br. 1,10000 Zagreb,Silvija Bubalović, OIB 01186135830, Ulica Dobriše Cesarića 6,10360 Sesvete</derivirana_varijabla>
  </DomainObject.Predmet.StrankaWithAdressOIB>
  <DomainObject.Predmet.StrankaNazivFormated>
    <izvorni_sadrzaj>FINA Regionalni centar Zagreb,Silvija Bubalović</izvorni_sadrzaj>
    <derivirana_varijabla naziv="DomainObject.Predmet.StrankaNazivFormated_1">FINA Regionalni centar Zagreb,Silvija Bubalović</derivirana_varijabla>
  </DomainObject.Predmet.StrankaNazivFormated>
  <DomainObject.Predmet.StrankaNazivFormatedOIB>
    <izvorni_sadrzaj>FINA Regionalni centar Zagreb, OIB 85821130368,Silvija Bubalović, OIB 01186135830</izvorni_sadrzaj>
    <derivirana_varijabla naziv="DomainObject.Predmet.StrankaNazivFormatedOIB_1">FINA Regionalni centar Zagreb, OIB 85821130368,Silvija Bubalović, OIB 01186135830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Silvija Bubalović</item>
    </izvorni_sadrzaj>
    <derivirana_varijabla naziv="DomainObject.Predmet.StrankaListFormated_1">
      <item>FINA Regionalni centar Zagreb</item>
      <item>Silvija Bubalović</item>
    </derivirana_varijabla>
  </DomainObject.Predmet.StrankaListFormated>
  <DomainObject.Predmet.StrankaListFormatedOIB>
    <izvorni_sadrzaj>
      <item>FINA Regionalni centar Zagreb, OIB 85821130368</item>
      <item>Silvija Bubalović, OIB 01186135830</item>
    </izvorni_sadrzaj>
    <derivirana_varijabla naziv="DomainObject.Predmet.StrankaListFormatedOIB_1">
      <item>FINA Regionalni centar Zagreb, OIB 85821130368</item>
      <item>Silvija Bubalović, OIB 01186135830</item>
    </derivirana_varijabla>
  </DomainObject.Predmet.StrankaListFormatedOIB>
  <DomainObject.Predmet.StrankaListFormatedWithAdress>
    <izvorni_sadrzaj>
      <item>FINA Regionalni centar Zagreb, Trg svibanjskih žrtava 1995. br. 1, 10000 Zagreb</item>
      <item>Silvija Bubalović, Ulica Dobriše Cesarića 6, 10360 Sesvete</item>
    </izvorni_sadrzaj>
    <derivirana_varijabla naziv="DomainObject.Predmet.StrankaListFormatedWithAdress_1">
      <item>FINA Regionalni centar Zagreb, Trg svibanjskih žrtava 1995. br. 1, 10000 Zagreb</item>
      <item>Silvija Bubalović, Ulica Dobriše Cesarića 6,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Silvija Bubalović, OIB 01186135830, Ulica Dobriše Cesarića 6, 10360 Sesvete</item>
    </izvorni_sadrzaj>
    <derivirana_varijabla naziv="DomainObject.Predmet.StrankaListFormatedWithAdressOIB_1">
      <item>FINA Regionalni centar Zagreb, OIB 85821130368, Trg svibanjskih žrtava 1995. br. 1, 10000 Zagreb</item>
      <item>Silvija Bubalović, OIB 01186135830, Ulica Dobriše Cesarića 6, 10360 Sesvete</item>
    </derivirana_varijabla>
  </DomainObject.Predmet.StrankaListFormatedWithAdressOIB>
  <DomainObject.Predmet.StrankaListNazivFormated>
    <izvorni_sadrzaj>
      <item>FINA Regionalni centar Zagreb</item>
      <item>Silvija Bubalović</item>
    </izvorni_sadrzaj>
    <derivirana_varijabla naziv="DomainObject.Predmet.StrankaListNazivFormated_1">
      <item>FINA Regionalni centar Zagreb</item>
      <item>Silvija Bubalović</item>
    </derivirana_varijabla>
  </DomainObject.Predmet.StrankaListNazivFormated>
  <DomainObject.Predmet.StrankaListNazivFormatedOIB>
    <izvorni_sadrzaj>
      <item>FINA Regionalni centar Zagreb, OIB 85821130368</item>
      <item>Silvija Bubalović, OIB 01186135830</item>
    </izvorni_sadrzaj>
    <derivirana_varijabla naziv="DomainObject.Predmet.StrankaListNazivFormatedOIB_1">
      <item>FINA Regionalni centar Zagreb, OIB 85821130368</item>
      <item>Silvija Bubalović, OIB 01186135830</item>
    </derivirana_varijabla>
  </DomainObject.Predmet.StrankaListNazivFormatedOIB>
  <DomainObject.Predmet.ProtuStrankaListFormated>
    <izvorni_sadrzaj>
      <item>LOGOS MODA j.d.o.o. za poduku</item>
    </izvorni_sadrzaj>
    <derivirana_varijabla naziv="DomainObject.Predmet.ProtuStrankaListFormated_1">
      <item>LOGOS MODA j.d.o.o. za poduku</item>
    </derivirana_varijabla>
  </DomainObject.Predmet.ProtuStrankaListFormated>
  <DomainObject.Predmet.ProtuStrankaListFormatedOIB>
    <izvorni_sadrzaj>
      <item>LOGOS MODA j.d.o.o. za poduku, OIB 30847801112</item>
    </izvorni_sadrzaj>
    <derivirana_varijabla naziv="DomainObject.Predmet.ProtuStrankaListFormatedOIB_1">
      <item>LOGOS MODA j.d.o.o. za poduku, OIB 30847801112</item>
    </derivirana_varijabla>
  </DomainObject.Predmet.ProtuStrankaListFormatedOIB>
  <DomainObject.Predmet.ProtuStrankaListFormatedWithAdress>
    <izvorni_sadrzaj>
      <item>LOGOS MODA j.d.o.o. za poduku, Cesarića Dobriše 6, 10360 Sesvete</item>
    </izvorni_sadrzaj>
    <derivirana_varijabla naziv="DomainObject.Predmet.ProtuStrankaListFormatedWithAdress_1">
      <item>LOGOS MODA j.d.o.o. za poduku, Cesarića Dobriše 6, 10360 Sesvete</item>
    </derivirana_varijabla>
  </DomainObject.Predmet.ProtuStrankaListFormatedWithAdress>
  <DomainObject.Predmet.ProtuStrankaListFormatedWithAdressOIB>
    <izvorni_sadrzaj>
      <item>LOGOS MODA j.d.o.o. za poduku, OIB 30847801112, Cesarića Dobriše 6, 10360 Sesvete</item>
    </izvorni_sadrzaj>
    <derivirana_varijabla naziv="DomainObject.Predmet.ProtuStrankaListFormatedWithAdressOIB_1">
      <item>LOGOS MODA j.d.o.o. za poduku, OIB 30847801112, Cesarića Dobriše 6, 10360 Sesvete</item>
    </derivirana_varijabla>
  </DomainObject.Predmet.ProtuStrankaListFormatedWithAdressOIB>
  <DomainObject.Predmet.ProtuStrankaListNazivFormated>
    <izvorni_sadrzaj>
      <item>LOGOS MODA j.d.o.o. za poduku</item>
    </izvorni_sadrzaj>
    <derivirana_varijabla naziv="DomainObject.Predmet.ProtuStrankaListNazivFormated_1">
      <item>LOGOS MODA j.d.o.o. za poduku</item>
    </derivirana_varijabla>
  </DomainObject.Predmet.ProtuStrankaListNazivFormated>
  <DomainObject.Predmet.ProtuStrankaListNazivFormatedOIB>
    <izvorni_sadrzaj>
      <item>LOGOS MODA j.d.o.o. za poduku, OIB 30847801112</item>
    </izvorni_sadrzaj>
    <derivirana_varijabla naziv="DomainObject.Predmet.ProtuStrankaListNazivFormatedOIB_1">
      <item>LOGOS MODA j.d.o.o. za poduku, OIB 30847801112</item>
    </derivirana_varijabla>
  </DomainObject.Predmet.ProtuStrankaListNazivFormatedOIB>
  <DomainObject.Predmet.OstaliListFormated>
    <izvorni_sadrzaj>
      <item>ZAGREBAČKA BANKA DIONIČKO DRUŠTVO</item>
      <item>Silvija Bubalović</item>
    </izvorni_sadrzaj>
    <derivirana_varijabla naziv="DomainObject.Predmet.OstaliListFormated_1">
      <item>ZAGREBAČKA BANKA DIONIČKO DRUŠTVO</item>
      <item>Silvija Bubalović</item>
    </derivirana_varijabla>
  </DomainObject.Predmet.OstaliListFormated>
  <DomainObject.Predmet.OstaliListFormatedOIB>
    <izvorni_sadrzaj>
      <item>ZAGREBAČKA BANKA DIONIČKO DRUŠTVO, OIB 92963223473</item>
      <item>Silvija Bubalović, OIB 01186135830</item>
    </izvorni_sadrzaj>
    <derivirana_varijabla naziv="DomainObject.Predmet.OstaliListFormatedOIB_1">
      <item>ZAGREBAČKA BANKA DIONIČKO DRUŠTVO, OIB 92963223473</item>
      <item>Silvija Bubalović, OIB 01186135830</item>
    </derivirana_varijabla>
  </DomainObject.Predmet.OstaliListFormatedOIB>
  <DomainObject.Predmet.OstaliListFormatedWithAdress>
    <izvorni_sadrzaj>
      <item>ZAGREBAČKA BANKA DIONIČKO DRUŠTVO, Trg bana Josipa Jelačića 10, 10000 Zagreb</item>
      <item>Silvija Bubalović, Ulica Dobriše Cesarića 6, 10360 Sesvete</item>
    </izvorni_sadrzaj>
    <derivirana_varijabla naziv="DomainObject.Predmet.OstaliListFormatedWithAdress_1">
      <item>ZAGREBAČKA BANKA DIONIČKO DRUŠTVO, Trg bana Josipa Jelačića 10, 10000 Zagreb</item>
      <item>Silvija Bubalović, Ulica Dobriše Cesarića 6, 10360 Sesvete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Silvija Bubalović, OIB 01186135830, Ulica Dobriše Cesarića 6, 10360 Sesvete</item>
    </izvorni_sadrzaj>
    <derivirana_varijabla naziv="DomainObject.Predmet.OstaliListFormatedWithAdressOIB_1">
      <item>ZAGREBAČKA BANKA DIONIČKO DRUŠTVO, OIB 92963223473, Trg bana Josipa Jelačića 10, 10000 Zagreb</item>
      <item>Silvija Bubalović, OIB 01186135830, Ulica Dobriše Cesarića 6, 10360 Sesvete</item>
    </derivirana_varijabla>
  </DomainObject.Predmet.OstaliListFormatedWithAdressOIB>
  <DomainObject.Predmet.OstaliListNazivFormated>
    <izvorni_sadrzaj>
      <item>ZAGREBAČKA BANKA DIONIČKO DRUŠTVO</item>
      <item>Silvija Bubalović</item>
    </izvorni_sadrzaj>
    <derivirana_varijabla naziv="DomainObject.Predmet.OstaliListNazivFormated_1">
      <item>ZAGREBAČKA BANKA DIONIČKO DRUŠTVO</item>
      <item>Silvija Bubalović</item>
    </derivirana_varijabla>
  </DomainObject.Predmet.OstaliListNazivFormated>
  <DomainObject.Predmet.OstaliListNazivFormatedOIB>
    <izvorni_sadrzaj>
      <item>ZAGREBAČKA BANKA DIONIČKO DRUŠTVO, OIB 92963223473</item>
      <item>Silvija Bubalović, OIB 01186135830</item>
    </izvorni_sadrzaj>
    <derivirana_varijabla naziv="DomainObject.Predmet.OstaliListNazivFormatedOIB_1">
      <item>ZAGREBAČKA BANKA DIONIČKO DRUŠTVO, OIB 92963223473</item>
      <item>Silvija Bubalović, OIB 01186135830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St-2934/2016-12</izvorni_sadrzaj>
    <derivirana_varijabla naziv="DomainObject.PoslovniBrojDokumenta_1">St-2934/2016-12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LOGOS MODA j.d.o.o. za poduku</izvorni_sadrzaj>
    <derivirana_varijabla naziv="DomainObject.Predmet.ProtustrankaIDrugi_1">LOGOS MODA j.d.o.o. za poduku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LOGOS MODA j.d.o.o. za poduku, OIB 30847801112, Cesarića Dobriše 6, 10360 Sesvete</izvorni_sadrzaj>
    <derivirana_varijabla naziv="DomainObject.Predmet.ProtustrankaIDrugiAdressOIB_1">LOGOS MODA j.d.o.o. za poduku, OIB 30847801112, Cesarića Dobriše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LOGOS MODA j.d.o.o. za poduku</item>
      <item>ZAGREBAČKA BANKA DIONIČKO DRUŠTVO</item>
      <item>Silvija Bubalović</item>
      <item>Silvija Bubalović</item>
    </izvorni_sadrzaj>
    <derivirana_varijabla naziv="DomainObject.Predmet.SudioniciListNaziv_1">
      <item>FINA Regionalni centar Zagreb</item>
      <item>LOGOS MODA j.d.o.o. za poduku</item>
      <item>ZAGREBAČKA BANKA DIONIČKO DRUŠTVO</item>
      <item>Silvija Bubalović</item>
      <item>Silvija Bubalović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izvorni_sadrzaj>
    <derivirana_varijabla naziv="DomainObject.Predmet.SudioniciListAdressOIB_1"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30847801112</item>
      <item>, OIB 92963223473</item>
      <item>, OIB 01186135830</item>
      <item>, OIB 01186135830</item>
    </izvorni_sadrzaj>
    <derivirana_varijabla naziv="DomainObject.Predmet.SudioniciListNazivOIB_1">
      <item>, OIB 85821130368</item>
      <item>, OIB 30847801112</item>
      <item>, OIB 92963223473</item>
      <item>, OIB 01186135830</item>
      <item>, OIB 01186135830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5091F-C230-46A6-B5B3-00F73EA3B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965</properties:Words>
  <properties:Characters>5237</properties:Characters>
  <properties:Lines>98</properties:Lines>
  <properties:Paragraphs>26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2017-04-03T07:46:00Z</cp:lastPrinted>
  <dcterms:modified xmlns:xsi="http://www.w3.org/2001/XMLSchema-instance" xsi:type="dcterms:W3CDTF">2017-04-03T07:46:00Z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St-2934/2016-12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