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5128" w14:paraId="dc8512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240CFA">
        <w:rPr>
          <w:lang w:val="hr-HR"/>
        </w:rPr>
        <w:t>12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40CFA">
        <w:rPr>
          <w:lang w:val="hr-HR"/>
        </w:rPr>
        <w:t>TRADE TOURS jednostavno društvo s ograničenom odgovornošću za usluge, Bjelovar, Matice Hrvatske 14 a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240CFA">
        <w:rPr>
          <w:lang w:val="hr-HR"/>
        </w:rPr>
        <w:t>010090288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240CFA">
        <w:rPr>
          <w:lang w:val="hr-HR"/>
        </w:rPr>
        <w:t>01264878335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240CFA">
        <w:rPr>
          <w:lang w:val="hr-HR"/>
        </w:rPr>
        <w:t>12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40CFA">
        <w:rPr>
          <w:lang w:val="hr-HR"/>
        </w:rPr>
        <w:t>13.616,79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40CFA">
        <w:rPr>
          <w:lang w:val="hr-HR"/>
        </w:rPr>
        <w:t xml:space="preserve">Mira Zec, iz </w:t>
      </w:r>
      <w:proofErr w:type="spellStart"/>
      <w:r w:rsidR="00240CFA">
        <w:rPr>
          <w:lang w:val="hr-HR"/>
        </w:rPr>
        <w:t>Ivanske</w:t>
      </w:r>
      <w:proofErr w:type="spellEnd"/>
      <w:r w:rsidR="00240CFA">
        <w:rPr>
          <w:lang w:val="hr-HR"/>
        </w:rPr>
        <w:t>, Slavka Kolara 30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40CFA">
        <w:rPr>
          <w:lang w:val="hr-HR"/>
        </w:rPr>
        <w:t>02672072466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8008F">
        <w:rPr>
          <w:lang w:val="hr-HR"/>
        </w:rPr>
        <w:t>8. siječnja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913E25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E8008F">
        <w:rPr>
          <w:lang w:val="hr-HR"/>
        </w:rPr>
        <w:t>08.01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</w:p>
    <w:sectPr w:rsidR="000E2229" w:rsidRPr="00913E2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664" w:rsidR="00D96664">
      <w:r>
        <w:separator/>
      </w:r>
    </w:p>
  </w:endnote>
  <w:endnote w:id="0" w:type="continuationSeparator">
    <w:p w:rsidRDefault="00D96664" w:rsidR="00D96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664" w:rsidR="00D96664">
      <w:r>
        <w:separator/>
      </w:r>
    </w:p>
  </w:footnote>
  <w:footnote w:id="0" w:type="continuationSeparator">
    <w:p w:rsidRDefault="00D96664" w:rsidR="00D966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3E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240CFA"/>
    <w:rsid w:val="0032457F"/>
    <w:rsid w:val="003E0954"/>
    <w:rsid w:val="003E56D2"/>
    <w:rsid w:val="00413F03"/>
    <w:rsid w:val="004525DA"/>
    <w:rsid w:val="004629E7"/>
    <w:rsid w:val="004B7E8E"/>
    <w:rsid w:val="0052619D"/>
    <w:rsid w:val="005712AE"/>
    <w:rsid w:val="005A21BE"/>
    <w:rsid w:val="00605F99"/>
    <w:rsid w:val="006107FD"/>
    <w:rsid w:val="00617995"/>
    <w:rsid w:val="00674F9D"/>
    <w:rsid w:val="006767EE"/>
    <w:rsid w:val="006A510D"/>
    <w:rsid w:val="006B32F7"/>
    <w:rsid w:val="007E27E0"/>
    <w:rsid w:val="008259B1"/>
    <w:rsid w:val="00831DA7"/>
    <w:rsid w:val="008A217A"/>
    <w:rsid w:val="008E00AB"/>
    <w:rsid w:val="008E3DB0"/>
    <w:rsid w:val="00913E25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96664"/>
    <w:rsid w:val="00DC7979"/>
    <w:rsid w:val="00DD78DD"/>
    <w:rsid w:val="00E8008F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13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F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F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F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F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13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F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F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F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F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St-12/2016</izvorni_sadrzaj>
    <derivirana_varijabla naziv="DomainObject.Predmet.OznakaBroj_1">St-12/2016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TRADE TOURS jednostavno društvo s ograničenom odgovornošću za usluge, Bjelovar zastupanog po punomoćniku Mira Zec</izvorni_sadrzaj>
    <derivirana_varijabla naziv="DomainObject.Predmet.ProtustrankaFormated_1">  TRADE TOURS jednostavno društvo s ograničenom odgovornošću za usluge, Bjelovar zastupanog po punomoćniku Mira Zec</derivirana_varijabla>
  </DomainObject.Predmet.ProtustrankaFormated>
  <DomainObject.Predmet.ProtustrankaFormatedOIB>
    <izvorni_sadrzaj>  TRADE TOURS jednostavno društvo s ograničenom odgovornošću za usluge, Bjelovar, OIB 01264878335 zastupanog po punomoćniku Mira Zec</izvorni_sadrzaj>
    <derivirana_varijabla naziv="DomainObject.Predmet.ProtustrankaFormatedOIB_1">  TRADE TOURS jednostavno društvo s ograničenom odgovornošću za usluge, Bjelovar, OIB 01264878335 zastupanog po punomoćniku Mira Zec</derivirana_varijabla>
  </DomainObject.Predmet.ProtustrankaFormatedOIB>
  <DomainObject.Predmet.ProtustrankaFormatedWithAdress>
    <izvorni_sadrzaj> TRADE TOURS jednostavno društvo s ograničenom odgovornošću za usluge, Bjelovar, Matice Hrvatske 14/a, 43000 Bjelovar zastupanog po punomoćniku Mira Zec</izvorni_sadrzaj>
    <derivirana_varijabla naziv="DomainObject.Predmet.ProtustrankaFormatedWithAdress_1"> TRADE TOURS jednostavno društvo s ograničenom odgovornošću za usluge, Bjelovar, Matice Hrvatske 14/a, 43000 Bjelovar zastupanog po punomoćniku Mira Zec</derivirana_varijabla>
  </DomainObject.Predmet.ProtustrankaFormatedWithAdress>
  <DomainObject.Predmet.ProtustrankaFormatedWithAdressOIB>
    <izvorni_sadrzaj> TRADE TOURS jednostavno društvo s ograničenom odgovornošću za usluge, Bjelovar, OIB 01264878335, Matice Hrvatske 14/a, 43000 Bjelovar zastupanog po punomoćniku Mira Zec</izvorni_sadrzaj>
    <derivirana_varijabla naziv="DomainObject.Predmet.ProtustrankaFormatedWithAdressOIB_1"> TRADE TOURS jednostavno društvo s ograničenom odgovornošću za usluge, Bjelovar, OIB 01264878335, Matice Hrvatske 14/a, 43000 Bjelovar zastupanog po punomoćniku Mira Zec</derivirana_varijabla>
  </DomainObject.Predmet.ProtustrankaFormatedWithAdressOIB>
  <DomainObject.Predmet.ProtustrankaWithAdress>
    <izvorni_sadrzaj>TRADE TOURS jednostavno društvo s ograničenom odgovornošću za usluge, Bjelovar Matice Hrvatske 14/a, 43000 Bjelovar</izvorni_sadrzaj>
    <derivirana_varijabla naziv="DomainObject.Predmet.ProtustrankaWithAdress_1">TRADE TOURS jednostavno društvo s ograničenom odgovornošću za usluge, Bjelovar Matice Hrvatske 14/a, 43000 Bjelovar</derivirana_varijabla>
  </DomainObject.Predmet.ProtustrankaWithAdress>
  <DomainObject.Predmet.ProtustrankaWithAdressOIB>
    <izvorni_sadrzaj>TRADE TOURS jednostavno društvo s ograničenom odgovornošću za usluge, Bjelovar, OIB 01264878335, Matice Hrvatske 14/a, 43000 Bjelovar</izvorni_sadrzaj>
    <derivirana_varijabla naziv="DomainObject.Predmet.ProtustrankaWithAdressOIB_1">TRADE TOURS jednostavno društvo s ograničenom odgovornošću za usluge, Bjelovar, OIB 01264878335, Matice Hrvatske 14/a, 43000 Bjelovar</derivirana_varijabla>
  </DomainObject.Predmet.ProtustrankaWithAdressOIB>
  <DomainObject.Predmet.ProtustrankaNazivFormated>
    <izvorni_sadrzaj>TRADE TOURS jednostavno društvo s ograničenom odgovornošću za usluge, Bjelovar</izvorni_sadrzaj>
    <derivirana_varijabla naziv="DomainObject.Predmet.ProtustrankaNazivFormated_1">TRADE TOURS jednostavno društvo s ograničenom odgovornošću za usluge, Bjelovar</derivirana_varijabla>
  </DomainObject.Predmet.ProtustrankaNazivFormated>
  <DomainObject.Predmet.ProtustrankaNazivFormatedOIB>
    <izvorni_sadrzaj>TRADE TOURS jednostavno društvo s ograničenom odgovornošću za usluge, Bjelovar, OIB 01264878335</izvorni_sadrzaj>
    <derivirana_varijabla naziv="DomainObject.Predmet.ProtustrankaNazivFormatedOIB_1">TRADE TOURS jednostavno društvo s ograničenom odgovornošću za usluge, Bjelovar, OIB 01264878335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TRADE TOURS jednostavno društvo s ograničenom odgovornošću za usluge, Bjelovar zastupanog po punomoćniku Mira Zec</item>
    </izvorni_sadrzaj>
    <derivirana_varijabla naziv="DomainObject.Predmet.ProtuStrankaListFormated_1">
      <item>TRADE TOURS jednostavno društvo s ograničenom odgovornošću za usluge, Bjelovar zastupanog po punomoćniku Mira Zec</item>
    </derivirana_varijabla>
  </DomainObject.Predmet.ProtuStrankaListFormated>
  <DomainObject.Predmet.ProtuStrankaListFormatedOIB>
    <izvorni_sadrzaj>
      <item>TRADE TOURS jednostavno društvo s ograničenom odgovornošću za usluge, Bjelovar, OIB 01264878335 zastupanog po punomoćniku Mira Zec</item>
    </izvorni_sadrzaj>
    <derivirana_varijabla naziv="DomainObject.Predmet.ProtuStrankaListFormatedOIB_1">
      <item>TRADE TOURS jednostavno društvo s ograničenom odgovornošću za usluge, Bjelovar, OIB 01264878335 zastupanog po punomoćniku Mira Zec</item>
    </derivirana_varijabla>
  </DomainObject.Predmet.ProtuStrankaListFormatedOIB>
  <DomainObject.Predmet.ProtuStrankaListFormatedWithAdress>
    <izvorni_sadrzaj>
      <item>TRADE TOURS jednostavno društvo s ograničenom odgovornošću za usluge, Bjelovar, Matice Hrvatske 14/a, 43000 Bjelovar zastupanog po punomoćniku Mira Zec</item>
    </izvorni_sadrzaj>
    <derivirana_varijabla naziv="DomainObject.Predmet.ProtuStrankaListFormatedWithAdress_1">
      <item>TRADE TOURS jednostavno društvo s ograničenom odgovornošću za usluge, Bjelovar, Matice Hrvatske 14/a, 43000 Bjelovar zastupanog po punomoćniku Mira Zec</item>
    </derivirana_varijabla>
  </DomainObject.Predmet.ProtuStrankaListFormatedWithAdress>
  <DomainObject.Predmet.ProtuStrankaListFormatedWithAdressOIB>
    <izvorni_sadrzaj>
      <item>TRADE TOURS jednostavno društvo s ograničenom odgovornošću za usluge, Bjelovar, OIB 01264878335, Matice Hrvatske 14/a, 43000 Bjelovar zastupanog po punomoćniku Mira Zec</item>
    </izvorni_sadrzaj>
    <derivirana_varijabla naziv="DomainObject.Predmet.ProtuStrankaListFormatedWithAdressOIB_1">
      <item>TRADE TOURS jednostavno društvo s ograničenom odgovornošću za usluge, Bjelovar, OIB 01264878335, Matice Hrvatske 14/a, 43000 Bjelovar zastupanog po punomoćniku Mira Zec</item>
    </derivirana_varijabla>
  </DomainObject.Predmet.ProtuStrankaListFormatedWithAdressOIB>
  <DomainObject.Predmet.ProtuStrankaListNazivFormated>
    <izvorni_sadrzaj>
      <item>TRADE TOURS jednostavno društvo s ograničenom odgovornošću za usluge, Bjelovar</item>
    </izvorni_sadrzaj>
    <derivirana_varijabla naziv="DomainObject.Predmet.ProtuStrankaListNazivFormated_1">
      <item>TRADE TOURS jednostavno društvo s ograničenom odgovornošću za usluge, Bjelovar</item>
    </derivirana_varijabla>
  </DomainObject.Predmet.ProtuStrankaListNazivFormated>
  <DomainObject.Predmet.ProtuStrankaListNazivFormatedOIB>
    <izvorni_sadrzaj>
      <item>TRADE TOURS jednostavno društvo s ograničenom odgovornošću za usluge, Bjelovar, OIB 01264878335</item>
    </izvorni_sadrzaj>
    <derivirana_varijabla naziv="DomainObject.Predmet.ProtuStrankaListNazivFormatedOIB_1">
      <item>TRADE TOURS jednostavno društvo s ograničenom odgovornošću za usluge, Bjelovar, OIB 01264878335</item>
    </derivirana_varijabla>
  </DomainObject.Predmet.ProtuStrankaListNazivFormatedOIB>
  <DomainObject.Predmet.OstaliListFormated>
    <izvorni_sadrzaj>
      <item>Mira Zec punomoćnik sudionika u postupku TRADE TOURS jednostavno društvo s ograničenom odgovornošću za usluge, Bjelovar</item>
    </izvorni_sadrzaj>
    <derivirana_varijabla naziv="DomainObject.Predmet.OstaliListFormated_1">
      <item>Mira Zec punomoćnik sudionika u postupku TRADE TOURS jednostavno društvo s ograničenom odgovornošću za usluge, Bjelovar</item>
    </derivirana_varijabla>
  </DomainObject.Predmet.OstaliListFormated>
  <DomainObject.Predmet.OstaliListFormatedOIB>
    <izvorni_sadrzaj>
      <item>Mira Zec, OIB 02672072466 punomoćnik sudionika u postupku TRADE TOURS jednostavno društvo s ograničenom odgovornošću za usluge, Bjelovar</item>
    </izvorni_sadrzaj>
    <derivirana_varijabla naziv="DomainObject.Predmet.OstaliListFormatedOIB_1">
      <item>Mira Zec, OIB 02672072466 punomoćnik sudionika u postupku TRADE TOURS jednostavno društvo s ograničenom odgovornošću za usluge, Bjelovar</item>
    </derivirana_varijabla>
  </DomainObject.Predmet.OstaliListFormatedOIB>
  <DomainObject.Predmet.OstaliListFormatedWithAdress>
    <izvorni_sadrzaj>
      <item>Mira Zec, Slavka Kolara 30, 43231 Ivanska punomoćnik sudionika u postupku TRADE TOURS jednostavno društvo s ograničenom odgovornošću za usluge, Bjelovar</item>
    </izvorni_sadrzaj>
    <derivirana_varijabla naziv="DomainObject.Predmet.OstaliListFormatedWithAdress_1">
      <item>Mira Zec, Slavka Kolara 30, 43231 Ivanska punomoćnik sudionika u postupku TRADE TOURS jednostavno društvo s ograničenom odgovornošću za usluge, Bjelovar</item>
    </derivirana_varijabla>
  </DomainObject.Predmet.OstaliListFormatedWithAdress>
  <DomainObject.Predmet.OstaliListFormatedWithAdressOIB>
    <izvorni_sadrzaj>
      <item>Mira Zec, OIB 02672072466, Slavka Kolara 30, 43231 Ivanska punomoćnik sudionika u postupku TRADE TOURS jednostavno društvo s ograničenom odgovornošću za usluge, Bjelovar</item>
    </izvorni_sadrzaj>
    <derivirana_varijabla naziv="DomainObject.Predmet.OstaliListFormatedWithAdressOIB_1">
      <item>Mira Zec, OIB 02672072466, Slavka Kolara 30, 43231 Ivanska punomoćnik sudionika u postupku TRADE TOURS jednostavno društvo s ograničenom odgovornošću za usluge, Bjelovar</item>
    </derivirana_varijabla>
  </DomainObject.Predmet.OstaliListFormatedWithAdressOIB>
  <DomainObject.Predmet.OstaliListNazivFormated>
    <izvorni_sadrzaj>
      <item>Mira Zec</item>
    </izvorni_sadrzaj>
    <derivirana_varijabla naziv="DomainObject.Predmet.OstaliListNazivFormated_1">
      <item>Mira Zec</item>
    </derivirana_varijabla>
  </DomainObject.Predmet.OstaliListNazivFormated>
  <DomainObject.Predmet.OstaliListNazivFormatedOIB>
    <izvorni_sadrzaj>
      <item>Mira Zec, OIB 02672072466</item>
    </izvorni_sadrzaj>
    <derivirana_varijabla naziv="DomainObject.Predmet.OstaliListNazivFormatedOIB_1">
      <item>Mira Zec, OIB 02672072466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TRADE TOURS jednostavno društvo s ograničenom odgovornošću za usluge, Bjelovar</izvorni_sadrzaj>
    <derivirana_varijabla naziv="DomainObject.Predmet.ProtustrankaIDrugi_1">TRADE TOURS jednostavno društvo s ograničenom odgovornošću za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TRADE TOURS jednostavno društvo s ograničenom odgovornošću za usluge, Bjelovar, OIB 01264878335, Matice Hrvatske 14/a, 43000 Bjelovar</izvorni_sadrzaj>
    <derivirana_varijabla naziv="DomainObject.Predmet.ProtustrankaIDrugiAdressOIB_1">TRADE TOURS jednostavno društvo s ograničenom odgovornošću za usluge, Bjelovar, OIB 01264878335, Matice Hrvatske 14/a,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TRADE TOURS jednostavno društvo s ograničenom odgovornošću za usluge, Bjelovar</item>
      <item>Mira Zec</item>
    </izvorni_sadrzaj>
    <derivirana_varijabla naziv="DomainObject.Predmet.SudioniciListNaziv_1">
      <item>FINA, RC ZAGREB, Podružnica Bjelovar</item>
      <item>TRADE TOURS jednostavno društvo s ograničenom odgovornošću za usluge, Bjelovar</item>
      <item>Mira Zec</item>
    </derivirana_varijabla>
  </DomainObject.Predmet.SudioniciListNaziv>
  <DomainObject.Predmet.SudioniciListAdressOIB>
    <izvorni_sadrzaj>
      <item>FINA, RC ZAGREB, Podružnica Bjelovar, OIB 85821130368, F. Supila 4,43000 Bjelovar</item>
      <item>TRADE TOURS jednostavno društvo s ograničenom odgovornošću za usluge, Bjelovar, OIB 01264878335, Matice Hrvatske 14/a,43000 Bjelovar</item>
      <item>Mira Zec, OIB 02672072466, Slavka Kolara 30,43231 Ivanska</item>
    </izvorni_sadrzaj>
    <derivirana_varijabla naziv="DomainObject.Predmet.SudioniciListAdressOIB_1">
      <item>FINA, RC ZAGREB, Podružnica Bjelovar, OIB 85821130368, F. Supila 4,43000 Bjelovar</item>
      <item>TRADE TOURS jednostavno društvo s ograničenom odgovornošću za usluge, Bjelovar, OIB 01264878335, Matice Hrvatske 14/a,43000 Bjelovar</item>
      <item>Mira Zec, OIB 02672072466, Slavka Kolara 30,43231 Ivanska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01264878335</item>
      <item>, OIB 02672072466</item>
    </izvorni_sadrzaj>
    <derivirana_varijabla naziv="DomainObject.Predmet.SudioniciListNazivOIB_1">
      <item>, OIB 85821130368</item>
      <item>, OIB 01264878335</item>
      <item>, OIB 02672072466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3470EE-8E14-4FD6-8552-116FF799FE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1738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2016-01-08T14:07:00Z</dcterms:created>
  <dc:creator>ssabljic</dc:creator>
  <cp:lastModifiedBy>Miroslav Lovreković</cp:lastModifiedBy>
  <cp:lastPrinted>2016-01-08T14:02:00Z</cp:lastPrinted>
  <dcterms:modified xmlns:xsi="http://www.w3.org/2001/XMLSchema-instance" xsi:type="dcterms:W3CDTF">2016-01-08T14:08:00Z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