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7b94" w14:paraId="4637b94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BC7FA7">
        <w:rPr>
          <w:szCs w:val="24"/>
        </w:rPr>
        <w:t>5</w:t>
      </w:r>
      <w:r w:rsidR="002D7347">
        <w:rPr>
          <w:szCs w:val="24"/>
        </w:rPr>
        <w:t>72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35478B">
        <w:rPr>
          <w:szCs w:val="24"/>
        </w:rPr>
        <w:t>6</w:t>
      </w:r>
    </w:p>
    <w:p w:rsidRDefault="0035478B" w:rsidP="0035478B" w:rsidR="0035478B" w:rsidRPr="0035478B">
      <w:pPr>
        <w:widowControl w:val="false"/>
        <w:jc w:val="both"/>
        <w:rPr>
          <w:snapToGrid w:val="false"/>
          <w:szCs w:val="24"/>
          <w:lang w:eastAsia="en-US"/>
        </w:rPr>
      </w:pPr>
      <w:r w:rsidRPr="0035478B">
        <w:rPr>
          <w:bCs/>
          <w:snapToGrid w:val="false"/>
          <w:szCs w:val="24"/>
          <w:lang w:eastAsia="en-US"/>
        </w:rPr>
        <w:t xml:space="preserve">                     </w:t>
      </w:r>
      <w:r w:rsidRPr="0035478B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78B">
        <w:rPr>
          <w:bCs/>
          <w:snapToGrid w:val="false"/>
          <w:szCs w:val="24"/>
          <w:lang w:eastAsia="en-US"/>
        </w:rPr>
        <w:tab/>
      </w:r>
      <w:r w:rsidRPr="0035478B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5478B" w:rsidP="0035478B" w:rsidR="0035478B" w:rsidRPr="0035478B">
      <w:pPr>
        <w:widowControl w:val="false"/>
        <w:jc w:val="both"/>
        <w:rPr>
          <w:snapToGrid w:val="false"/>
          <w:szCs w:val="24"/>
          <w:lang w:eastAsia="en-US"/>
        </w:rPr>
      </w:pPr>
      <w:r w:rsidRPr="0035478B">
        <w:rPr>
          <w:snapToGrid w:val="false"/>
          <w:szCs w:val="24"/>
          <w:lang w:eastAsia="en-US"/>
        </w:rPr>
        <w:t xml:space="preserve">       REPUBLIKA HRVATSKA</w:t>
      </w:r>
    </w:p>
    <w:p w:rsidRDefault="0035478B" w:rsidP="0035478B" w:rsidR="0035478B" w:rsidRPr="0035478B">
      <w:pPr>
        <w:widowControl w:val="false"/>
        <w:jc w:val="both"/>
        <w:rPr>
          <w:snapToGrid w:val="false"/>
          <w:szCs w:val="24"/>
          <w:lang w:eastAsia="en-US"/>
        </w:rPr>
      </w:pPr>
      <w:r w:rsidRPr="0035478B">
        <w:rPr>
          <w:snapToGrid w:val="false"/>
          <w:szCs w:val="24"/>
          <w:lang w:eastAsia="en-US"/>
        </w:rPr>
        <w:t>TRGOVAČKI SUD U VARAŽDINU</w:t>
      </w:r>
    </w:p>
    <w:p w:rsidRDefault="0035478B" w:rsidP="0035478B" w:rsidR="0035478B" w:rsidRPr="0035478B">
      <w:pPr>
        <w:widowControl w:val="false"/>
        <w:rPr>
          <w:bCs/>
          <w:snapToGrid w:val="false"/>
          <w:szCs w:val="24"/>
          <w:lang w:eastAsia="en-US"/>
        </w:rPr>
      </w:pPr>
      <w:r w:rsidRPr="0035478B">
        <w:rPr>
          <w:snapToGrid w:val="false"/>
          <w:szCs w:val="24"/>
          <w:lang w:eastAsia="en-US"/>
        </w:rPr>
        <w:t xml:space="preserve">                  B. Radić 2</w:t>
      </w:r>
      <w:r w:rsidRPr="0035478B">
        <w:rPr>
          <w:bCs/>
          <w:snapToGrid w:val="false"/>
          <w:szCs w:val="24"/>
          <w:lang w:eastAsia="en-US"/>
        </w:rPr>
        <w:t xml:space="preserve">                   </w:t>
      </w:r>
      <w:r w:rsidRPr="0035478B">
        <w:rPr>
          <w:bCs/>
          <w:snapToGrid w:val="false"/>
          <w:szCs w:val="24"/>
          <w:lang w:eastAsia="en-US"/>
        </w:rPr>
        <w:tab/>
      </w:r>
      <w:r w:rsidRPr="0035478B">
        <w:rPr>
          <w:bCs/>
          <w:snapToGrid w:val="false"/>
          <w:szCs w:val="24"/>
          <w:lang w:eastAsia="en-US"/>
        </w:rPr>
        <w:tab/>
      </w:r>
      <w:r w:rsidRPr="0035478B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2B08A3" w:rsidRPr="002B08A3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HAMEX d.o.o., Novi Marof, Zagrebačka bb, MBS: 070023760, OIB: 59132383418</w:t>
      </w:r>
      <w:r w:rsidR="00BC7FA7" w:rsidRPr="00BC7FA7">
        <w:t>,</w:t>
      </w:r>
      <w:r w:rsidR="000571E3">
        <w:t xml:space="preserve"> dana </w:t>
      </w:r>
      <w:r w:rsidR="00BC7FA7">
        <w:t>2</w:t>
      </w:r>
      <w:r w:rsidR="000571E3">
        <w:t xml:space="preserve">. </w:t>
      </w:r>
      <w:r w:rsidR="00BC7FA7">
        <w:t>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C7FA7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2B08A3" w:rsidRPr="002B08A3">
        <w:t>HAMEX d.o.o., Novi Marof, Zagrebačka bb, MBS: 070023760, OIB: 59132383418</w:t>
      </w:r>
      <w: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BC7FA7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2B08A3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BC7FA7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2F256A" w:rsidR="002F256A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35478B" w:rsidP="002F256A" w:rsidR="007A75CE" w:rsidRPr="00964C7D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35478B">
      <w:pPr>
        <w:rPr>
          <w:szCs w:val="24"/>
        </w:rPr>
      </w:pPr>
      <w:r w:rsidRPr="00964C7D">
        <w:rPr>
          <w:szCs w:val="24"/>
        </w:rPr>
        <w:tab/>
      </w:r>
    </w:p>
    <w:p w:rsidRDefault="0035478B" w:rsidP="00964C7D" w:rsidR="0035478B">
      <w:pPr>
        <w:rPr>
          <w:szCs w:val="24"/>
        </w:rPr>
      </w:pPr>
    </w:p>
    <w:p w:rsidRDefault="0035478B" w:rsidP="00964C7D" w:rsidR="0035478B">
      <w:pPr>
        <w:rPr>
          <w:szCs w:val="24"/>
        </w:rPr>
      </w:pPr>
    </w:p>
    <w:p w:rsidRDefault="0035478B" w:rsidP="00964C7D" w:rsidR="0035478B">
      <w:pPr>
        <w:rPr>
          <w:szCs w:val="24"/>
        </w:rPr>
      </w:pPr>
    </w:p>
    <w:p w:rsidRDefault="0035478B" w:rsidP="00964C7D" w:rsidR="0035478B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Varaždin, Augusta Cesarca 2, Varaždin,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 w:rsidRPr="00BC7FA7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5DF" w:rsidP="007A75CE" w:rsidR="001F15DF">
      <w:r>
        <w:separator/>
      </w:r>
    </w:p>
  </w:endnote>
  <w:endnote w:id="0" w:type="continuationSeparator">
    <w:p w:rsidRDefault="001F15DF" w:rsidP="007A75CE" w:rsidR="001F1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5DF" w:rsidP="007A75CE" w:rsidR="001F15DF">
      <w:r>
        <w:separator/>
      </w:r>
    </w:p>
  </w:footnote>
  <w:footnote w:id="0" w:type="continuationSeparator">
    <w:p w:rsidRDefault="001F15DF" w:rsidP="007A75CE" w:rsidR="001F15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256A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2B08A3">
      <w:t>572</w:t>
    </w:r>
    <w:r w:rsidR="00B8373D">
      <w:t>/201</w:t>
    </w:r>
    <w:r w:rsidR="00467EEF">
      <w:t>5</w:t>
    </w:r>
    <w:r w:rsidR="00B8373D">
      <w:t>-</w:t>
    </w:r>
    <w:r w:rsidR="0035478B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E1119"/>
    <w:rsid w:val="000E2C19"/>
    <w:rsid w:val="001F15DF"/>
    <w:rsid w:val="00255595"/>
    <w:rsid w:val="00276052"/>
    <w:rsid w:val="002A6059"/>
    <w:rsid w:val="002B08A3"/>
    <w:rsid w:val="002B3F68"/>
    <w:rsid w:val="002D7347"/>
    <w:rsid w:val="002F256A"/>
    <w:rsid w:val="0035478B"/>
    <w:rsid w:val="003B5155"/>
    <w:rsid w:val="003E2AE0"/>
    <w:rsid w:val="00467EEF"/>
    <w:rsid w:val="00497129"/>
    <w:rsid w:val="004A1245"/>
    <w:rsid w:val="004C1E71"/>
    <w:rsid w:val="00525276"/>
    <w:rsid w:val="00531356"/>
    <w:rsid w:val="00550447"/>
    <w:rsid w:val="0057014A"/>
    <w:rsid w:val="00581316"/>
    <w:rsid w:val="005B2BAA"/>
    <w:rsid w:val="005B616A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E3548"/>
    <w:rsid w:val="00B34567"/>
    <w:rsid w:val="00B8373D"/>
    <w:rsid w:val="00BB5DDF"/>
    <w:rsid w:val="00BC7FA7"/>
    <w:rsid w:val="00BF5CAE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47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8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5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56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5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5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47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8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5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56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5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5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St-572/2015</izvorni_sadrzaj>
    <derivirana_varijabla naziv="DomainObject.Predmet.OznakaBroj_1">St-572/2015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HAMEX društvo s ograničenom odgovornošću za montažu, servis i trgovinu</izvorni_sadrzaj>
    <derivirana_varijabla naziv="DomainObject.Predmet.ProtustrankaFormated_1">  HAMEX društvo s ograničenom odgovornošću za montažu, servis i trgovinu</derivirana_varijabla>
  </DomainObject.Predmet.ProtustrankaFormated>
  <DomainObject.Predmet.ProtustrankaFormatedOIB>
    <izvorni_sadrzaj>  HAMEX društvo s ograničenom odgovornošću za montažu, servis i trgovinu, OIB 59132383418</izvorni_sadrzaj>
    <derivirana_varijabla naziv="DomainObject.Predmet.ProtustrankaFormatedOIB_1">  HAMEX društvo s ograničenom odgovornošću za montažu, servis i trgovinu, OIB 59132383418</derivirana_varijabla>
  </DomainObject.Predmet.ProtustrankaFormatedOIB>
  <DomainObject.Predmet.ProtustrankaFormatedWithAdress>
    <izvorni_sadrzaj> HAMEX društvo s ograničenom odgovornošću za montažu, servis i trgovinu, Zagrebačka/bb, 42220 Novi Marof</izvorni_sadrzaj>
    <derivirana_varijabla naziv="DomainObject.Predmet.ProtustrankaFormatedWithAdress_1"> HAMEX društvo s ograničenom odgovornošću za montažu, servis i trgovinu, Zagrebačka/bb, 42220 Novi Marof</derivirana_varijabla>
  </DomainObject.Predmet.ProtustrankaFormatedWithAdress>
  <DomainObject.Predmet.ProtustrankaFormatedWithAdressOIB>
    <izvorni_sadrzaj> HAMEX društvo s ograničenom odgovornošću za montažu, servis i trgovinu, OIB 59132383418, Zagrebačka/bb, 42220 Novi Marof</izvorni_sadrzaj>
    <derivirana_varijabla naziv="DomainObject.Predmet.ProtustrankaFormatedWithAdressOIB_1"> HAMEX društvo s ograničenom odgovornošću za montažu, servis i trgovinu, OIB 59132383418, Zagrebačka/bb, 42220 Novi Marof</derivirana_varijabla>
  </DomainObject.Predmet.ProtustrankaFormatedWithAdressOIB>
  <DomainObject.Predmet.ProtustrankaWithAdress>
    <izvorni_sadrzaj>HAMEX društvo s ograničenom odgovornošću za montažu, servis i trgovinu Zagrebačka/bb, 42220 Novi Marof</izvorni_sadrzaj>
    <derivirana_varijabla naziv="DomainObject.Predmet.ProtustrankaWithAdress_1">HAMEX društvo s ograničenom odgovornošću za montažu, servis i trgovinu Zagrebačka/bb, 42220 Novi Marof</derivirana_varijabla>
  </DomainObject.Predmet.ProtustrankaWithAdress>
  <DomainObject.Predmet.ProtustrankaWithAdressOIB>
    <izvorni_sadrzaj>HAMEX društvo s ograničenom odgovornošću za montažu, servis i trgovinu, OIB 59132383418, Zagrebačka/bb, 42220 Novi Marof</izvorni_sadrzaj>
    <derivirana_varijabla naziv="DomainObject.Predmet.ProtustrankaWithAdressOIB_1">HAMEX društvo s ograničenom odgovornošću za montažu, servis i trgovinu, OIB 59132383418, Zagrebačka/bb, 42220 Novi Marof</derivirana_varijabla>
  </DomainObject.Predmet.ProtustrankaWithAdressOIB>
  <DomainObject.Predmet.ProtustrankaNazivFormated>
    <izvorni_sadrzaj>HAMEX društvo s ograničenom odgovornošću za montažu, servis i trgovinu</izvorni_sadrzaj>
    <derivirana_varijabla naziv="DomainObject.Predmet.ProtustrankaNazivFormated_1">HAMEX društvo s ograničenom odgovornošću za montažu, servis i trgovinu</derivirana_varijabla>
  </DomainObject.Predmet.ProtustrankaNazivFormated>
  <DomainObject.Predmet.ProtustrankaNazivFormatedOIB>
    <izvorni_sadrzaj>HAMEX društvo s ograničenom odgovornošću za montažu, servis i trgovinu, OIB 59132383418</izvorni_sadrzaj>
    <derivirana_varijabla naziv="DomainObject.Predmet.ProtustrankaNazivFormatedOIB_1">HAMEX društvo s ograničenom odgovornošću za montažu, servis i trgovinu, OIB 59132383418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1639102.28</izvorni_sadrzaj>
    <derivirana_varijabla naziv="DomainObject.Predmet.TrenutnaVrijednost_1">1639102.28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HAMEX društvo s ograničenom odgovornošću za montažu, servis i trgovinu</item>
    </izvorni_sadrzaj>
    <derivirana_varijabla naziv="DomainObject.Predmet.ProtuStrankaListFormated_1">
      <item>HAMEX društvo s ograničenom odgovornošću za montažu, servis i trgovinu</item>
    </derivirana_varijabla>
  </DomainObject.Predmet.ProtuStrankaListFormated>
  <DomainObject.Predmet.ProtuStrankaListFormatedOIB>
    <izvorni_sadrzaj>
      <item>HAMEX društvo s ograničenom odgovornošću za montažu, servis i trgovinu, OIB 59132383418</item>
    </izvorni_sadrzaj>
    <derivirana_varijabla naziv="DomainObject.Predmet.ProtuStrankaListFormatedOIB_1">
      <item>HAMEX društvo s ograničenom odgovornošću za montažu, servis i trgovinu, OIB 59132383418</item>
    </derivirana_varijabla>
  </DomainObject.Predmet.ProtuStrankaListFormatedOIB>
  <DomainObject.Predmet.ProtuStrankaListFormatedWithAdress>
    <izvorni_sadrzaj>
      <item>HAMEX društvo s ograničenom odgovornošću za montažu, servis i trgovinu, Zagrebačka/bb, 42220 Novi Marof</item>
    </izvorni_sadrzaj>
    <derivirana_varijabla naziv="DomainObject.Predmet.ProtuStrankaListFormatedWithAdress_1">
      <item>HAMEX društvo s ograničenom odgovornošću za montažu, servis i trgovinu, Zagrebačka/bb, 42220 Novi Marof</item>
    </derivirana_varijabla>
  </DomainObject.Predmet.ProtuStrankaListFormatedWithAdress>
  <DomainObject.Predmet.ProtuStrankaListFormatedWithAdressOIB>
    <izvorni_sadrzaj>
      <item>HAMEX društvo s ograničenom odgovornošću za montažu, servis i trgovinu, OIB 59132383418, Zagrebačka/bb, 42220 Novi Marof</item>
    </izvorni_sadrzaj>
    <derivirana_varijabla naziv="DomainObject.Predmet.ProtuStrankaListFormatedWithAdressOIB_1">
      <item>HAMEX društvo s ograničenom odgovornošću za montažu, servis i trgovinu, OIB 59132383418, Zagrebačka/bb, 42220 Novi Marof</item>
    </derivirana_varijabla>
  </DomainObject.Predmet.ProtuStrankaListFormatedWithAdressOIB>
  <DomainObject.Predmet.ProtuStrankaListNazivFormated>
    <izvorni_sadrzaj>
      <item>HAMEX društvo s ograničenom odgovornošću za montažu, servis i trgovinu</item>
    </izvorni_sadrzaj>
    <derivirana_varijabla naziv="DomainObject.Predmet.ProtuStrankaListNazivFormated_1">
      <item>HAMEX društvo s ograničenom odgovornošću za montažu, servis i trgovinu</item>
    </derivirana_varijabla>
  </DomainObject.Predmet.ProtuStrankaListNazivFormated>
  <DomainObject.Predmet.ProtuStrankaListNazivFormatedOIB>
    <izvorni_sadrzaj>
      <item>HAMEX društvo s ograničenom odgovornošću za montažu, servis i trgovinu, OIB 59132383418</item>
    </izvorni_sadrzaj>
    <derivirana_varijabla naziv="DomainObject.Predmet.ProtuStrankaListNazivFormatedOIB_1">
      <item>HAMEX društvo s ograničenom odgovornošću za montažu, servis i trgovinu, OIB 59132383418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HAMEX društvo s ograničenom odgovornošću za montažu, servis i trgovinu</izvorni_sadrzaj>
    <derivirana_varijabla naziv="DomainObject.Predmet.ProtustrankaIDrugi_1">HAMEX društvo s ograničenom odgovornošću za montažu, servis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HAMEX društvo s ograničenom odgovornošću za montažu, servis i trgovinu, OIB 59132383418, Zagrebačka/bb, 42220 Novi Marof</izvorni_sadrzaj>
    <derivirana_varijabla naziv="DomainObject.Predmet.ProtustrankaIDrugiAdressOIB_1">HAMEX društvo s ograničenom odgovornošću za montažu, servis i trgovinu, OIB 59132383418, Zagrebačka/bb,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HAMEX društvo s ograničenom odgovornošću za montažu, servis i trgovinu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HAMEX društvo s ograničenom odgovornošću za montažu, servis i trgovinu</item>
      <item>e-Oglasna</item>
      <item>Sudski registar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HAMEX društvo s ograničenom odgovornošću za montažu, servis i trgovinu, OIB 59132383418, Zagrebačka/bb,42220 Novi Marof</item>
      <item>e-Oglasna</item>
      <item>Sudski registar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A.Cesarca 2,42000 Varaždin</item>
      <item>HAMEX društvo s ograničenom odgovornošću za montažu, servis i trgovinu, OIB 59132383418, Zagrebačka/bb,42220 Novi Marof</item>
      <item>e-Oglasna</item>
      <item>Sudski registar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59132383418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59132383418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328</properties:Words>
  <properties:Characters>1717</properties:Characters>
  <properties:Lines>59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2015-12-02T09:16:00Z</dcterms:created>
  <dc:creator>Ljubica Makovec</dc:creator>
  <cp:lastModifiedBy>Nevenka Vuković</cp:lastModifiedBy>
  <cp:lastPrinted>2015-12-02T09:18:00Z</cp:lastPrinted>
  <dcterms:modified xmlns:xsi="http://www.w3.org/2001/XMLSchema-instance" xsi:type="dcterms:W3CDTF">2015-12-02T09:19:00Z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