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e312" w14:paraId="d23e312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D2315">
        <w:t>CONCORDIA j.d.o.o.</w:t>
      </w:r>
      <w:r w:rsidR="0053659F">
        <w:t xml:space="preserve"> za trgovinu i usluge</w:t>
      </w:r>
      <w:r w:rsidR="00785612">
        <w:t xml:space="preserve">, </w:t>
      </w:r>
      <w:r w:rsidR="003C6038">
        <w:t xml:space="preserve">MBS: </w:t>
      </w:r>
      <w:r w:rsidR="00FD2315">
        <w:t>030180506</w:t>
      </w:r>
      <w:r w:rsidR="003C6038">
        <w:t xml:space="preserve">, OIB: </w:t>
      </w:r>
      <w:r w:rsidR="00FD2315">
        <w:t>48248910016</w:t>
      </w:r>
      <w:r w:rsidR="003C6038">
        <w:t xml:space="preserve">, </w:t>
      </w:r>
      <w:r w:rsidR="00FD2315">
        <w:t>Petrova Slatina, Kordunaška 89</w:t>
      </w:r>
      <w:r w:rsidR="00FB1F31">
        <w:t xml:space="preserve">, </w:t>
      </w:r>
      <w:r w:rsidR="00AF40B1">
        <w:t>11</w:t>
      </w:r>
      <w:r w:rsidR="002034CA" w:rsidRPr="00EC08F5">
        <w:t>.</w:t>
      </w:r>
      <w:r w:rsidR="002034CA">
        <w:t xml:space="preserve"> </w:t>
      </w:r>
      <w:r w:rsidR="00FD2315">
        <w:t>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D4EE1">
        <w:t xml:space="preserve">CONCORDIA j.d.o.o., </w:t>
      </w:r>
      <w:r w:rsidR="0053659F">
        <w:t xml:space="preserve">za trgovinu i usluge, </w:t>
      </w:r>
      <w:r w:rsidR="00AD4EE1">
        <w:t>MBS: 030180506, OIB: 48248910016, Petrova Slatina, Kordunaška 89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CC3AB0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F915DD">
        <w:t>David Jakovljević, OIB: 63014812654, Sesvete, Kašinska 7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AD4EE1">
        <w:t>CONCORDIA j.d.o.o.</w:t>
      </w:r>
      <w:r w:rsidR="0053659F">
        <w:t xml:space="preserve"> za trgovinu i usluge</w:t>
      </w:r>
      <w:r w:rsidR="00AD4EE1">
        <w:t>, MBS: 030180506, OIB: 48248910016, Petrova Slatina, Kordunaška 89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AD4EE1">
        <w:rPr>
          <w:bCs/>
        </w:rPr>
        <w:t>16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8D2B87">
        <w:rPr>
          <w:bCs/>
        </w:rPr>
        <w:t>1</w:t>
      </w:r>
      <w:r w:rsidR="00AD4EE1">
        <w:rPr>
          <w:bCs/>
        </w:rPr>
        <w:t>659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AD4EE1">
        <w:rPr>
          <w:bCs/>
        </w:rPr>
        <w:t>12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AD4EE1">
        <w:t>CONCORDIA j.d.o.o.</w:t>
      </w:r>
      <w:r w:rsidR="0053659F">
        <w:t xml:space="preserve"> za trgovinu i usluge</w:t>
      </w:r>
      <w:r w:rsidR="00AD4EE1">
        <w:t>, MBS: 030180506, OIB: 48248910016, Petrova Slatina, Kordunaška 89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D4EE1">
        <w:t>23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AD4EE1">
        <w:t>640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AF40B1">
        <w:t>11</w:t>
      </w:r>
      <w:r w:rsidRPr="00EC08F5">
        <w:t>.</w:t>
      </w:r>
      <w:r>
        <w:t xml:space="preserve"> </w:t>
      </w:r>
      <w:r w:rsidR="00AD4EE1">
        <w:t>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AD4EE1">
        <w:tab/>
      </w:r>
      <w:r w:rsidR="00AD4EE1">
        <w:tab/>
      </w:r>
      <w:r w:rsidR="00AD4EE1">
        <w:tab/>
      </w:r>
      <w:r w:rsidR="00AD4EE1">
        <w:tab/>
      </w:r>
      <w:r w:rsidR="00AD4EE1">
        <w:tab/>
      </w:r>
      <w:r w:rsidR="00AD4EE1">
        <w:tab/>
      </w:r>
      <w:r w:rsidR="00AD4EE1">
        <w:tab/>
      </w:r>
      <w:r w:rsidR="00AD4EE1">
        <w:tab/>
        <w:t>Sudska savjetnica</w:t>
      </w:r>
    </w:p>
    <w:p w:rsidRDefault="000E50A5" w:rsidP="000412A0" w:rsidR="009D2F35">
      <w:pPr>
        <w:pStyle w:val="Tijeloteksta"/>
        <w:jc w:val="left"/>
      </w:pPr>
      <w:r>
        <w:t>Renata Horvat</w:t>
      </w:r>
      <w:r w:rsidR="00AD4EE1">
        <w:tab/>
      </w:r>
      <w:r w:rsidR="00AD4EE1">
        <w:tab/>
      </w:r>
      <w:r w:rsidR="00AD4EE1">
        <w:tab/>
      </w:r>
      <w:r w:rsidR="00AD4EE1">
        <w:tab/>
      </w:r>
      <w:r w:rsidR="00AD4EE1">
        <w:tab/>
        <w:t xml:space="preserve">  </w:t>
      </w:r>
      <w:r w:rsidR="00AD4EE1">
        <w:tab/>
      </w:r>
      <w:r w:rsidR="00AD4EE1">
        <w:tab/>
        <w:t xml:space="preserve">      Marina Ljubičić Knežević 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F40B1">
        <w:t xml:space="preserve">2. </w:t>
      </w:r>
      <w:r w:rsidR="00536EA1">
        <w:t>srpnja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512" w:rsidP="005C2CD1" w:rsidR="00A46512">
      <w:r>
        <w:separator/>
      </w:r>
    </w:p>
  </w:endnote>
  <w:endnote w:id="0" w:type="continuationSeparator">
    <w:p w:rsidRDefault="00A46512" w:rsidP="005C2CD1" w:rsidR="00A4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512" w:rsidP="005C2CD1" w:rsidR="00A46512">
      <w:r>
        <w:separator/>
      </w:r>
    </w:p>
  </w:footnote>
  <w:footnote w:id="0" w:type="continuationSeparator">
    <w:p w:rsidRDefault="00A46512" w:rsidP="005C2CD1" w:rsidR="00A46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46C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2C5161">
      <w:t>640</w:t>
    </w:r>
    <w:r>
      <w:t>/2018-</w:t>
    </w:r>
    <w:r w:rsidR="002C5161">
      <w:t>5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2C5161">
      <w:t>640/2018-5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C5161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3659F"/>
    <w:rsid w:val="00536EA1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1523C"/>
    <w:rsid w:val="0062224E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8646C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A07CA2"/>
    <w:rsid w:val="00A120A8"/>
    <w:rsid w:val="00A247C1"/>
    <w:rsid w:val="00A405B5"/>
    <w:rsid w:val="00A42669"/>
    <w:rsid w:val="00A46436"/>
    <w:rsid w:val="00A46512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4EE1"/>
    <w:rsid w:val="00AD52E8"/>
    <w:rsid w:val="00AF40B1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5F0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915DD"/>
    <w:rsid w:val="00FA69F9"/>
    <w:rsid w:val="00FB1F31"/>
    <w:rsid w:val="00FC0D76"/>
    <w:rsid w:val="00FD0F74"/>
    <w:rsid w:val="00FD231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j.d.o.o. za trgovinu i usluge</izvorni_sadrzaj>
    <derivirana_varijabla naziv="DomainObject.Predmet.ProtustrankaFormated_1">  CONCORDIA j.d.o.o. za trgovinu i usluge</derivirana_varijabla>
  </DomainObject.Predmet.ProtustrankaFormated>
  <DomainObject.Predmet.ProtustrankaFormatedOIB>
    <izvorni_sadrzaj>  CONCORDIA j.d.o.o. za trgovinu i usluge, OIB 48248910016</izvorni_sadrzaj>
    <derivirana_varijabla naziv="DomainObject.Predmet.ProtustrankaFormatedOIB_1">  CONCORDIA j.d.o.o. za trgovinu i usluge, OIB 48248910016</derivirana_varijabla>
  </DomainObject.Predmet.ProtustrankaFormatedOIB>
  <DomainObject.Predmet.ProtustrankaFormatedWithAdress>
    <izvorni_sadrzaj> CONCORDIA j.d.o.o. za trgovinu i usluge, Kordunaška 89, 31216 Petrova Slatina</izvorni_sadrzaj>
    <derivirana_varijabla naziv="DomainObject.Predmet.ProtustrankaFormatedWithAdress_1"> CONCORDIA j.d.o.o. za trgovinu i usluge, Kordunaška 89, 31216 Petrova Slatina</derivirana_varijabla>
  </DomainObject.Predmet.ProtustrankaFormatedWithAdress>
  <DomainObject.Predmet.ProtustrankaFormatedWithAdressOIB>
    <izvorni_sadrzaj> CONCORDIA j.d.o.o. za trgovinu i usluge, OIB 48248910016, Kordunaška 89, 31216 Petrova Slatina</izvorni_sadrzaj>
    <derivirana_varijabla naziv="DomainObject.Predmet.ProtustrankaFormatedWithAdressOIB_1"> CONCORDIA j.d.o.o. za trgovinu i usluge, OIB 48248910016, Kordunaška 89, 31216 Petrova Slatina</derivirana_varijabla>
  </DomainObject.Predmet.ProtustrankaFormatedWithAdressOIB>
  <DomainObject.Predmet.ProtustrankaWithAdress>
    <izvorni_sadrzaj>CONCORDIA j.d.o.o. za trgovinu i usluge Kordunaška 89, 31216 Petrova Slatina</izvorni_sadrzaj>
    <derivirana_varijabla naziv="DomainObject.Predmet.ProtustrankaWithAdress_1">CONCORDIA j.d.o.o. za trgovinu i usluge Kordunaška 89, 31216 Petrova Slatina</derivirana_varijabla>
  </DomainObject.Predmet.ProtustrankaWithAdress>
  <DomainObject.Predmet.ProtustrankaWithAdressOIB>
    <izvorni_sadrzaj>CONCORDIA j.d.o.o. za trgovinu i usluge, OIB 48248910016, Kordunaška 89, 31216 Petrova Slatina</izvorni_sadrzaj>
    <derivirana_varijabla naziv="DomainObject.Predmet.ProtustrankaWithAdressOIB_1">CONCORDIA j.d.o.o. za trgovinu i usluge, OIB 48248910016, Kordunaška 89, 31216 Petrova Slatina</derivirana_varijabla>
  </DomainObject.Predmet.ProtustrankaWithAdressOIB>
  <DomainObject.Predmet.ProtustrankaNazivFormated>
    <izvorni_sadrzaj>CONCORDIA j.d.o.o. za trgovinu i usluge</izvorni_sadrzaj>
    <derivirana_varijabla naziv="DomainObject.Predmet.ProtustrankaNazivFormated_1">CONCORDIA j.d.o.o. za trgovinu i usluge</derivirana_varijabla>
  </DomainObject.Predmet.ProtustrankaNazivFormated>
  <DomainObject.Predmet.ProtustrankaNazivFormatedOIB>
    <izvorni_sadrzaj>CONCORDIA j.d.o.o. za trgovinu i usluge, OIB 48248910016</izvorni_sadrzaj>
    <derivirana_varijabla naziv="DomainObject.Predmet.ProtustrankaNazivFormatedOIB_1">CONCORDIA j.d.o.o. za trgovinu i usluge, OIB 48248910016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CONCORDIA j.d.o.o. za trgovinu i usluge</item>
    </izvorni_sadrzaj>
    <derivirana_varijabla naziv="DomainObject.Predmet.ProtuStrankaListFormated_1">
      <item>CONCORDIA j.d.o.o. za trgovinu i usluge</item>
    </derivirana_varijabla>
  </DomainObject.Predmet.ProtuStrankaListFormated>
  <DomainObject.Predmet.ProtuStrankaListFormatedOIB>
    <izvorni_sadrzaj>
      <item>CONCORDIA j.d.o.o. za trgovinu i usluge, OIB 48248910016</item>
    </izvorni_sadrzaj>
    <derivirana_varijabla naziv="DomainObject.Predmet.ProtuStrankaListFormatedOIB_1">
      <item>CONCORDIA j.d.o.o. za trgovinu i usluge, OIB 48248910016</item>
    </derivirana_varijabla>
  </DomainObject.Predmet.ProtuStrankaListFormatedOIB>
  <DomainObject.Predmet.ProtuStrankaListFormatedWithAdress>
    <izvorni_sadrzaj>
      <item>CONCORDIA j.d.o.o. za trgovinu i usluge, Kordunaška 89, 31216 Petrova Slatina</item>
    </izvorni_sadrzaj>
    <derivirana_varijabla naziv="DomainObject.Predmet.ProtuStrankaListFormatedWithAdress_1">
      <item>CONCORDIA j.d.o.o. za trgovinu i usluge, Kordunaška 89, 31216 Petrova Slatina</item>
    </derivirana_varijabla>
  </DomainObject.Predmet.ProtuStrankaListFormatedWithAdress>
  <DomainObject.Predmet.ProtuStrankaListFormatedWithAdressOIB>
    <izvorni_sadrzaj>
      <item>CONCORDIA j.d.o.o. za trgovinu i usluge, OIB 48248910016, Kordunaška 89, 31216 Petrova Slatina</item>
    </izvorni_sadrzaj>
    <derivirana_varijabla naziv="DomainObject.Predmet.ProtuStrankaListFormatedWithAdressOIB_1">
      <item>CONCORDIA j.d.o.o. za trgovinu i usluge, OIB 48248910016, Kordunaška 89, 31216 Petrova Slatina</item>
    </derivirana_varijabla>
  </DomainObject.Predmet.ProtuStrankaListFormatedWithAdressOIB>
  <DomainObject.Predmet.ProtuStrankaListNazivFormated>
    <izvorni_sadrzaj>
      <item>CONCORDIA j.d.o.o. za trgovinu i usluge</item>
    </izvorni_sadrzaj>
    <derivirana_varijabla naziv="DomainObject.Predmet.ProtuStrankaListNazivFormated_1">
      <item>CONCORDIA j.d.o.o. za trgovinu i usluge</item>
    </derivirana_varijabla>
  </DomainObject.Predmet.ProtuStrankaListNazivFormated>
  <DomainObject.Predmet.ProtuStrankaListNazivFormatedOIB>
    <izvorni_sadrzaj>
      <item>CONCORDIA j.d.o.o. za trgovinu i usluge, OIB 48248910016</item>
    </izvorni_sadrzaj>
    <derivirana_varijabla naziv="DomainObject.Predmet.ProtuStrankaListNazivFormatedOIB_1">
      <item>CONCORDIA j.d.o.o. za trgovinu i usluge, OIB 48248910016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CONCORDIA j.d.o.o. za trgovinu i usluge</izvorni_sadrzaj>
    <derivirana_varijabla naziv="DomainObject.Predmet.ProtustrankaIDrugi_1">CONCORDIA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CONCORDIA j.d.o.o. za trgovinu i usluge, OIB 48248910016, Kordunaška 89, 31216 Petrova Slatina</izvorni_sadrzaj>
    <derivirana_varijabla naziv="DomainObject.Predmet.ProtustrankaIDrugiAdressOIB_1">CONCORDIA j.d.o.o. za trgovinu i usluge, OIB 48248910016, Kordunaška 89, 31216 Petrova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CONCORDIA j.d.o.o. za trgovinu i usluge</item>
    </izvorni_sadrzaj>
    <derivirana_varijabla naziv="DomainObject.Predmet.SudioniciListNaziv_1">
      <item>FINA RC OSIJEK</item>
      <item>CONCORDIA j.d.o.o. za trgovinu i usluge</item>
    </derivirana_varijabla>
  </DomainObject.Predmet.SudioniciListNaziv>
  <DomainObject.Predmet.SudioniciListAdressOIB>
    <izvorni_sadrzaj>
      <item>FINA RC OSIJEK, OIB 85821130368</item>
      <item>CONCORDIA j.d.o.o. za trgovinu i usluge, OIB 48248910016, Kordunaška 89,31216 Petrova Slatina</item>
    </izvorni_sadrzaj>
    <derivirana_varijabla naziv="DomainObject.Predmet.SudioniciListAdressOIB_1">
      <item>FINA RC OSIJEK, OIB 85821130368</item>
      <item>CONCORDIA j.d.o.o. za trgovinu i usluge, OIB 48248910016, Kordunaška 89,31216 Petrova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48248910016</item>
    </izvorni_sadrzaj>
    <derivirana_varijabla naziv="DomainObject.Predmet.SudioniciListNazivOIB_1">
      <item>, OIB 85821130368</item>
      <item>, OIB 48248910016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3E4E6-65EB-45AF-B01F-A4AF74FEA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2821</properties:Characters>
  <properties:Lines>89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2018-06-07T12:26:00Z</dcterms:created>
  <dc:creator>Korisnik</dc:creator>
  <cp:lastModifiedBy>Renata Horvat</cp:lastModifiedBy>
  <cp:lastPrinted>2017-10-13T06:13:00Z</cp:lastPrinted>
  <dcterms:modified xmlns:xsi="http://www.w3.org/2001/XMLSchema-instance" xsi:type="dcterms:W3CDTF">2018-06-11T09:41:00Z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(CONCORDIA - Rješenje o otvaranju i zatvaranju.docx)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