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a9f6" w14:paraId="262a9f6" w:rsidRDefault="00406EDF" w:rsidP="00406EDF" w:rsidR="00406EDF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6EDF" w:rsidP="00406EDF" w:rsidR="00406EDF">
      <w:r>
        <w:t xml:space="preserve">         REPUBLIKA HRVATSKA</w:t>
      </w:r>
    </w:p>
    <w:p w:rsidRDefault="00406EDF" w:rsidP="00406EDF" w:rsidR="00406EDF">
      <w:r>
        <w:t xml:space="preserve"> TRGOVAČKI SUD U VARAŽDINU</w:t>
      </w:r>
    </w:p>
    <w:p w:rsidRDefault="00406EDF" w:rsidP="00406EDF" w:rsidR="00406EDF">
      <w:r>
        <w:t xml:space="preserve">           Braće Radića 2, Varaždin</w:t>
      </w:r>
    </w:p>
    <w:p w:rsidRDefault="00406EDF" w:rsidP="00406EDF" w:rsidR="00406EDF"/>
    <w:p w:rsidRDefault="00406EDF" w:rsidP="00406EDF" w:rsidR="00406EDF"/>
    <w:p w:rsidRDefault="00406EDF" w:rsidP="00406EDF" w:rsidR="00406EDF">
      <w:pPr>
        <w:jc w:val="center"/>
      </w:pPr>
      <w:r>
        <w:t>U  I M E  R E P U B L I K E  H R V A T S K E</w:t>
      </w:r>
    </w:p>
    <w:p w:rsidRDefault="00406EDF" w:rsidP="00406EDF" w:rsidR="00406EDF"/>
    <w:p w:rsidRDefault="00406EDF" w:rsidP="00406EDF" w:rsidR="00406EDF">
      <w:pPr>
        <w:jc w:val="center"/>
      </w:pPr>
      <w:r>
        <w:t>R J E Š E NJ E</w:t>
      </w:r>
    </w:p>
    <w:p w:rsidRDefault="00406EDF" w:rsidP="00406EDF" w:rsidR="00406EDF"/>
    <w:p w:rsidRDefault="00406EDF" w:rsidP="00406EDF" w:rsidR="00406EDF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SM – GRADNJA  d.o.o., </w:t>
      </w:r>
      <w:proofErr w:type="spellStart"/>
      <w:r>
        <w:t>Štrosmajerova</w:t>
      </w:r>
      <w:proofErr w:type="spellEnd"/>
      <w:r>
        <w:t xml:space="preserve"> 7, 40000 Čakovec, OIB: 09134831542, dana </w:t>
      </w:r>
      <w:r w:rsidRPr="00BA5B45">
        <w:t xml:space="preserve">29. prosinca </w:t>
      </w:r>
      <w:r>
        <w:t xml:space="preserve">2015. </w:t>
      </w:r>
    </w:p>
    <w:p w:rsidRDefault="00406EDF" w:rsidP="00406EDF" w:rsidR="00406EDF">
      <w:pPr>
        <w:jc w:val="both"/>
      </w:pPr>
    </w:p>
    <w:p w:rsidRDefault="00406EDF" w:rsidP="00406EDF" w:rsidR="00406EDF">
      <w:pPr>
        <w:jc w:val="center"/>
      </w:pPr>
      <w:r>
        <w:t>r i j e š i o  j e</w:t>
      </w:r>
    </w:p>
    <w:p w:rsidRDefault="00406EDF" w:rsidP="00406EDF" w:rsidR="00406EDF"/>
    <w:p w:rsidRDefault="00406EDF" w:rsidP="00406EDF" w:rsidR="00406EDF">
      <w:pPr>
        <w:ind w:firstLine="708"/>
        <w:jc w:val="both"/>
      </w:pPr>
      <w:r>
        <w:t xml:space="preserve">I/ Otvara se stečajni postupak nad stečajnim dužnikom SM – GRADNJA  d.o.o., </w:t>
      </w:r>
      <w:proofErr w:type="spellStart"/>
      <w:r>
        <w:t>Štrosmajerova</w:t>
      </w:r>
      <w:proofErr w:type="spellEnd"/>
      <w:r>
        <w:t xml:space="preserve"> 7, 40000 Čakovec, OIB: 09134831542, s </w:t>
      </w:r>
      <w:r w:rsidRPr="00BA5B45">
        <w:t xml:space="preserve">danom 29. prosinca </w:t>
      </w:r>
      <w:r>
        <w:t>2015. u 15,00 sati.</w:t>
      </w:r>
    </w:p>
    <w:p w:rsidRDefault="00406EDF" w:rsidP="00406EDF" w:rsidR="00406EDF">
      <w:pPr>
        <w:jc w:val="both"/>
      </w:pPr>
    </w:p>
    <w:p w:rsidRDefault="00406EDF" w:rsidP="00406EDF" w:rsidR="00406EDF">
      <w:pPr>
        <w:ind w:firstLine="708"/>
        <w:jc w:val="both"/>
        <w:rPr>
          <w:szCs w:val="20"/>
        </w:rPr>
      </w:pPr>
      <w:r>
        <w:t xml:space="preserve">II/ Zaključuje se stečajni postupak nad stečajnim dužnikom SM – GRADNJA  d.o.o., </w:t>
      </w:r>
      <w:proofErr w:type="spellStart"/>
      <w:r>
        <w:t>Štrosmajerova</w:t>
      </w:r>
      <w:proofErr w:type="spellEnd"/>
      <w:r>
        <w:t xml:space="preserve"> 7, 40000 Čakovec, OIB: 09134831542.</w:t>
      </w:r>
    </w:p>
    <w:p w:rsidRDefault="00406EDF" w:rsidP="00406EDF" w:rsidR="00406EDF">
      <w:pPr>
        <w:jc w:val="both"/>
      </w:pPr>
    </w:p>
    <w:p w:rsidRDefault="00406EDF" w:rsidP="00406EDF" w:rsidR="00406EDF" w:rsidRPr="00BA5B45">
      <w:pPr>
        <w:ind w:firstLine="708"/>
        <w:jc w:val="both"/>
      </w:pPr>
      <w:r>
        <w:t xml:space="preserve">III/ Za stečajnog upravitelja imenuje </w:t>
      </w:r>
      <w:r w:rsidRPr="00BA5B45">
        <w:t xml:space="preserve">se </w:t>
      </w:r>
      <w:r w:rsidR="00BA5B45" w:rsidRPr="00BA5B45">
        <w:t xml:space="preserve">David Jakovljević, </w:t>
      </w:r>
      <w:proofErr w:type="spellStart"/>
      <w:r w:rsidR="00BA5B45" w:rsidRPr="00BA5B45">
        <w:t>Kašinska</w:t>
      </w:r>
      <w:proofErr w:type="spellEnd"/>
      <w:r w:rsidR="00BA5B45" w:rsidRPr="00BA5B45">
        <w:t xml:space="preserve"> 7, 10360 Sesvete, OIB: 63014812654</w:t>
      </w:r>
      <w:r w:rsidR="00BA5B45">
        <w:t>.</w:t>
      </w:r>
    </w:p>
    <w:p w:rsidRDefault="00406EDF" w:rsidP="00406EDF" w:rsidR="00406EDF" w:rsidRPr="00BA5B45">
      <w:pPr>
        <w:jc w:val="both"/>
      </w:pPr>
    </w:p>
    <w:p w:rsidRDefault="00406EDF" w:rsidP="00406EDF" w:rsidR="00406EDF">
      <w:pPr>
        <w:ind w:firstLine="708"/>
        <w:jc w:val="both"/>
      </w:pPr>
      <w:r>
        <w:t>IV/ Ovo rješenje objavit će se na e-oglasnoj ploči suda.</w:t>
      </w:r>
    </w:p>
    <w:p w:rsidRDefault="00406EDF" w:rsidP="00406EDF" w:rsidR="00406EDF">
      <w:pPr>
        <w:jc w:val="both"/>
      </w:pPr>
    </w:p>
    <w:p w:rsidRDefault="00406EDF" w:rsidP="00406EDF" w:rsidR="00406EDF">
      <w:pPr>
        <w:ind w:firstLine="708"/>
        <w:jc w:val="both"/>
      </w:pPr>
      <w:r>
        <w:t xml:space="preserve">V/ Po pravomoćnosti ovoga rješenja stečajni dužnik SM – GRADNJA  d.o.o., </w:t>
      </w:r>
      <w:proofErr w:type="spellStart"/>
      <w:r>
        <w:t>Štrosmajerova</w:t>
      </w:r>
      <w:proofErr w:type="spellEnd"/>
      <w:r>
        <w:t xml:space="preserve"> 7, 40000 Čakovec, OIB: 09134831542, biti će brisan iz sudskog registra.</w:t>
      </w:r>
    </w:p>
    <w:p w:rsidRDefault="00406EDF" w:rsidP="00406EDF" w:rsidR="00406EDF"/>
    <w:p w:rsidRDefault="00406EDF" w:rsidP="00406EDF" w:rsidR="00406EDF"/>
    <w:p w:rsidRDefault="00406EDF" w:rsidP="00406EDF" w:rsidR="00406EDF">
      <w:pPr>
        <w:jc w:val="center"/>
      </w:pPr>
      <w:r>
        <w:t>Obrazloženje</w:t>
      </w:r>
    </w:p>
    <w:p w:rsidRDefault="00406EDF" w:rsidP="00406EDF" w:rsidR="00406EDF"/>
    <w:p w:rsidRDefault="00406EDF" w:rsidP="00406EDF" w:rsidR="00406EDF">
      <w:pPr>
        <w:jc w:val="both"/>
      </w:pPr>
      <w:r>
        <w:tab/>
        <w:t xml:space="preserve">Predlagatelj je dana 9.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406EDF" w:rsidP="00406EDF" w:rsidR="00406EDF"/>
    <w:p w:rsidRDefault="00406EDF" w:rsidP="00406EDF" w:rsidR="00406EDF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406EDF" w:rsidP="00406EDF" w:rsidR="00406EDF"/>
    <w:p w:rsidRDefault="00406EDF" w:rsidP="00406EDF" w:rsidR="00406EDF"/>
    <w:p w:rsidRDefault="00406EDF" w:rsidP="00406EDF" w:rsidR="00406EDF">
      <w:pPr>
        <w:jc w:val="center"/>
      </w:pPr>
      <w:r>
        <w:t>U Varaždinu</w:t>
      </w:r>
      <w:bookmarkStart w:name="_GoBack" w:id="0"/>
      <w:r w:rsidRPr="00BA5B45">
        <w:t xml:space="preserve">, 29. prosinca </w:t>
      </w:r>
      <w:bookmarkEnd w:id="0"/>
      <w:r>
        <w:t>2015.</w:t>
      </w:r>
    </w:p>
    <w:p w:rsidRDefault="00406EDF" w:rsidP="00406EDF" w:rsidR="00406EDF">
      <w:pPr>
        <w:jc w:val="center"/>
      </w:pPr>
    </w:p>
    <w:p w:rsidRDefault="00406EDF" w:rsidP="00406EDF" w:rsidR="00406EDF">
      <w:pPr>
        <w:jc w:val="center"/>
      </w:pPr>
    </w:p>
    <w:p w:rsidRDefault="00406EDF" w:rsidP="00406EDF" w:rsidR="00406EDF">
      <w:pPr>
        <w:ind w:left="4956"/>
        <w:jc w:val="center"/>
      </w:pPr>
      <w:r>
        <w:t>Sudac</w:t>
      </w:r>
    </w:p>
    <w:p w:rsidRDefault="00406EDF" w:rsidP="00406EDF" w:rsidR="00406EDF">
      <w:pPr>
        <w:ind w:left="4956"/>
        <w:jc w:val="center"/>
      </w:pPr>
    </w:p>
    <w:p w:rsidRDefault="00406EDF" w:rsidP="00406EDF" w:rsidR="00406EDF">
      <w:pPr>
        <w:ind w:left="4956"/>
        <w:jc w:val="center"/>
      </w:pPr>
      <w:r>
        <w:t>Radovan Raduka</w:t>
      </w:r>
    </w:p>
    <w:p w:rsidRDefault="00406EDF" w:rsidP="00406EDF" w:rsidR="00406EDF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06EDF" w:rsidP="00406EDF" w:rsidR="00406EDF">
      <w:r>
        <w:t xml:space="preserve">                                               </w:t>
      </w:r>
    </w:p>
    <w:p w:rsidRDefault="00406EDF" w:rsidP="00406EDF" w:rsidR="00406EDF">
      <w:r>
        <w:tab/>
        <w:t xml:space="preserve">UPUTA O PRAVNOM LIJEKU: </w:t>
      </w:r>
    </w:p>
    <w:p w:rsidRDefault="00406EDF" w:rsidP="00406EDF" w:rsidR="00406EDF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406EDF" w:rsidP="00406EDF" w:rsidR="00406EDF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06EDF" w:rsidP="00406EDF" w:rsidR="00406EDF"/>
    <w:p w:rsidRDefault="00406EDF" w:rsidP="00406EDF" w:rsidR="00406EDF"/>
    <w:p w:rsidRDefault="00406EDF" w:rsidP="00406EDF" w:rsidR="00406EDF">
      <w:r>
        <w:t>DNA:</w:t>
      </w:r>
    </w:p>
    <w:p w:rsidRDefault="00406EDF" w:rsidP="00406EDF" w:rsidR="00406EDF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06EDF" w:rsidP="00406EDF" w:rsidR="00406EDF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406EDF" w:rsidP="00406EDF" w:rsidR="00406EDF">
      <w:pPr>
        <w:numPr>
          <w:ilvl w:val="0"/>
          <w:numId w:val="1"/>
        </w:numPr>
        <w:jc w:val="both"/>
      </w:pPr>
      <w:r>
        <w:t xml:space="preserve">Dužnik SM – GRADNJA  d.o.o., </w:t>
      </w:r>
      <w:proofErr w:type="spellStart"/>
      <w:r>
        <w:t>Štrosmajerova</w:t>
      </w:r>
      <w:proofErr w:type="spellEnd"/>
      <w:r>
        <w:t xml:space="preserve"> 7, 40000 Čakovec</w:t>
      </w:r>
    </w:p>
    <w:p w:rsidRDefault="00406EDF" w:rsidP="00406EDF" w:rsidR="00406EDF">
      <w:pPr>
        <w:numPr>
          <w:ilvl w:val="0"/>
          <w:numId w:val="1"/>
        </w:numPr>
      </w:pPr>
      <w:r>
        <w:t>Sudski registar ovog suda</w:t>
      </w:r>
    </w:p>
    <w:p w:rsidRDefault="00406EDF" w:rsidP="00406EDF" w:rsidR="00406EDF">
      <w:pPr>
        <w:numPr>
          <w:ilvl w:val="0"/>
          <w:numId w:val="1"/>
        </w:numPr>
      </w:pPr>
      <w:r>
        <w:t xml:space="preserve">Direktor dužnika Marija Brkić, Čakovec, </w:t>
      </w:r>
      <w:proofErr w:type="spellStart"/>
      <w:r>
        <w:t>Štrosmajerova</w:t>
      </w:r>
      <w:proofErr w:type="spellEnd"/>
      <w:r>
        <w:t xml:space="preserve"> 7</w:t>
      </w:r>
    </w:p>
    <w:p w:rsidRDefault="00406EDF" w:rsidP="00406EDF" w:rsidR="00406EDF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Ispostava Čakovec, </w:t>
      </w:r>
      <w:r w:rsidRPr="00BB5B5F">
        <w:t xml:space="preserve">O. </w:t>
      </w:r>
      <w:proofErr w:type="spellStart"/>
      <w:r w:rsidRPr="00BB5B5F">
        <w:t>Keršovanija</w:t>
      </w:r>
      <w:proofErr w:type="spellEnd"/>
      <w:r w:rsidRPr="00BB5B5F">
        <w:t xml:space="preserve"> 11</w:t>
      </w:r>
    </w:p>
    <w:p w:rsidRDefault="00406EDF" w:rsidP="00406EDF" w:rsidR="00406EDF">
      <w:pPr>
        <w:numPr>
          <w:ilvl w:val="0"/>
          <w:numId w:val="1"/>
        </w:numPr>
      </w:pPr>
      <w:r>
        <w:t xml:space="preserve">Stečajni upravitelj </w:t>
      </w:r>
      <w:r w:rsidR="00BA5B45" w:rsidRPr="00BA5B45">
        <w:t xml:space="preserve">David Jakovljević, </w:t>
      </w:r>
      <w:proofErr w:type="spellStart"/>
      <w:r w:rsidR="00BA5B45" w:rsidRPr="00BA5B45">
        <w:t>Kašinska</w:t>
      </w:r>
      <w:proofErr w:type="spellEnd"/>
      <w:r w:rsidR="00BA5B45" w:rsidRPr="00BA5B45">
        <w:t xml:space="preserve"> 7, 10360 Sesvete</w:t>
      </w:r>
    </w:p>
    <w:p w:rsidRDefault="00406EDF" w:rsidP="00406EDF" w:rsidR="00406EDF">
      <w:pPr>
        <w:numPr>
          <w:ilvl w:val="0"/>
          <w:numId w:val="1"/>
        </w:numPr>
      </w:pPr>
      <w:r>
        <w:t>E-oglasna ploča suda</w:t>
      </w:r>
    </w:p>
    <w:p w:rsidRDefault="00406EDF" w:rsidP="00406EDF" w:rsidR="00406EDF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4204C2" w:rsidR="004204C2"/>
    <w:sectPr w:rsidR="004204C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C1A" w:rsidP="00406EDF" w:rsidR="00E67C1A">
      <w:r>
        <w:separator/>
      </w:r>
    </w:p>
  </w:endnote>
  <w:endnote w:id="0" w:type="continuationSeparator">
    <w:p w:rsidRDefault="00E67C1A" w:rsidP="00406EDF" w:rsidR="00E67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C1A" w:rsidP="00406EDF" w:rsidR="00E67C1A">
      <w:r>
        <w:separator/>
      </w:r>
    </w:p>
  </w:footnote>
  <w:footnote w:id="0" w:type="continuationSeparator">
    <w:p w:rsidRDefault="00E67C1A" w:rsidP="00406EDF" w:rsidR="00E67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EDF" w:rsidP="00406EDF" w:rsidR="00406EDF">
    <w:pPr>
      <w:pStyle w:val="Zaglavlje"/>
      <w:jc w:val="right"/>
    </w:pPr>
    <w:r>
      <w:t>Poslovni broj: 1 St-755/15-5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418626F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140"/>
    <w:rsid w:val="00082987"/>
    <w:rsid w:val="00247140"/>
    <w:rsid w:val="00406EDF"/>
    <w:rsid w:val="004204C2"/>
    <w:rsid w:val="00BA5B45"/>
    <w:rsid w:val="00E67C1A"/>
    <w:rsid w:val="00F3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ED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6E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6E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D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06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EDF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EDF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B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5B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5B4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5B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5B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ED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6E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6E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D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06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EDF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EDF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B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5B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5B4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5B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5B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95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SM-GRADNJA društvo s ograničenom odgovornošću za građevinarstvo, trgovinu i usluge</izvorni_sadrzaj>
    <derivirana_varijabla naziv="DomainObject.Predmet.ProtustrankaFormated_1">  SM-GRADNJA društvo s ograničenom odgovornošću za građevinarstvo, trgovinu i usluge</derivirana_varijabla>
  </DomainObject.Predmet.ProtustrankaFormated>
  <DomainObject.Predmet.ProtustrankaFormatedOIB>
    <izvorni_sadrzaj>  SM-GRADNJA društvo s ograničenom odgovornošću za građevinarstvo, trgovinu i usluge, OIB 09134831542</izvorni_sadrzaj>
    <derivirana_varijabla naziv="DomainObject.Predmet.ProtustrankaFormatedOIB_1">  SM-GRADNJA društvo s ograničenom odgovornošću za građevinarstvo, trgovinu i usluge, OIB 09134831542</derivirana_varijabla>
  </DomainObject.Predmet.ProtustrankaFormatedOIB>
  <DomainObject.Predmet.ProtustrankaFormatedWithAdress>
    <izvorni_sadrzaj> SM-GRADNJA društvo s ograničenom odgovornošću za građevinarstvo, trgovinu i usluge, Štrosmajerova 7, 40000 Čakovec</izvorni_sadrzaj>
    <derivirana_varijabla naziv="DomainObject.Predmet.ProtustrankaFormatedWithAdress_1"> SM-GRADNJA društvo s ograničenom odgovornošću za građevinarstvo, trgovinu i usluge, Štrosmajerova 7, 40000 Čakovec</derivirana_varijabla>
  </DomainObject.Predmet.ProtustrankaFormatedWithAdress>
  <DomainObject.Predmet.ProtustrankaFormatedWithAdressOIB>
    <izvorni_sadrzaj> SM-GRADNJA društvo s ograničenom odgovornošću za građevinarstvo, trgovinu i usluge, OIB 09134831542, Štrosmajerova 7, 40000 Čakovec</izvorni_sadrzaj>
    <derivirana_varijabla naziv="DomainObject.Predmet.ProtustrankaFormatedWithAdressOIB_1"> SM-GRADNJA društvo s ograničenom odgovornošću za građevinarstvo, trgovinu i usluge, OIB 09134831542, Štrosmajerova 7, 40000 Čakovec</derivirana_varijabla>
  </DomainObject.Predmet.ProtustrankaFormatedWithAdressOIB>
  <DomainObject.Predmet.ProtustrankaWithAdress>
    <izvorni_sadrzaj>SM-GRADNJA društvo s ograničenom odgovornošću za građevinarstvo, trgovinu i usluge Štrosmajerova 7, 40000 Čakovec</izvorni_sadrzaj>
    <derivirana_varijabla naziv="DomainObject.Predmet.ProtustrankaWithAdress_1">SM-GRADNJA društvo s ograničenom odgovornošću za građevinarstvo, trgovinu i usluge Štrosmajerova 7, 40000 Čakovec</derivirana_varijabla>
  </DomainObject.Predmet.ProtustrankaWithAdress>
  <DomainObject.Predmet.ProtustrankaWithAdressOIB>
    <izvorni_sadrzaj>SM-GRADNJA društvo s ograničenom odgovornošću za građevinarstvo, trgovinu i usluge, OIB 09134831542, Štrosmajerova 7, 40000 Čakovec</izvorni_sadrzaj>
    <derivirana_varijabla naziv="DomainObject.Predmet.ProtustrankaWithAdressOIB_1">SM-GRADNJA društvo s ograničenom odgovornošću za građevinarstvo, trgovinu i usluge, OIB 09134831542, Štrosmajerova 7, 40000 Čakovec</derivirana_varijabla>
  </DomainObject.Predmet.ProtustrankaWithAdressOIB>
  <DomainObject.Predmet.ProtustrankaNazivFormated>
    <izvorni_sadrzaj>SM-GRADNJA društvo s ograničenom odgovornošću za građevinarstvo, trgovinu i usluge</izvorni_sadrzaj>
    <derivirana_varijabla naziv="DomainObject.Predmet.ProtustrankaNazivFormated_1">SM-GRADNJA društvo s ograničenom odgovornošću za građevinarstvo, trgovinu i usluge</derivirana_varijabla>
  </DomainObject.Predmet.ProtustrankaNazivFormated>
  <DomainObject.Predmet.ProtustrankaNazivFormatedOIB>
    <izvorni_sadrzaj>SM-GRADNJA društvo s ograničenom odgovornošću za građevinarstvo, trgovinu i usluge, OIB 09134831542</izvorni_sadrzaj>
    <derivirana_varijabla naziv="DomainObject.Predmet.ProtustrankaNazivFormatedOIB_1">SM-GRADNJA društvo s ograničenom odgovornošću za građevinarstvo, trgovinu i usluge, OIB 09134831542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396919.64</izvorni_sadrzaj>
    <derivirana_varijabla naziv="DomainObject.Predmet.TrenutnaVrijednost_1">396919.64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SM-GRADNJA društvo s ograničenom odgovornošću za građevinarstvo, trgovinu i usluge</item>
    </izvorni_sadrzaj>
    <derivirana_varijabla naziv="DomainObject.Predmet.ProtuStrankaListFormated_1">
      <item>SM-GRADNJA društvo s ograničenom odgovornošću za građevinarstvo, trgovinu i usluge</item>
    </derivirana_varijabla>
  </DomainObject.Predmet.ProtuStrankaListFormated>
  <DomainObject.Predmet.ProtuStrankaListFormatedOIB>
    <izvorni_sadrzaj>
      <item>SM-GRADNJA društvo s ograničenom odgovornošću za građevinarstvo, trgovinu i usluge, OIB 09134831542</item>
    </izvorni_sadrzaj>
    <derivirana_varijabla naziv="DomainObject.Predmet.ProtuStrankaListFormatedOIB_1">
      <item>SM-GRADNJA društvo s ograničenom odgovornošću za građevinarstvo, trgovinu i usluge, OIB 09134831542</item>
    </derivirana_varijabla>
  </DomainObject.Predmet.ProtuStrankaListFormatedOIB>
  <DomainObject.Predmet.ProtuStrankaListFormatedWithAdress>
    <izvorni_sadrzaj>
      <item>SM-GRADNJA društvo s ograničenom odgovornošću za građevinarstvo, trgovinu i usluge, Štrosmajerova 7, 40000 Čakovec</item>
    </izvorni_sadrzaj>
    <derivirana_varijabla naziv="DomainObject.Predmet.ProtuStrankaListFormatedWithAdress_1">
      <item>SM-GRADNJA društvo s ograničenom odgovornošću za građevinarstvo, trgovinu i usluge, Štrosmajerova 7, 40000 Čakovec</item>
    </derivirana_varijabla>
  </DomainObject.Predmet.ProtuStrankaListFormatedWithAdress>
  <DomainObject.Predmet.ProtuStrankaListFormatedWithAdressOIB>
    <izvorni_sadrzaj>
      <item>SM-GRADNJA društvo s ograničenom odgovornošću za građevinarstvo, trgovinu i usluge, OIB 09134831542, Štrosmajerova 7, 40000 Čakovec</item>
    </izvorni_sadrzaj>
    <derivirana_varijabla naziv="DomainObject.Predmet.ProtuStrankaListFormatedWithAdressOIB_1">
      <item>SM-GRADNJA društvo s ograničenom odgovornošću za građevinarstvo, trgovinu i usluge, OIB 09134831542, Štrosmajerova 7, 40000 Čakovec</item>
    </derivirana_varijabla>
  </DomainObject.Predmet.ProtuStrankaListFormatedWithAdressOIB>
  <DomainObject.Predmet.ProtuStrankaListNazivFormated>
    <izvorni_sadrzaj>
      <item>SM-GRADNJA društvo s ograničenom odgovornošću za građevinarstvo, trgovinu i usluge</item>
    </izvorni_sadrzaj>
    <derivirana_varijabla naziv="DomainObject.Predmet.ProtuStrankaListNazivFormated_1">
      <item>SM-GRADNJA društvo s ograničenom odgovornošću za građevinarstvo, trgovinu i usluge</item>
    </derivirana_varijabla>
  </DomainObject.Predmet.ProtuStrankaListNazivFormated>
  <DomainObject.Predmet.ProtuStrankaListNazivFormatedOIB>
    <izvorni_sadrzaj>
      <item>SM-GRADNJA društvo s ograničenom odgovornošću za građevinarstvo, trgovinu i usluge, OIB 09134831542</item>
    </izvorni_sadrzaj>
    <derivirana_varijabla naziv="DomainObject.Predmet.ProtuStrankaListNazivFormatedOIB_1">
      <item>SM-GRADNJA društvo s ograničenom odgovornošću za građevinarstvo, trgovinu i usluge, OIB 09134831542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SM-GRADNJA društvo s ograničenom odgovornošću za građevinarstvo, trgovinu i usluge</izvorni_sadrzaj>
    <derivirana_varijabla naziv="DomainObject.Predmet.ProtustrankaIDrugi_1">SM-GRADNJA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SM-GRADNJA društvo s ograničenom odgovornošću za građevinarstvo, trgovinu i usluge, OIB 09134831542, Štrosmajerova 7, 40000 Čakovec</izvorni_sadrzaj>
    <derivirana_varijabla naziv="DomainObject.Predmet.ProtustrankaIDrugiAdressOIB_1">SM-GRADNJA društvo s ograničenom odgovornošću za građevinarstvo, trgovinu i usluge, OIB 09134831542, Štrosmajerova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SM-GRADNJA društvo s ograničenom odgovornošću za građevinarstvo, trgovinu i usluge</item>
      <item>E-oglasna ploča</item>
      <item>Sudski registar</item>
    </izvorni_sadrzaj>
    <derivirana_varijabla naziv="DomainObject.Predmet.SudioniciListNaziv_1">
      <item>Financijska agencija</item>
      <item>SM-GRADNJA društvo s ograničenom odgovornošću za građevinarstvo,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SM-GRADNJA društvo s ograničenom odgovornošću za građevinarstvo, trgovinu i usluge, OIB 09134831542, Štrosmajerova 7,40000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SM-GRADNJA društvo s ograničenom odgovornošću za građevinarstvo, trgovinu i usluge, OIB 09134831542, Štrosmajerova 7,40000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09134831542</item>
      <item>, OIB null</item>
      <item>, OIB null</item>
    </izvorni_sadrzaj>
    <derivirana_varijabla naziv="DomainObject.Predmet.SudioniciListNazivOIB_1">
      <item>, OIB 85821130368</item>
      <item>, OIB 09134831542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2825</properties:Characters>
  <properties:Lines>83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2015-12-17T12:04:00Z</dcterms:created>
  <dc:creator>Tea Meister</dc:creator>
  <dc:description/>
  <cp:keywords/>
  <cp:lastModifiedBy>Tea Meister</cp:lastModifiedBy>
  <cp:lastPrinted>2015-12-29T09:44:00Z</cp:lastPrinted>
  <dcterms:modified xmlns:xsi="http://www.w3.org/2001/XMLSchema-instance" xsi:type="dcterms:W3CDTF">2015-12-29T09:44:00Z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