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83b3" w14:paraId="90e83b3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EA1E99">
        <w:rPr>
          <w:rFonts w:cs="Times New Roman" w:eastAsia="Times New Roman"/>
          <w:szCs w:val="24"/>
          <w:lang w:eastAsia="hr-HR"/>
        </w:rPr>
        <w:t>IVARO d.o.o. Cerovlje, Novaki Pazinski 87</w:t>
      </w:r>
      <w:r>
        <w:rPr>
          <w:szCs w:val="24"/>
        </w:rPr>
        <w:t xml:space="preserve">, OIB </w:t>
      </w:r>
      <w:r w:rsidR="00EA1E99">
        <w:rPr>
          <w:szCs w:val="24"/>
        </w:rPr>
        <w:t>09362940662</w:t>
      </w:r>
      <w:r>
        <w:rPr>
          <w:szCs w:val="24"/>
        </w:rPr>
        <w:t xml:space="preserve">, MBS </w:t>
      </w:r>
      <w:r w:rsidR="00EA1E99">
        <w:rPr>
          <w:szCs w:val="24"/>
        </w:rPr>
        <w:t>040055168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B11374">
        <w:rPr>
          <w:rFonts w:cs="Times New Roman" w:eastAsia="Times New Roman"/>
          <w:szCs w:val="24"/>
          <w:lang w:eastAsia="hr-HR"/>
        </w:rPr>
        <w:t>17</w:t>
      </w:r>
      <w:r w:rsidR="00FE0612">
        <w:rPr>
          <w:rFonts w:cs="Times New Roman" w:eastAsia="Times New Roman"/>
          <w:szCs w:val="24"/>
          <w:lang w:eastAsia="hr-HR"/>
        </w:rPr>
        <w:t xml:space="preserve">. </w:t>
      </w:r>
      <w:r w:rsidR="00B11374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A1E99">
        <w:rPr>
          <w:rFonts w:cs="Times New Roman" w:eastAsia="Times New Roman"/>
          <w:szCs w:val="24"/>
          <w:lang w:eastAsia="hr-HR"/>
        </w:rPr>
        <w:t>IVARO d.o.o. Cerovlje, Novaki Pazinski 87</w:t>
      </w:r>
      <w:r w:rsidR="00EA1E99">
        <w:rPr>
          <w:szCs w:val="24"/>
        </w:rPr>
        <w:t>, OIB 09362940662, MBS 040055168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EA1E99">
        <w:rPr>
          <w:rFonts w:cs="Times New Roman" w:eastAsia="Times New Roman"/>
          <w:szCs w:val="24"/>
          <w:lang w:eastAsia="hr-HR"/>
        </w:rPr>
        <w:t>28</w:t>
      </w:r>
      <w:r w:rsidR="00AD27E3">
        <w:rPr>
          <w:rFonts w:cs="Times New Roman" w:eastAsia="Times New Roman"/>
          <w:szCs w:val="24"/>
          <w:lang w:eastAsia="hr-HR"/>
        </w:rPr>
        <w:t xml:space="preserve">. </w:t>
      </w:r>
      <w:r w:rsidR="00EA1E99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06F51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A1E99">
        <w:rPr>
          <w:szCs w:val="24"/>
        </w:rPr>
        <w:t>28</w:t>
      </w:r>
      <w:r w:rsidR="00AD27E3">
        <w:rPr>
          <w:szCs w:val="24"/>
        </w:rPr>
        <w:t xml:space="preserve">. </w:t>
      </w:r>
      <w:r w:rsidR="00EA1E99">
        <w:rPr>
          <w:szCs w:val="24"/>
        </w:rPr>
        <w:t>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EA1E99">
        <w:rPr>
          <w:szCs w:val="24"/>
        </w:rPr>
        <w:t>176</w:t>
      </w:r>
      <w:r w:rsidR="00106F51">
        <w:rPr>
          <w:szCs w:val="24"/>
        </w:rPr>
        <w:t>.</w:t>
      </w:r>
      <w:r w:rsidR="00EA1E99">
        <w:rPr>
          <w:szCs w:val="24"/>
        </w:rPr>
        <w:t>958</w:t>
      </w:r>
      <w:r w:rsidR="00106F51">
        <w:rPr>
          <w:szCs w:val="24"/>
        </w:rPr>
        <w:t>,</w:t>
      </w:r>
      <w:r w:rsidR="00EA1E99">
        <w:rPr>
          <w:szCs w:val="24"/>
        </w:rPr>
        <w:t>90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EA1E99">
        <w:rPr>
          <w:rFonts w:cs="Times New Roman" w:eastAsia="Times New Roman"/>
          <w:szCs w:val="24"/>
          <w:lang w:eastAsia="hr-HR"/>
        </w:rPr>
        <w:t>108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EA1E99">
        <w:rPr>
          <w:rFonts w:cs="Times New Roman" w:eastAsia="Times New Roman"/>
          <w:szCs w:val="24"/>
          <w:lang w:eastAsia="hr-HR"/>
        </w:rPr>
        <w:t>108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43AEA">
        <w:rPr>
          <w:szCs w:val="24"/>
        </w:rPr>
        <w:t>19</w:t>
      </w:r>
      <w:r w:rsidR="00FE0612">
        <w:rPr>
          <w:szCs w:val="24"/>
        </w:rPr>
        <w:t xml:space="preserve">. </w:t>
      </w:r>
      <w:r w:rsidR="00B11374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8E1803">
        <w:rPr>
          <w:szCs w:val="24"/>
        </w:rPr>
        <w:t>, v.r.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26F" w:rsidP="00F7534F" w:rsidR="0045126F">
      <w:r>
        <w:separator/>
      </w:r>
    </w:p>
  </w:endnote>
  <w:endnote w:id="0" w:type="continuationSeparator">
    <w:p w:rsidRDefault="0045126F" w:rsidP="00F7534F" w:rsidR="00451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26F" w:rsidP="00F7534F" w:rsidR="0045126F">
      <w:r>
        <w:separator/>
      </w:r>
    </w:p>
  </w:footnote>
  <w:footnote w:id="0" w:type="continuationSeparator">
    <w:p w:rsidRDefault="0045126F" w:rsidP="00F7534F" w:rsidR="004512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EA1E99">
      <w:t>108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62346"/>
    <w:rsid w:val="000D2A0C"/>
    <w:rsid w:val="00106F51"/>
    <w:rsid w:val="00150DE9"/>
    <w:rsid w:val="002042EA"/>
    <w:rsid w:val="002B314D"/>
    <w:rsid w:val="00323A2F"/>
    <w:rsid w:val="00367EB9"/>
    <w:rsid w:val="003C6DCE"/>
    <w:rsid w:val="0045126F"/>
    <w:rsid w:val="004A5FA0"/>
    <w:rsid w:val="004D3499"/>
    <w:rsid w:val="00554834"/>
    <w:rsid w:val="005B0D83"/>
    <w:rsid w:val="005C4AEC"/>
    <w:rsid w:val="005E7B36"/>
    <w:rsid w:val="00691A34"/>
    <w:rsid w:val="006E7CDE"/>
    <w:rsid w:val="0073670E"/>
    <w:rsid w:val="007D4202"/>
    <w:rsid w:val="00827925"/>
    <w:rsid w:val="0086578A"/>
    <w:rsid w:val="008E1803"/>
    <w:rsid w:val="00943AEA"/>
    <w:rsid w:val="00960E3E"/>
    <w:rsid w:val="009676C7"/>
    <w:rsid w:val="009B65C8"/>
    <w:rsid w:val="00A81C62"/>
    <w:rsid w:val="00AD27E3"/>
    <w:rsid w:val="00AE1905"/>
    <w:rsid w:val="00B11374"/>
    <w:rsid w:val="00B80E50"/>
    <w:rsid w:val="00BA2EBB"/>
    <w:rsid w:val="00BE0A01"/>
    <w:rsid w:val="00C21F2F"/>
    <w:rsid w:val="00C56EB7"/>
    <w:rsid w:val="00D35762"/>
    <w:rsid w:val="00DB5A3B"/>
    <w:rsid w:val="00E0329B"/>
    <w:rsid w:val="00E47590"/>
    <w:rsid w:val="00EA1E99"/>
    <w:rsid w:val="00F51E16"/>
    <w:rsid w:val="00F7534F"/>
    <w:rsid w:val="00F809D1"/>
    <w:rsid w:val="00FB709F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1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8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80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8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8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1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8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80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8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8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IVARO d.o.o. CEROVLJE</izvorni_sadrzaj>
    <derivirana_varijabla naziv="DomainObject.Predmet.ProtustrankaFormated_1">  IVARO d.o.o. CEROVLJE</derivirana_varijabla>
  </DomainObject.Predmet.ProtustrankaFormated>
  <DomainObject.Predmet.ProtustrankaFormatedOIB>
    <izvorni_sadrzaj>  IVARO d.o.o. CEROVLJE, OIB 09362940662</izvorni_sadrzaj>
    <derivirana_varijabla naziv="DomainObject.Predmet.ProtustrankaFormatedOIB_1">  IVARO d.o.o. CEROVLJE, OIB 09362940662</derivirana_varijabla>
  </DomainObject.Predmet.ProtustrankaFormatedOIB>
  <DomainObject.Predmet.ProtustrankaFormatedWithAdress>
    <izvorni_sadrzaj> IVARO d.o.o. CEROVLJE, Novaki Pazinski, Novaki Pazinski 87, 52402 Cerovlje</izvorni_sadrzaj>
    <derivirana_varijabla naziv="DomainObject.Predmet.ProtustrankaFormatedWithAdress_1"> IVARO d.o.o. CEROVLJE, Novaki Pazinski, Novaki Pazinski 87, 52402 Cerovlje</derivirana_varijabla>
  </DomainObject.Predmet.ProtustrankaFormatedWithAdress>
  <DomainObject.Predmet.ProtustrankaFormatedWithAdressOIB>
    <izvorni_sadrzaj> IVARO d.o.o. CEROVLJE, OIB 09362940662, Novaki Pazinski, Novaki Pazinski 87, 52402 Cerovlje</izvorni_sadrzaj>
    <derivirana_varijabla naziv="DomainObject.Predmet.ProtustrankaFormatedWithAdressOIB_1"> IVARO d.o.o. CEROVLJE, OIB 09362940662, Novaki Pazinski, Novaki Pazinski 87, 52402 Cerovlje</derivirana_varijabla>
  </DomainObject.Predmet.ProtustrankaFormatedWithAdressOIB>
  <DomainObject.Predmet.ProtustrankaWithAdress>
    <izvorni_sadrzaj>IVARO d.o.o. CEROVLJE Novaki Pazinski, Novaki Pazinski 87, 52402 Cerovlje</izvorni_sadrzaj>
    <derivirana_varijabla naziv="DomainObject.Predmet.ProtustrankaWithAdress_1">IVARO d.o.o. CEROVLJE Novaki Pazinski, Novaki Pazinski 87, 52402 Cerovlje</derivirana_varijabla>
  </DomainObject.Predmet.ProtustrankaWithAdress>
  <DomainObject.Predmet.ProtustrankaWithAdressOIB>
    <izvorni_sadrzaj>IVARO d.o.o. CEROVLJE, OIB 09362940662, Novaki Pazinski, Novaki Pazinski 87, 52402 Cerovlje</izvorni_sadrzaj>
    <derivirana_varijabla naziv="DomainObject.Predmet.ProtustrankaWithAdressOIB_1">IVARO d.o.o. CEROVLJE, OIB 09362940662, Novaki Pazinski, Novaki Pazinski 87, 52402 Cerovlje</derivirana_varijabla>
  </DomainObject.Predmet.ProtustrankaWithAdressOIB>
  <DomainObject.Predmet.ProtustrankaNazivFormated>
    <izvorni_sadrzaj>IVARO d.o.o. CEROVLJE</izvorni_sadrzaj>
    <derivirana_varijabla naziv="DomainObject.Predmet.ProtustrankaNazivFormated_1">IVARO d.o.o. CEROVLJE</derivirana_varijabla>
  </DomainObject.Predmet.ProtustrankaNazivFormated>
  <DomainObject.Predmet.ProtustrankaNazivFormatedOIB>
    <izvorni_sadrzaj>IVARO d.o.o. CEROVLJE, OIB 09362940662</izvorni_sadrzaj>
    <derivirana_varijabla naziv="DomainObject.Predmet.ProtustrankaNazivFormatedOIB_1">IVARO d.o.o. CEROVLJE, OIB 09362940662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176958.90</izvorni_sadrzaj>
    <derivirana_varijabla naziv="DomainObject.Predmet.TrenutnaVrijednost_1">176958.90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IVARO d.o.o. CEROVLJE</item>
    </izvorni_sadrzaj>
    <derivirana_varijabla naziv="DomainObject.Predmet.ProtuStrankaListFormated_1">
      <item>IVARO d.o.o. CEROVLJE</item>
    </derivirana_varijabla>
  </DomainObject.Predmet.ProtuStrankaListFormated>
  <DomainObject.Predmet.ProtuStrankaListFormatedOIB>
    <izvorni_sadrzaj>
      <item>IVARO d.o.o. CEROVLJE, OIB 09362940662</item>
    </izvorni_sadrzaj>
    <derivirana_varijabla naziv="DomainObject.Predmet.ProtuStrankaListFormatedOIB_1">
      <item>IVARO d.o.o. CEROVLJE, OIB 09362940662</item>
    </derivirana_varijabla>
  </DomainObject.Predmet.ProtuStrankaListFormatedOIB>
  <DomainObject.Predmet.ProtuStrankaListFormatedWithAdress>
    <izvorni_sadrzaj>
      <item>IVARO d.o.o. CEROVLJE, Novaki Pazinski, Novaki Pazinski 87, 52402 Cerovlje</item>
    </izvorni_sadrzaj>
    <derivirana_varijabla naziv="DomainObject.Predmet.ProtuStrankaListFormatedWithAdress_1">
      <item>IVARO d.o.o. CEROVLJE, Novaki Pazinski, Novaki Pazinski 87, 52402 Cerovlje</item>
    </derivirana_varijabla>
  </DomainObject.Predmet.ProtuStrankaListFormatedWithAdress>
  <DomainObject.Predmet.ProtuStrankaListFormatedWithAdressOIB>
    <izvorni_sadrzaj>
      <item>IVARO d.o.o. CEROVLJE, OIB 09362940662, Novaki Pazinski, Novaki Pazinski 87, 52402 Cerovlje</item>
    </izvorni_sadrzaj>
    <derivirana_varijabla naziv="DomainObject.Predmet.ProtuStrankaListFormatedWithAdressOIB_1">
      <item>IVARO d.o.o. CEROVLJE, OIB 09362940662, Novaki Pazinski, Novaki Pazinski 87, 52402 Cerovlje</item>
    </derivirana_varijabla>
  </DomainObject.Predmet.ProtuStrankaListFormatedWithAdressOIB>
  <DomainObject.Predmet.ProtuStrankaListNazivFormated>
    <izvorni_sadrzaj>
      <item>IVARO d.o.o. CEROVLJE</item>
    </izvorni_sadrzaj>
    <derivirana_varijabla naziv="DomainObject.Predmet.ProtuStrankaListNazivFormated_1">
      <item>IVARO d.o.o. CEROVLJE</item>
    </derivirana_varijabla>
  </DomainObject.Predmet.ProtuStrankaListNazivFormated>
  <DomainObject.Predmet.ProtuStrankaListNazivFormatedOIB>
    <izvorni_sadrzaj>
      <item>IVARO d.o.o. CEROVLJE, OIB 09362940662</item>
    </izvorni_sadrzaj>
    <derivirana_varijabla naziv="DomainObject.Predmet.ProtuStrankaListNazivFormatedOIB_1">
      <item>IVARO d.o.o. CEROVLJE, OIB 09362940662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IVARO d.o.o. CEROVLJE</izvorni_sadrzaj>
    <derivirana_varijabla naziv="DomainObject.Predmet.ProtustrankaIDrugi_1">IVARO d.o.o. CEROVLJE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IVARO d.o.o. CEROVLJE, OIB 09362940662, Novaki Pazinski, Novaki Pazinski 87, 52402 Cerovlje</izvorni_sadrzaj>
    <derivirana_varijabla naziv="DomainObject.Predmet.ProtustrankaIDrugiAdressOIB_1">IVARO d.o.o. CEROVLJE, OIB 09362940662, Novaki Pazinski, Novaki Pazinski 87,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IVARO d.o.o. CEROVLJE</item>
    </izvorni_sadrzaj>
    <derivirana_varijabla naziv="DomainObject.Predmet.SudioniciListNaziv_1">
      <item>FINANCIJSKA AGENCIJA, RC RIJEKA, PODRUŽNICA PULA, PULA</item>
      <item>IVARO d.o.o. CEROVLJE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IVARO d.o.o. CEROVLJE, OIB 09362940662, Novaki Pazinski, Novaki Pazinski 87,52402 Cerovlje</item>
    </izvorni_sadrzaj>
    <derivirana_varijabla naziv="DomainObject.Predmet.SudioniciListAdressOIB_1">
      <item>FINANCIJSKA AGENCIJA, RC RIJEKA, PODRUŽNICA PULA, PULA, OIB 85821130368, F. Kurelca 8,51000 Rijeka</item>
      <item>IVARO d.o.o. CEROVLJE, OIB 09362940662, Novaki Pazinski, Novaki Pazinski 87,52402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09362940662</item>
    </izvorni_sadrzaj>
    <derivirana_varijabla naziv="DomainObject.Predmet.SudioniciListNazivOIB_1">
      <item>, OIB 85821130368</item>
      <item>, OIB 09362940662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479</properties:Words>
  <properties:Characters>2674</properties:Characters>
  <properties:Lines>50</properties:Lines>
  <properties:Paragraphs>12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Mihaela Kaligari</dc:creator>
  <cp:lastModifiedBy>Kristina Pauletić</cp:lastModifiedBy>
  <cp:lastPrinted>2018-04-19T05:57:00Z</cp:lastPrinted>
  <dcterms:modified xmlns:xsi="http://www.w3.org/2001/XMLSchema-instance" xsi:type="dcterms:W3CDTF">2018-04-19T12:25:00Z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(St-108-18 IVARO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