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4f99" w14:paraId="e9a4f99" w:rsidRDefault="00D62CA8" w:rsidP="00D62CA8" w:rsidR="00D62CA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CA8" w:rsidP="00D62CA8" w:rsidR="00D62CA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62CA8" w:rsidP="00D62CA8" w:rsidR="00D62C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62CA8" w:rsidP="00D62CA8" w:rsidR="00D62C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62CA8" w:rsidP="00D62CA8" w:rsidR="00D62CA8"/>
    <w:p w:rsidRDefault="00D62CA8" w:rsidP="00D62CA8" w:rsidR="00D62C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62CA8" w:rsidP="00D62CA8" w:rsidR="00D62C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62CA8" w:rsidP="00D62CA8" w:rsidR="00D62C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9734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THESIS d. o. o. Baderna, Baderna 38, OIB 89584747947,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62CA8" w:rsidP="00D62CA8" w:rsidR="00D62C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62CA8" w:rsidP="00D62CA8" w:rsidR="00D62C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2CA8" w:rsidP="00D62CA8" w:rsidR="00D62C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THESIS d. o. o. Baderna, Baderna 38, OIB 89584747947.</w:t>
      </w: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THESIS d. o. o. Baderna.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1329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45.039,20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62CA8" w:rsidP="00D62CA8" w:rsidR="00D62C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62CA8" w:rsidP="00D62CA8" w:rsidR="00D62CA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62CA8" w:rsidP="00D62CA8" w:rsidR="00D62C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62CA8" w:rsidP="00D62CA8" w:rsidR="00D62C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62CA8" w:rsidP="00D62CA8" w:rsidR="00D62C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62CA8" w:rsidP="00D62CA8" w:rsidR="00D62C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62CA8" w:rsidP="00D62CA8" w:rsidR="00D62C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62CA8" w:rsidP="00D62CA8" w:rsidR="00D62C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62CA8" w:rsidP="00D62CA8" w:rsidR="00D62C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>
      <w:pPr>
        <w:tabs>
          <w:tab w:pos="4116" w:val="left"/>
        </w:tabs>
      </w:pPr>
    </w:p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 w:rsidRPr="00D05CA9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D62CA8" w:rsidP="00D62CA8" w:rsidR="00D62CA8"/>
    <w:p w:rsidRDefault="0037442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BBC" w:rsidP="00D62CA8" w:rsidR="003A7BBC">
      <w:r>
        <w:separator/>
      </w:r>
    </w:p>
  </w:endnote>
  <w:endnote w:id="0" w:type="continuationSeparator">
    <w:p w:rsidRDefault="003A7BBC" w:rsidP="00D62CA8" w:rsidR="003A7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BBC" w:rsidP="00D62CA8" w:rsidR="003A7BBC">
      <w:r>
        <w:separator/>
      </w:r>
    </w:p>
  </w:footnote>
  <w:footnote w:id="0" w:type="continuationSeparator">
    <w:p w:rsidRDefault="003A7BBC" w:rsidP="00D62CA8" w:rsidR="003A7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BBC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442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30</w:t>
    </w:r>
    <w:r w:rsidR="00D62CA8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BBC" w:rsidP="00A81E97" w:rsidR="00A81E97">
    <w:pPr>
      <w:pStyle w:val="Zaglavlje"/>
      <w:jc w:val="right"/>
    </w:pPr>
    <w:r>
      <w:t>11 St-30</w:t>
    </w:r>
    <w:r w:rsidR="00D62CA8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FBF"/>
    <w:rsid w:val="00374425"/>
    <w:rsid w:val="003A7BBC"/>
    <w:rsid w:val="004A3FBF"/>
    <w:rsid w:val="009A6044"/>
    <w:rsid w:val="00BF033F"/>
    <w:rsid w:val="00D6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C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2C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C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C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2C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2C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2C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4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4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42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4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4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C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2C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C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C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2C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2C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2C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4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4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42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4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4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THESIS d.o.o. BADERNA</izvorni_sadrzaj>
    <derivirana_varijabla naziv="DomainObject.Predmet.ProtustrankaFormated_1">  THESIS d.o.o. BADERNA</derivirana_varijabla>
  </DomainObject.Predmet.ProtustrankaFormated>
  <DomainObject.Predmet.ProtustrankaFormatedOIB>
    <izvorni_sadrzaj>  THESIS d.o.o. BADERNA, OIB 89584747947</izvorni_sadrzaj>
    <derivirana_varijabla naziv="DomainObject.Predmet.ProtustrankaFormatedOIB_1">  THESIS d.o.o. BADERNA, OIB 89584747947</derivirana_varijabla>
  </DomainObject.Predmet.ProtustrankaFormatedOIB>
  <DomainObject.Predmet.ProtustrankaFormatedWithAdress>
    <izvorni_sadrzaj> THESIS d.o.o. BADERNA, Baderna 38, 52445 Baderna</izvorni_sadrzaj>
    <derivirana_varijabla naziv="DomainObject.Predmet.ProtustrankaFormatedWithAdress_1"> THESIS d.o.o. BADERNA, Baderna 38, 52445 Baderna</derivirana_varijabla>
  </DomainObject.Predmet.ProtustrankaFormatedWithAdress>
  <DomainObject.Predmet.ProtustrankaFormatedWithAdressOIB>
    <izvorni_sadrzaj> THESIS d.o.o. BADERNA, OIB 89584747947, Baderna 38, 52445 Baderna</izvorni_sadrzaj>
    <derivirana_varijabla naziv="DomainObject.Predmet.ProtustrankaFormatedWithAdressOIB_1"> THESIS d.o.o. BADERNA, OIB 89584747947, Baderna 38, 52445 Baderna</derivirana_varijabla>
  </DomainObject.Predmet.ProtustrankaFormatedWithAdressOIB>
  <DomainObject.Predmet.ProtustrankaWithAdress>
    <izvorni_sadrzaj>THESIS d.o.o. BADERNA Baderna 38, 52445 Baderna</izvorni_sadrzaj>
    <derivirana_varijabla naziv="DomainObject.Predmet.ProtustrankaWithAdress_1">THESIS d.o.o. BADERNA Baderna 38, 52445 Baderna</derivirana_varijabla>
  </DomainObject.Predmet.ProtustrankaWithAdress>
  <DomainObject.Predmet.ProtustrankaWithAdressOIB>
    <izvorni_sadrzaj>THESIS d.o.o. BADERNA, OIB 89584747947, Baderna 38, 52445 Baderna</izvorni_sadrzaj>
    <derivirana_varijabla naziv="DomainObject.Predmet.ProtustrankaWithAdressOIB_1">THESIS d.o.o. BADERNA, OIB 89584747947, Baderna 38, 52445 Baderna</derivirana_varijabla>
  </DomainObject.Predmet.ProtustrankaWithAdressOIB>
  <DomainObject.Predmet.ProtustrankaNazivFormated>
    <izvorni_sadrzaj>THESIS d.o.o. BADERNA</izvorni_sadrzaj>
    <derivirana_varijabla naziv="DomainObject.Predmet.ProtustrankaNazivFormated_1">THESIS d.o.o. BADERNA</derivirana_varijabla>
  </DomainObject.Predmet.ProtustrankaNazivFormated>
  <DomainObject.Predmet.ProtustrankaNazivFormatedOIB>
    <izvorni_sadrzaj>THESIS d.o.o. BADERNA, OIB 89584747947</izvorni_sadrzaj>
    <derivirana_varijabla naziv="DomainObject.Predmet.ProtustrankaNazivFormatedOIB_1">THESIS d.o.o. BADERNA, OIB 89584747947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45039.20</izvorni_sadrzaj>
    <derivirana_varijabla naziv="DomainObject.Predmet.TrenutnaVrijednost_1">45039.20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THESIS d.o.o. BADERNA</item>
    </izvorni_sadrzaj>
    <derivirana_varijabla naziv="DomainObject.Predmet.ProtuStrankaListFormated_1">
      <item>THESIS d.o.o. BADERNA</item>
    </derivirana_varijabla>
  </DomainObject.Predmet.ProtuStrankaListFormated>
  <DomainObject.Predmet.ProtuStrankaListFormatedOIB>
    <izvorni_sadrzaj>
      <item>THESIS d.o.o. BADERNA, OIB 89584747947</item>
    </izvorni_sadrzaj>
    <derivirana_varijabla naziv="DomainObject.Predmet.ProtuStrankaListFormatedOIB_1">
      <item>THESIS d.o.o. BADERNA, OIB 89584747947</item>
    </derivirana_varijabla>
  </DomainObject.Predmet.ProtuStrankaListFormatedOIB>
  <DomainObject.Predmet.ProtuStrankaListFormatedWithAdress>
    <izvorni_sadrzaj>
      <item>THESIS d.o.o. BADERNA, Baderna 38, 52445 Baderna</item>
    </izvorni_sadrzaj>
    <derivirana_varijabla naziv="DomainObject.Predmet.ProtuStrankaListFormatedWithAdress_1">
      <item>THESIS d.o.o. BADERNA, Baderna 38, 52445 Baderna</item>
    </derivirana_varijabla>
  </DomainObject.Predmet.ProtuStrankaListFormatedWithAdress>
  <DomainObject.Predmet.ProtuStrankaListFormatedWithAdressOIB>
    <izvorni_sadrzaj>
      <item>THESIS d.o.o. BADERNA, OIB 89584747947, Baderna 38, 52445 Baderna</item>
    </izvorni_sadrzaj>
    <derivirana_varijabla naziv="DomainObject.Predmet.ProtuStrankaListFormatedWithAdressOIB_1">
      <item>THESIS d.o.o. BADERNA, OIB 89584747947, Baderna 38, 52445 Baderna</item>
    </derivirana_varijabla>
  </DomainObject.Predmet.ProtuStrankaListFormatedWithAdressOIB>
  <DomainObject.Predmet.ProtuStrankaListNazivFormated>
    <izvorni_sadrzaj>
      <item>THESIS d.o.o. BADERNA</item>
    </izvorni_sadrzaj>
    <derivirana_varijabla naziv="DomainObject.Predmet.ProtuStrankaListNazivFormated_1">
      <item>THESIS d.o.o. BADERNA</item>
    </derivirana_varijabla>
  </DomainObject.Predmet.ProtuStrankaListNazivFormated>
  <DomainObject.Predmet.ProtuStrankaListNazivFormatedOIB>
    <izvorni_sadrzaj>
      <item>THESIS d.o.o. BADERNA, OIB 89584747947</item>
    </izvorni_sadrzaj>
    <derivirana_varijabla naziv="DomainObject.Predmet.ProtuStrankaListNazivFormatedOIB_1">
      <item>THESIS d.o.o. BADERNA, OIB 89584747947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THESIS d.o.o. BADERNA</izvorni_sadrzaj>
    <derivirana_varijabla naziv="DomainObject.Predmet.ProtustrankaIDrugi_1">THESIS d.o.o. BADERNA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THESIS d.o.o. BADERNA, OIB 89584747947, Baderna 38, 52445 Baderna</izvorni_sadrzaj>
    <derivirana_varijabla naziv="DomainObject.Predmet.ProtustrankaIDrugiAdressOIB_1">THESIS d.o.o. BADERNA, OIB 89584747947, Baderna 38,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THESIS d.o.o. BADERNA</item>
    </izvorni_sadrzaj>
    <derivirana_varijabla naziv="DomainObject.Predmet.SudioniciListNaziv_1">
      <item>FINANCIJSKA AGENCIJA, RC RIJEKA, PODRUŽNICA PULA, PULA</item>
      <item>THESIS d.o.o. BADERNA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THESIS d.o.o. BADERNA, OIB 89584747947, Baderna 38,52445 Baderna</item>
    </izvorni_sadrzaj>
    <derivirana_varijabla naziv="DomainObject.Predmet.SudioniciListAdressOIB_1">
      <item>FINANCIJSKA AGENCIJA, RC RIJEKA, PODRUŽNICA PULA, PULA, OIB 85821130368, Ulica grada Vukovara 70,Zagreb</item>
      <item>THESIS d.o.o. BADERNA, OIB 89584747947, Baderna 38,52445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89584747947</item>
    </izvorni_sadrzaj>
    <derivirana_varijabla naziv="DomainObject.Predmet.SudioniciListNazivOIB_1">
      <item>, OIB 85821130368</item>
      <item>, OIB 89584747947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1969</properties:Characters>
  <properties:Lines>89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2015-11-23T09:10:00Z</dcterms:created>
  <dc:creator>Mihaela Kaligari</dc:creator>
  <dc:description/>
  <cp:keywords/>
  <cp:lastModifiedBy>Ana Jeromela</cp:lastModifiedBy>
  <cp:lastPrinted>2015-11-30T07:53:00Z</cp:lastPrinted>
  <dcterms:modified xmlns:xsi="http://www.w3.org/2001/XMLSchema-instance" xsi:type="dcterms:W3CDTF">2015-11-30T07:53:00Z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