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df4b" w14:paraId="ab3df4b" w:rsidRDefault="00537E6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7E61" w:rsidP="00537E61" w:rsidR="00537E61">
      <w:pPr>
        <w:pStyle w:val="Bezproreda"/>
      </w:pPr>
      <w:r>
        <w:t xml:space="preserve"> </w:t>
      </w:r>
    </w:p>
    <w:p w:rsidRDefault="00537E61" w:rsidP="00537E61" w:rsidR="00537E61">
      <w:pPr>
        <w:pStyle w:val="Bezproreda"/>
      </w:pPr>
    </w:p>
    <w:p w:rsidRDefault="00537E61" w:rsidP="00537E61" w:rsidR="00AE649C">
      <w:pPr>
        <w:pStyle w:val="Bezproreda"/>
      </w:pPr>
      <w:r>
        <w:t xml:space="preserve">    Republika Hrvatska</w:t>
      </w:r>
    </w:p>
    <w:p w:rsidRDefault="00537E61" w:rsidP="00537E61" w:rsidR="00537E61">
      <w:pPr>
        <w:pStyle w:val="Bezproreda"/>
      </w:pPr>
      <w:r>
        <w:t>Trgovački sud u Bjelovaru</w:t>
      </w:r>
    </w:p>
    <w:p w:rsidRDefault="00537E61" w:rsidP="00537E61" w:rsidR="00537E61">
      <w:pPr>
        <w:pStyle w:val="Bezproreda"/>
      </w:pPr>
      <w:r>
        <w:t>Bjelovar, Dr. I. Lebovića 42.</w:t>
      </w:r>
    </w:p>
    <w:p w:rsidRDefault="00537E61" w:rsidP="00537E61" w:rsidR="00537E61">
      <w:pPr>
        <w:pStyle w:val="Bezproreda"/>
      </w:pPr>
    </w:p>
    <w:p w:rsidRDefault="00537E61" w:rsidP="00537E61" w:rsidR="00537E61">
      <w:pPr>
        <w:pStyle w:val="Bezproreda"/>
        <w:ind w:firstLine="708" w:left="3540"/>
        <w:jc w:val="center"/>
      </w:pPr>
      <w:r>
        <w:t>Poslovni broj: 1 St-424/2019-5</w:t>
      </w:r>
    </w:p>
    <w:p w:rsidRDefault="00537E61" w:rsidP="00537E61" w:rsidR="00537E61">
      <w:pPr>
        <w:pStyle w:val="Bezproreda"/>
      </w:pPr>
    </w:p>
    <w:p w:rsidRDefault="00537E61" w:rsidP="00537E61" w:rsidR="00537E61">
      <w:pPr>
        <w:pStyle w:val="Bezproreda"/>
      </w:pPr>
    </w:p>
    <w:p w:rsidRDefault="00537E61" w:rsidP="00537E61" w:rsidR="00537E61">
      <w:pPr>
        <w:pStyle w:val="Bezproreda"/>
        <w:jc w:val="center"/>
      </w:pPr>
      <w:r>
        <w:t>R E P U B L I K A   H R V A T S K A</w:t>
      </w:r>
    </w:p>
    <w:p w:rsidRDefault="00537E61" w:rsidP="00537E61" w:rsidR="00537E61">
      <w:pPr>
        <w:pStyle w:val="Bezproreda"/>
        <w:jc w:val="center"/>
      </w:pPr>
    </w:p>
    <w:p w:rsidRDefault="00537E61" w:rsidP="00537E61" w:rsidR="00537E61">
      <w:pPr>
        <w:pStyle w:val="Bezproreda"/>
        <w:jc w:val="center"/>
      </w:pPr>
      <w:r>
        <w:t>R J E Š E N J E</w:t>
      </w:r>
    </w:p>
    <w:p w:rsidRDefault="00537E61" w:rsidP="00537E61" w:rsidR="00537E61">
      <w:pPr>
        <w:pStyle w:val="Bezproreda"/>
        <w:jc w:val="center"/>
      </w:pP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AGRAM-ISTRA d.o.o. za poljoprivredu, promet, proizvodnju i trgovinu Zagreb, Jarušćica 1 D, OIB: 40222413751,  5. lipnja 2019. </w:t>
      </w:r>
    </w:p>
    <w:p w:rsidRDefault="00537E61" w:rsidP="00537E61" w:rsidR="00537E61">
      <w:pPr>
        <w:pStyle w:val="Bezproreda"/>
        <w:jc w:val="both"/>
        <w:rPr>
          <w:noProof/>
        </w:rPr>
      </w:pPr>
    </w:p>
    <w:p w:rsidRDefault="00537E61" w:rsidP="00537E61" w:rsidR="00537E6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AGRAM-ISTRA d.o.o. za poljoprivredu, promet, proizvodnju i trgovinu Zagreb, Jarušćica 1 D, OIB: 40222413751,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50-424-19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HR05 540-424-19.</w:t>
      </w:r>
    </w:p>
    <w:p w:rsidRDefault="00537E61" w:rsidP="00537E61" w:rsidR="00537E61">
      <w:pPr>
        <w:pStyle w:val="Bezproreda"/>
        <w:jc w:val="both"/>
        <w:rPr>
          <w:lang w:val="en-GB"/>
        </w:rPr>
      </w:pPr>
    </w:p>
    <w:p w:rsidRDefault="00537E61" w:rsidP="00537E61" w:rsidR="00537E61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jc w:val="center"/>
      </w:pPr>
      <w:r>
        <w:t>Obrazloženje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t xml:space="preserve">Dana 12.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AGRAM-ISTRA d.o.o. za poljoprivredu, promet, proizvodnju i trgovinu Zagreb, Jarušćica 1 D, OIB: 40222413751. Isti</w:t>
      </w:r>
      <w:r>
        <w:t>m rješenjem sazvano je ročište radi izjašnjenja o prijedlogu i raspravi o uvjetima za otvaranje stečajnog postupka.</w:t>
      </w:r>
    </w:p>
    <w:p w:rsidRDefault="00537E61" w:rsidP="00537E61" w:rsidR="00537E61">
      <w:pPr>
        <w:pStyle w:val="Bezproreda"/>
        <w:jc w:val="both"/>
      </w:pPr>
      <w:r>
        <w:t xml:space="preserve"> </w:t>
      </w:r>
    </w:p>
    <w:p w:rsidRDefault="00537E61" w:rsidP="00537E61" w:rsidR="00537E61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t>U Bjelovaru 5. lipnja 2019.</w:t>
      </w: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 w:left="708"/>
        <w:jc w:val="center"/>
      </w:pPr>
      <w:r>
        <w:t>S u d a c</w:t>
      </w:r>
    </w:p>
    <w:p w:rsidRDefault="00537E61" w:rsidP="00537E61" w:rsidR="00537E61">
      <w:pPr>
        <w:pStyle w:val="Bezproreda"/>
        <w:ind w:firstLine="708" w:left="708"/>
        <w:jc w:val="center"/>
      </w:pPr>
      <w:r>
        <w:t>Branka Pleskalt v.r.</w:t>
      </w:r>
    </w:p>
    <w:p w:rsidRDefault="00537E61" w:rsidP="00537E61" w:rsidR="00537E61">
      <w:pPr>
        <w:pStyle w:val="Bezproreda"/>
        <w:ind w:firstLine="708" w:left="708"/>
        <w:jc w:val="center"/>
      </w:pPr>
    </w:p>
    <w:p w:rsidRDefault="00537E61" w:rsidP="00537E61" w:rsidR="00537E61">
      <w:pPr>
        <w:pStyle w:val="Bezproreda"/>
        <w:ind w:firstLine="708" w:left="708"/>
        <w:jc w:val="center"/>
      </w:pPr>
      <w:r>
        <w:t>Za točnost otpravka-ovlašteni službenik</w:t>
      </w:r>
    </w:p>
    <w:p w:rsidRDefault="00537E61" w:rsidP="00537E61" w:rsidR="00537E61">
      <w:pPr>
        <w:pStyle w:val="Bezproreda"/>
        <w:ind w:firstLine="708" w:left="708"/>
        <w:jc w:val="center"/>
      </w:pPr>
      <w:r>
        <w:t>Vesna Dragišić</w:t>
      </w:r>
    </w:p>
    <w:p w:rsidRDefault="00537E61" w:rsidP="00537E61" w:rsidR="00537E61">
      <w:pPr>
        <w:pStyle w:val="Bezproreda"/>
        <w:ind w:firstLine="708" w:left="708"/>
        <w:jc w:val="center"/>
      </w:pPr>
    </w:p>
    <w:p w:rsidRDefault="00537E61" w:rsidP="00537E61" w:rsidR="00537E61">
      <w:pPr>
        <w:pStyle w:val="Bezproreda"/>
        <w:jc w:val="both"/>
      </w:pPr>
    </w:p>
    <w:p w:rsidRDefault="00537E61" w:rsidP="00537E61" w:rsidR="00537E6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37E61" w:rsidP="00537E61" w:rsidR="00537E6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37E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884646"/>
      <w:docPartObj>
        <w:docPartGallery w:val="Page Numbers (Top of Page)"/>
        <w:docPartUnique/>
      </w:docPartObj>
    </w:sdtPr>
    <w:sdtEndPr/>
    <w:sdtContent>
      <w:p w:rsidRDefault="00537E61" w:rsidR="00537E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A73">
          <w:t>2</w:t>
        </w:r>
        <w:r>
          <w:fldChar w:fldCharType="end"/>
        </w:r>
      </w:p>
    </w:sdtContent>
  </w:sdt>
  <w:p w:rsidRDefault="00537E61" w:rsidR="008333A9">
    <w:pPr>
      <w:pStyle w:val="Zaglavlje"/>
    </w:pPr>
    <w:r>
      <w:t>Poslovni broj: 1 St-424/2019-5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E6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A73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5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St-424/2019-5</izvorni_sadrzaj>
    <derivirana_varijabla naziv="DomainObject.Oznaka_1">St-424/2019-5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St-424/2019</izvorni_sadrzaj>
    <derivirana_varijabla naziv="DomainObject.Predmet.OznakaBroj_1">St-424/2019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- ISTRA d.o.o. za poljoprivredu, promet, proizvodnju i trgovinu</izvorni_sadrzaj>
    <derivirana_varijabla naziv="DomainObject.Predmet.ProtustrankaFormated_1">  AGRAM - ISTRA d.o.o. za poljoprivredu, promet, proizvodnju i trgovinu</derivirana_varijabla>
  </DomainObject.Predmet.ProtustrankaFormated>
  <DomainObject.Predmet.ProtustrankaFormatedOIB>
    <izvorni_sadrzaj>  AGRAM - ISTRA d.o.o. za poljoprivredu, promet, proizvodnju i trgovinu, OIB 40222413751</izvorni_sadrzaj>
    <derivirana_varijabla naziv="DomainObject.Predmet.ProtustrankaFormatedOIB_1">  AGRAM - ISTRA d.o.o. za poljoprivredu, promet, proizvodnju i trgovinu, OIB 40222413751</derivirana_varijabla>
  </DomainObject.Predmet.ProtustrankaFormatedOIB>
  <DomainObject.Predmet.ProtustrankaFormatedWithAdress>
    <izvorni_sadrzaj> AGRAM - ISTRA d.o.o. za poljoprivredu, promet, proizvodnju i trgovinu, Jaruščica 1 D, 10000 Zagreb</izvorni_sadrzaj>
    <derivirana_varijabla naziv="DomainObject.Predmet.ProtustrankaFormatedWithAdress_1"> AGRAM - ISTRA d.o.o. za poljoprivredu, promet, proizvodnju i trgovinu, Jaruščica 1 D, 10000 Zagreb</derivirana_varijabla>
  </DomainObject.Predmet.ProtustrankaFormatedWithAdress>
  <DomainObject.Predmet.ProtustrankaFormatedWithAdressOIB>
    <izvorni_sadrzaj> AGRAM - ISTRA d.o.o. za poljoprivredu, promet, proizvodnju i trgovinu, OIB 40222413751, Jaruščica 1 D, 10000 Zagreb</izvorni_sadrzaj>
    <derivirana_varijabla naziv="DomainObject.Predmet.ProtustrankaFormatedWithAdressOIB_1"> AGRAM - ISTRA d.o.o. za poljoprivredu, promet, proizvodnju i trgovinu, OIB 40222413751, Jaruščica 1 D, 10000 Zagreb</derivirana_varijabla>
  </DomainObject.Predmet.ProtustrankaFormatedWithAdressOIB>
  <DomainObject.Predmet.ProtustrankaWithAdress>
    <izvorni_sadrzaj>AGRAM - ISTRA d.o.o. za poljoprivredu, promet, proizvodnju i trgovinu Jaruščica 1 D, 10000 Zagreb</izvorni_sadrzaj>
    <derivirana_varijabla naziv="DomainObject.Predmet.ProtustrankaWithAdress_1">AGRAM - ISTRA d.o.o. za poljoprivredu, promet, proizvodnju i trgovinu Jaruščica 1 D, 10000 Zagreb</derivirana_varijabla>
  </DomainObject.Predmet.ProtustrankaWithAdress>
  <DomainObject.Predmet.ProtustrankaWithAdressOIB>
    <izvorni_sadrzaj>AGRAM - ISTRA d.o.o. za poljoprivredu, promet, proizvodnju i trgovinu, OIB 40222413751, Jaruščica 1 D, 10000 Zagreb</izvorni_sadrzaj>
    <derivirana_varijabla naziv="DomainObject.Predmet.ProtustrankaWithAdressOIB_1">AGRAM - ISTRA d.o.o. za poljoprivredu, promet, proizvodnju i trgovinu, OIB 40222413751, Jaruščica 1 D, 10000 Zagreb</derivirana_varijabla>
  </DomainObject.Predmet.ProtustrankaWithAdressOIB>
  <DomainObject.Predmet.ProtustrankaNazivFormated>
    <izvorni_sadrzaj>AGRAM - ISTRA d.o.o. za poljoprivredu, promet, proizvodnju i trgovinu</izvorni_sadrzaj>
    <derivirana_varijabla naziv="DomainObject.Predmet.ProtustrankaNazivFormated_1">AGRAM - ISTRA d.o.o. za poljoprivredu, promet, proizvodnju i trgovinu</derivirana_varijabla>
  </DomainObject.Predmet.ProtustrankaNazivFormated>
  <DomainObject.Predmet.ProtustrankaNazivFormatedOIB>
    <izvorni_sadrzaj>AGRAM - ISTRA d.o.o. za poljoprivredu, promet, proizvodnju i trgovinu, OIB 40222413751</izvorni_sadrzaj>
    <derivirana_varijabla naziv="DomainObject.Predmet.ProtustrankaNazivFormatedOIB_1">AGRAM - ISTRA d.o.o. za poljoprivredu, promet, proizvodnju i trgovinu, OIB 40222413751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- ISTRA d.o.o. za poljoprivredu, promet, proizvodnju i trgovinu</item>
    </izvorni_sadrzaj>
    <derivirana_varijabla naziv="DomainObject.Predmet.ProtuStrankaListFormated_1">
      <item>AGRAM - ISTRA d.o.o. za poljoprivredu, promet, proizvodnju i trgovinu</item>
    </derivirana_varijabla>
  </DomainObject.Predmet.ProtuStrankaListFormated>
  <DomainObject.Predmet.ProtuStrankaListFormatedOIB>
    <izvorni_sadrzaj>
      <item>AGRAM - ISTRA d.o.o. za poljoprivredu, promet, proizvodnju i trgovinu, OIB 40222413751</item>
    </izvorni_sadrzaj>
    <derivirana_varijabla naziv="DomainObject.Predmet.ProtuStrankaListFormatedOIB_1">
      <item>AGRAM - ISTRA d.o.o. za poljoprivredu, promet, proizvodnju i trgovinu, OIB 40222413751</item>
    </derivirana_varijabla>
  </DomainObject.Predmet.ProtuStrankaListFormatedOIB>
  <DomainObject.Predmet.ProtuStrankaListFormatedWithAdress>
    <izvorni_sadrzaj>
      <item>AGRAM - ISTRA d.o.o. za poljoprivredu, promet, proizvodnju i trgovinu, Jaruščica 1 D, 10000 Zagreb</item>
    </izvorni_sadrzaj>
    <derivirana_varijabla naziv="DomainObject.Predmet.ProtuStrankaListFormatedWithAdress_1">
      <item>AGRAM - ISTRA d.o.o. za poljoprivredu, promet, proizvodnju i trgovinu, Jaruščica 1 D, 10000 Zagreb</item>
    </derivirana_varijabla>
  </DomainObject.Predmet.ProtuStrankaListFormatedWithAdress>
  <DomainObject.Predmet.ProtuStrankaListFormatedWithAdressOIB>
    <izvorni_sadrzaj>
      <item>AGRAM - ISTRA d.o.o. za poljoprivredu, promet, proizvodnju i trgovinu, OIB 40222413751, Jaruščica 1 D, 10000 Zagreb</item>
    </izvorni_sadrzaj>
    <derivirana_varijabla naziv="DomainObject.Predmet.ProtuStrankaListFormatedWithAdressOIB_1">
      <item>AGRAM - ISTRA d.o.o. za poljoprivredu, promet, proizvodnju i trgovinu, OIB 40222413751, Jaruščica 1 D, 10000 Zagreb</item>
    </derivirana_varijabla>
  </DomainObject.Predmet.ProtuStrankaListFormatedWithAdressOIB>
  <DomainObject.Predmet.ProtuStrankaListNazivFormated>
    <izvorni_sadrzaj>
      <item>AGRAM - ISTRA d.o.o. za poljoprivredu, promet, proizvodnju i trgovinu</item>
    </izvorni_sadrzaj>
    <derivirana_varijabla naziv="DomainObject.Predmet.ProtuStrankaListNazivFormated_1">
      <item>AGRAM - ISTRA d.o.o. za poljoprivredu, promet, proizvodnju i trgovinu</item>
    </derivirana_varijabla>
  </DomainObject.Predmet.ProtuStrankaListNazivFormated>
  <DomainObject.Predmet.ProtuStrankaListNazivFormatedOIB>
    <izvorni_sadrzaj>
      <item>AGRAM - ISTRA d.o.o. za poljoprivredu, promet, proizvodnju i trgovinu, OIB 40222413751</item>
    </izvorni_sadrzaj>
    <derivirana_varijabla naziv="DomainObject.Predmet.ProtuStrankaListNazivFormatedOIB_1">
      <item>AGRAM - ISTRA d.o.o. za poljoprivredu, promet, proizvodnju i trgovinu, OIB 40222413751</item>
    </derivirana_varijabla>
  </DomainObject.Predmet.ProtuStrankaListNazivFormatedOIB>
  <DomainObject.Predmet.OstaliListFormated>
    <izvorni_sadrzaj>
      <item>Milovan Milidragović</item>
      <item>Marko Sršen</item>
    </izvorni_sadrzaj>
    <derivirana_varijabla naziv="DomainObject.Predmet.OstaliListFormated_1">
      <item>Milovan Milidragović</item>
      <item>Marko Sršen</item>
    </derivirana_varijabla>
  </DomainObject.Predmet.OstaliListFormated>
  <DomainObject.Predmet.OstaliListFormatedOIB>
    <izvorni_sadrzaj>
      <item>Milovan Milidragović, OIB 80152532035</item>
      <item>Marko Sršen, OIB 91164199135</item>
    </izvorni_sadrzaj>
    <derivirana_varijabla naziv="DomainObject.Predmet.OstaliListFormatedOIB_1">
      <item>Milovan Milidragović, OIB 80152532035</item>
      <item>Marko Sršen, OIB 91164199135</item>
    </derivirana_varijabla>
  </DomainObject.Predmet.OstaliListFormatedOIB>
  <DomainObject.Predmet.OstaliListFormatedWithAdress>
    <izvorni_sadrzaj>
      <item>Milovan Milidragović, Gračka 1/3., 20340 Ploče</item>
      <item>Marko Sršen, Vukovarska 19., 20340 Ploče</item>
    </izvorni_sadrzaj>
    <derivirana_varijabla naziv="DomainObject.Predmet.OstaliListFormatedWithAdress_1">
      <item>Milovan Milidragović, Gračka 1/3., 20340 Ploče</item>
      <item>Marko Sršen, Vukovarska 19., 20340 Ploče</item>
    </derivirana_varijabla>
  </DomainObject.Predmet.OstaliListFormatedWithAdress>
  <DomainObject.Predmet.OstaliListFormatedWithAdressOIB>
    <izvorni_sadrzaj>
      <item>Milovan Milidragović, OIB 80152532035, Gračka 1/3., 20340 Ploče</item>
      <item>Marko Sršen, OIB 91164199135, Vukovarska 19., 20340 Ploče</item>
    </izvorni_sadrzaj>
    <derivirana_varijabla naziv="DomainObject.Predmet.OstaliListFormatedWithAdressOIB_1">
      <item>Milovan Milidragović, OIB 80152532035, Gračka 1/3., 20340 Ploče</item>
      <item>Marko Sršen, OIB 91164199135, Vukovarska 19., 20340 Ploče</item>
    </derivirana_varijabla>
  </DomainObject.Predmet.OstaliListFormatedWithAdressOIB>
  <DomainObject.Predmet.OstaliListNazivFormated>
    <izvorni_sadrzaj>
      <item>Milovan Milidragović</item>
      <item>Marko Sršen</item>
    </izvorni_sadrzaj>
    <derivirana_varijabla naziv="DomainObject.Predmet.OstaliListNazivFormated_1">
      <item>Milovan Milidragović</item>
      <item>Marko Sršen</item>
    </derivirana_varijabla>
  </DomainObject.Predmet.OstaliListNazivFormated>
  <DomainObject.Predmet.OstaliListNazivFormatedOIB>
    <izvorni_sadrzaj>
      <item>Milovan Milidragović, OIB 80152532035</item>
      <item>Marko Sršen, OIB 91164199135</item>
    </izvorni_sadrzaj>
    <derivirana_varijabla naziv="DomainObject.Predmet.OstaliListNazivFormatedOIB_1">
      <item>Milovan Milidragović, OIB 80152532035</item>
      <item>Marko Sršen, OIB 91164199135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St-424/2019-5</izvorni_sadrzaj>
    <derivirana_varijabla naziv="DomainObject.PoslovniBrojDokumenta_1">St-424/2019-5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- ISTRA d.o.o. za poljoprivredu, promet, proizvodnju i trgovinu</izvorni_sadrzaj>
    <derivirana_varijabla naziv="DomainObject.Predmet.ProtustrankaIDrugi_1">AGRAM - ISTRA d.o.o. za poljoprivredu, promet, proizvodnju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AGRAM - ISTRA d.o.o. za poljoprivredu, promet, proizvodnju i trgovinu, OIB 40222413751, Jaruščica 1 D, 10000 Zagreb</izvorni_sadrzaj>
    <derivirana_varijabla naziv="DomainObject.Predmet.ProtustrankaIDrugiAdressOIB_1">AGRAM - ISTRA d.o.o. za poljoprivredu, promet, proizvodnju i trgovinu, OIB 40222413751, Jaruščica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- ISTRA d.o.o. za poljoprivredu, promet, proizvodnju i trgovinu</item>
      <item>FINA Regionalni centar Zagreb</item>
      <item>Milovan Milidragović</item>
      <item>Marko Sršen</item>
    </izvorni_sadrzaj>
    <derivirana_varijabla naziv="DomainObject.Predmet.SudioniciListNaziv_1">
      <item>AGRAM - ISTRA d.o.o. za poljoprivredu, promet, proizvodnju i trgovinu</item>
      <item>FINA Regionalni centar Zagreb</item>
      <item>Milovan Milidragović</item>
      <item>Marko Sršen</item>
    </derivirana_varijabla>
  </DomainObject.Predmet.SudioniciListNaziv>
  <DomainObject.Predmet.SudioniciListAdressOIB>
    <izvorni_sadrzaj>
      <item>AGRAM - ISTRA d.o.o. za poljoprivredu, promet, proizvodnju i trgovinu, OIB 40222413751, Jaruščica 1 D,10000 Zagreb</item>
      <item>FINA Regionalni centar Zagreb, OIB 85821130368, Trg svibanjskih žrtava 1995.1,10000 Zagreb</item>
      <item>Milovan Milidragović, OIB 80152532035, Gračka 1/3.,20340 Ploče</item>
      <item>Marko Sršen, OIB 91164199135, Vukovarska 19.,20340 Ploče</item>
    </izvorni_sadrzaj>
    <derivirana_varijabla naziv="DomainObject.Predmet.SudioniciListAdressOIB_1">
      <item>AGRAM - ISTRA d.o.o. za poljoprivredu, promet, proizvodnju i trgovinu, OIB 40222413751, Jaruščica 1 D,10000 Zagreb</item>
      <item>FINA Regionalni centar Zagreb, OIB 85821130368, Trg svibanjskih žrtava 1995.1,10000 Zagreb</item>
      <item>Milovan Milidragović, OIB 80152532035, Gračka 1/3.,20340 Ploče</item>
      <item>Marko Sršen, OIB 91164199135, Vukovarska 19.,20340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CCADE-FCC7-409B-B67E-A10057739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2591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2019-06-05T11:13:00Z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St-424/2019-5 / Odluka - Rješenje (odluka_St-424_2019-5.docx)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