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db7a" w14:paraId="e9fdb7a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B95E6C">
        <w:rPr>
          <w:sz w:val="24"/>
          <w:szCs w:val="24"/>
          <w:lang w:val="hr-HR"/>
        </w:rPr>
        <w:t>510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5738EC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A4A8A">
        <w:rPr>
          <w:szCs w:val="24"/>
        </w:rPr>
        <w:t>VRPOLJE PROMET d.o.o., Vrpolje, Vrpoljačka cesta 11,</w:t>
      </w:r>
      <w:r w:rsidR="007A679F" w:rsidRPr="007A679F">
        <w:rPr>
          <w:szCs w:val="24"/>
        </w:rPr>
        <w:t xml:space="preserve"> OIB: </w:t>
      </w:r>
      <w:r w:rsidR="00DA4A8A">
        <w:rPr>
          <w:szCs w:val="24"/>
        </w:rPr>
        <w:t>77559698243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A4A8A">
        <w:rPr>
          <w:sz w:val="24"/>
          <w:szCs w:val="24"/>
          <w:shd w:fill="F8F8F8" w:color="auto" w:val="clear"/>
        </w:rPr>
        <w:t>BRANKO PAPAK iz Vrpolja, Vrpoljačka cesta 11,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A4A8A">
        <w:rPr>
          <w:sz w:val="24"/>
          <w:szCs w:val="24"/>
          <w:shd w:fill="F8F8F8" w:color="auto" w:val="clear"/>
        </w:rPr>
        <w:t>45490643638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DA4A8A">
        <w:rPr>
          <w:sz w:val="24"/>
          <w:szCs w:val="24"/>
          <w:lang w:val="hr-HR"/>
        </w:rPr>
        <w:t>510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A4A8A" w:rsidRPr="00DA4A8A">
        <w:rPr>
          <w:sz w:val="24"/>
          <w:szCs w:val="24"/>
        </w:rPr>
        <w:t>VRPOLJE PROMET d.o.o., Vrpolje</w:t>
      </w:r>
      <w:r w:rsidR="000632FD" w:rsidRPr="00DA4A8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5738EC" w:rsidP="003C52FE" w:rsidR="003C52FE" w:rsidRPr="007A679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7A679F">
        <w:rPr>
          <w:sz w:val="24"/>
          <w:szCs w:val="24"/>
          <w:lang w:val="hr-HR"/>
        </w:rPr>
        <w:t>u</w:t>
      </w:r>
      <w:r w:rsidR="008A2C49" w:rsidRPr="007A679F">
        <w:rPr>
          <w:sz w:val="24"/>
          <w:szCs w:val="24"/>
          <w:lang w:val="hr-HR"/>
        </w:rPr>
        <w:t>tkinja</w:t>
      </w:r>
      <w:r w:rsidR="003C52FE"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DA4A8A">
        <w:rPr>
          <w:szCs w:val="24"/>
          <w:shd w:fill="F8F8F8" w:color="auto" w:val="clear"/>
        </w:rPr>
        <w:t>BRANKO PAPAK iz Vrpolja, Vrpoljačka cesta 11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D499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DB7F5C" w:rsidR="00B95E6C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DA4A8A">
      <w:rPr>
        <w:sz w:val="24"/>
        <w:szCs w:val="24"/>
        <w:lang w:val="hr-HR"/>
      </w:rPr>
      <w:t>510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D4990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738EC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0D4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9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0D4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9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VRPOLJE PROMET društvo s ograničenom odgovornošću za graditeljstvo i trgovinu</izvorni_sadrzaj>
    <derivirana_varijabla naziv="DomainObject.Predmet.ProtustrankaFormated_1">  VRPOLJE PROMET društvo s ograničenom odgovornošću za graditeljstvo i trgovinu</derivirana_varijabla>
  </DomainObject.Predmet.ProtustrankaFormated>
  <DomainObject.Predmet.ProtustrankaFormatedOIB>
    <izvorni_sadrzaj>  VRPOLJE PROMET društvo s ograničenom odgovornošću za graditeljstvo i trgovinu, OIB 77559698243</izvorni_sadrzaj>
    <derivirana_varijabla naziv="DomainObject.Predmet.ProtustrankaFormatedOIB_1">  VRPOLJE PROMET društvo s ograničenom odgovornošću za graditeljstvo i trgovinu, OIB 77559698243</derivirana_varijabla>
  </DomainObject.Predmet.ProtustrankaFormatedOIB>
  <DomainObject.Predmet.ProtustrankaFormatedWithAdress>
    <izvorni_sadrzaj> VRPOLJE PROMET društvo s ograničenom odgovornošću za graditeljstvo i trgovinu, Vrpoljačka cesta 11 , 22205 Vrpolje</izvorni_sadrzaj>
    <derivirana_varijabla naziv="DomainObject.Predmet.ProtustrankaFormatedWithAdress_1"> VRPOLJE PROMET društvo s ograničenom odgovornošću za graditeljstvo i trgovinu, Vrpoljačka cesta 11 , 22205 Vrpolje</derivirana_varijabla>
  </DomainObject.Predmet.ProtustrankaFormatedWithAdress>
  <DomainObject.Predmet.ProtustrankaFormatedWithAdressOIB>
    <izvorni_sadrzaj> VRPOLJE PROMET društvo s ograničenom odgovornošću za graditeljstvo i trgovinu, OIB 77559698243, Vrpoljačka cesta 11 , 22205 Vrpolje</izvorni_sadrzaj>
    <derivirana_varijabla naziv="DomainObject.Predmet.ProtustrankaFormatedWithAdressOIB_1"> VRPOLJE PROMET društvo s ograničenom odgovornošću za graditeljstvo i trgovinu, OIB 77559698243, Vrpoljačka cesta 11 , 22205 Vrpolje</derivirana_varijabla>
  </DomainObject.Predmet.ProtustrankaFormatedWithAdressOIB>
  <DomainObject.Predmet.ProtustrankaWithAdress>
    <izvorni_sadrzaj>VRPOLJE PROMET društvo s ograničenom odgovornošću za graditeljstvo i trgovinu Vrpoljačka cesta 11 , 22205 Vrpolje</izvorni_sadrzaj>
    <derivirana_varijabla naziv="DomainObject.Predmet.ProtustrankaWithAdress_1">VRPOLJE PROMET društvo s ograničenom odgovornošću za graditeljstvo i trgovinu Vrpoljačka cesta 11 , 22205 Vrpolje</derivirana_varijabla>
  </DomainObject.Predmet.ProtustrankaWithAdress>
  <DomainObject.Predmet.ProtustrankaWithAdressOIB>
    <izvorni_sadrzaj>VRPOLJE PROMET društvo s ograničenom odgovornošću za graditeljstvo i trgovinu, OIB 77559698243, Vrpoljačka cesta 11 , 22205 Vrpolje</izvorni_sadrzaj>
    <derivirana_varijabla naziv="DomainObject.Predmet.ProtustrankaWithAdressOIB_1">VRPOLJE PROMET društvo s ograničenom odgovornošću za graditeljstvo i trgovinu, OIB 77559698243, Vrpoljačka cesta 11 , 22205 Vrpolje</derivirana_varijabla>
  </DomainObject.Predmet.ProtustrankaWithAdressOIB>
  <DomainObject.Predmet.ProtustrankaNazivFormated>
    <izvorni_sadrzaj>VRPOLJE PROMET društvo s ograničenom odgovornošću za graditeljstvo i trgovinu</izvorni_sadrzaj>
    <derivirana_varijabla naziv="DomainObject.Predmet.ProtustrankaNazivFormated_1">VRPOLJE PROMET društvo s ograničenom odgovornošću za graditeljstvo i trgovinu</derivirana_varijabla>
  </DomainObject.Predmet.ProtustrankaNazivFormated>
  <DomainObject.Predmet.ProtustrankaNazivFormatedOIB>
    <izvorni_sadrzaj>VRPOLJE PROMET društvo s ograničenom odgovornošću za graditeljstvo i trgovinu, OIB 77559698243</izvorni_sadrzaj>
    <derivirana_varijabla naziv="DomainObject.Predmet.ProtustrankaNazivFormatedOIB_1">VRPOLJE PROMET društvo s ograničenom odgovornošću za graditeljstvo i trgovinu, OIB 77559698243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PROMET društvo s ograničenom odgovornošću za graditeljstvo i trgovinu</item>
    </izvorni_sadrzaj>
    <derivirana_varijabla naziv="DomainObject.Predmet.ProtuStrankaListFormated_1">
      <item>VRPOLJE PROMET društvo s ograničenom odgovornošću za graditeljstvo i trgovinu</item>
    </derivirana_varijabla>
  </DomainObject.Predmet.ProtuStrankaListFormated>
  <DomainObject.Predmet.ProtuStrankaListFormatedOIB>
    <izvorni_sadrzaj>
      <item>VRPOLJE PROMET društvo s ograničenom odgovornošću za graditeljstvo i trgovinu, OIB 77559698243</item>
    </izvorni_sadrzaj>
    <derivirana_varijabla naziv="DomainObject.Predmet.ProtuStrankaListFormatedOIB_1">
      <item>VRPOLJE PROMET društvo s ograničenom odgovornošću za graditeljstvo i trgovinu, OIB 77559698243</item>
    </derivirana_varijabla>
  </DomainObject.Predmet.ProtuStrankaListFormatedOIB>
  <DomainObject.Predmet.ProtuStrankaListFormatedWithAdress>
    <izvorni_sadrzaj>
      <item>VRPOLJE PROMET društvo s ograničenom odgovornošću za graditeljstvo i trgovinu, Vrpoljačka cesta 11 , 22205 Vrpolje</item>
    </izvorni_sadrzaj>
    <derivirana_varijabla naziv="DomainObject.Predmet.ProtuStrankaListFormatedWithAdress_1">
      <item>VRPOLJE PROMET društvo s ograničenom odgovornošću za graditeljstvo i trgovinu, Vrpoljačka cesta 11 , 22205 Vrpolje</item>
    </derivirana_varijabla>
  </DomainObject.Predmet.ProtuStrankaListFormatedWithAdress>
  <DomainObject.Predmet.ProtuStrankaListFormatedWithAdressOIB>
    <izvorni_sadrzaj>
      <item>VRPOLJE PROMET društvo s ograničenom odgovornošću za graditeljstvo i trgovinu, OIB 77559698243, Vrpoljačka cesta 11 , 22205 Vrpolje</item>
    </izvorni_sadrzaj>
    <derivirana_varijabla naziv="DomainObject.Predmet.ProtuStrankaListFormatedWithAdressOIB_1">
      <item>VRPOLJE PROMET društvo s ograničenom odgovornošću za graditeljstvo i trgovinu, OIB 77559698243, Vrpoljačka cesta 11 , 22205 Vrpolje</item>
    </derivirana_varijabla>
  </DomainObject.Predmet.ProtuStrankaListFormatedWithAdressOIB>
  <DomainObject.Predmet.ProtuStrankaListNazivFormated>
    <izvorni_sadrzaj>
      <item>VRPOLJE PROMET društvo s ograničenom odgovornošću za graditeljstvo i trgovinu</item>
    </izvorni_sadrzaj>
    <derivirana_varijabla naziv="DomainObject.Predmet.ProtuStrankaListNazivFormated_1">
      <item>VRPOLJE PROMET društvo s ograničenom odgovornošću za graditeljstvo i trgovinu</item>
    </derivirana_varijabla>
  </DomainObject.Predmet.ProtuStrankaListNazivFormated>
  <DomainObject.Predmet.ProtuStrankaListNazivFormatedOIB>
    <izvorni_sadrzaj>
      <item>VRPOLJE PROMET društvo s ograničenom odgovornošću za graditeljstvo i trgovinu, OIB 77559698243</item>
    </izvorni_sadrzaj>
    <derivirana_varijabla naziv="DomainObject.Predmet.ProtuStrankaListNazivFormatedOIB_1">
      <item>VRPOLJE PROMET društvo s ograničenom odgovornošću za graditeljstvo i trgovinu, OIB 77559698243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PROMET društvo s ograničenom odgovornošću za graditeljstvo i trgovinu</izvorni_sadrzaj>
    <derivirana_varijabla naziv="DomainObject.Predmet.ProtustrankaIDrugi_1">VRPOLJE PROMET društvo s ograničenom odgovornošću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PROMET društvo s ograničenom odgovornošću za graditeljstvo i trgovinu, OIB 77559698243, Vrpoljačka cesta 11 , 22205 Vrpolje</izvorni_sadrzaj>
    <derivirana_varijabla naziv="DomainObject.Predmet.ProtustrankaIDrugiAdressOIB_1">VRPOLJE PROMET društvo s ograničenom odgovornošću za graditeljstvo i trgovinu, OIB 77559698243, Vrpoljačka cesta 11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PROMET društvo s ograničenom odgovornošću za graditeljstvo i trgovinu</item>
    </izvorni_sadrzaj>
    <derivirana_varijabla naziv="DomainObject.Predmet.SudioniciListNaziv_1">
      <item>FINA - Podružnica Šibenik</item>
      <item>VRPOLJE PROMET društvo s ograničenom odgovornošću za graditeljstvo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VRPOLJE PROMET društvo s ograničenom odgovornošću za graditeljstvo i trgovinu, OIB 77559698243, Vrpoljačka cesta 11 ,22205 Vrpolje</item>
    </izvorni_sadrzaj>
    <derivirana_varijabla naziv="DomainObject.Predmet.SudioniciListAdressOIB_1">
      <item>FINA - Podružnica Šibenik, OIB 85821130368, Perivoj L. Marune 1,22000 Šibenik</item>
      <item>VRPOLJE PROMET društvo s ograničenom odgovornošću za graditeljstvo i trgovinu, OIB 77559698243, Vrpoljačka cesta 11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77559698243</item>
    </izvorni_sadrzaj>
    <derivirana_varijabla naziv="DomainObject.Predmet.SudioniciListNazivOIB_1">
      <item>, OIB 85821130368</item>
      <item>, OIB 77559698243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32EB8-E376-449E-B011-B09C199A9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1678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2016-04-12T11:58:00Z</dcterms:created>
  <dc:creator>Josipa Dorkin</dc:creator>
  <cp:lastModifiedBy>wsadmin</cp:lastModifiedBy>
  <cp:lastPrinted>2016-03-23T11:43:00Z</cp:lastPrinted>
  <dcterms:modified xmlns:xsi="http://www.w3.org/2001/XMLSchema-instance" xsi:type="dcterms:W3CDTF">2016-04-13T11:30:00Z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