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1a40f" w14:paraId="921a40f" w:rsidRDefault="00847790" w:rsidP="00FF497D" w:rsidR="00FF497D" w:rsidRPr="00FF497D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FF497D">
        <w:rPr>
          <w:rStyle w:val="Naglaeno"/>
          <w:rFonts w:hAnsi="Times New Roman" w:ascii="Times New Roman"/>
          <w:sz w:val="24"/>
          <w:szCs w:val="24"/>
        </w:rPr>
        <w:t xml:space="preserve"> </w:t>
      </w:r>
      <w:r w:rsidR="00FF497D" w:rsidRPr="00FF497D">
        <w:rPr>
          <w:rFonts w:hAnsi="Times New Roman" w:ascii="Times New Roman"/>
          <w:sz w:val="24"/>
          <w:szCs w:val="24"/>
        </w:rPr>
        <w:t>6 St-</w:t>
      </w:r>
      <w:r w:rsidR="00FF497D">
        <w:rPr>
          <w:rFonts w:hAnsi="Times New Roman" w:ascii="Times New Roman"/>
          <w:sz w:val="24"/>
          <w:szCs w:val="24"/>
        </w:rPr>
        <w:t>981/13-84</w:t>
      </w:r>
    </w:p>
    <w:p w:rsidRDefault="00FF497D" w:rsidP="00FF497D" w:rsidR="00FF497D" w:rsidRPr="00FF497D">
      <w:pPr>
        <w:pStyle w:val="Bezproreda"/>
        <w:rPr>
          <w:rFonts w:hAnsi="Times New Roman" w:ascii="Times New Roman"/>
          <w:sz w:val="24"/>
          <w:szCs w:val="24"/>
        </w:rPr>
      </w:pPr>
      <w:r w:rsidRPr="00FF497D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Pr="00FF497D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F497D">
        <w:rPr>
          <w:rStyle w:val="Naglaeno"/>
          <w:rFonts w:hAnsi="Times New Roman" w:ascii="Times New Roman"/>
          <w:sz w:val="24"/>
          <w:szCs w:val="24"/>
        </w:rPr>
        <w:tab/>
      </w:r>
    </w:p>
    <w:p w:rsidRDefault="00FF497D" w:rsidP="00FF497D" w:rsidR="00FF497D" w:rsidRPr="00FF497D">
      <w:pPr>
        <w:pStyle w:val="Bezproreda"/>
        <w:rPr>
          <w:rFonts w:hAnsi="Times New Roman" w:ascii="Times New Roman"/>
          <w:sz w:val="24"/>
          <w:szCs w:val="24"/>
        </w:rPr>
      </w:pPr>
    </w:p>
    <w:p w:rsidRDefault="00FF497D" w:rsidP="00FF497D" w:rsidR="00FF497D" w:rsidRPr="00FF497D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   </w:t>
      </w:r>
      <w:r w:rsidRPr="00FF497D">
        <w:rPr>
          <w:rFonts w:hAnsi="Times New Roman" w:ascii="Times New Roman"/>
          <w:b/>
          <w:sz w:val="24"/>
          <w:szCs w:val="24"/>
        </w:rPr>
        <w:t>REPUBLIKA HRVATSKA</w:t>
      </w:r>
    </w:p>
    <w:p w:rsidRDefault="00FF497D" w:rsidP="00FF497D" w:rsidR="00FF497D" w:rsidRPr="00FF497D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FF497D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FF497D" w:rsidP="00FF497D" w:rsidR="00FF497D" w:rsidRPr="00FF497D">
      <w:pPr>
        <w:pStyle w:val="Bezproreda"/>
        <w:rPr>
          <w:rFonts w:hAnsi="Times New Roman" w:ascii="Times New Roman"/>
          <w:sz w:val="24"/>
          <w:szCs w:val="24"/>
        </w:rPr>
      </w:pPr>
    </w:p>
    <w:p w:rsidRDefault="00FF497D" w:rsidP="00FF497D" w:rsidR="00FF497D" w:rsidRPr="00FF497D">
      <w:pPr>
        <w:pStyle w:val="Bezproreda"/>
        <w:rPr>
          <w:rFonts w:hAnsi="Times New Roman" w:ascii="Times New Roman"/>
          <w:sz w:val="24"/>
          <w:szCs w:val="24"/>
        </w:rPr>
      </w:pPr>
    </w:p>
    <w:p w:rsidRDefault="00FF497D" w:rsidP="00FF497D" w:rsidR="00FF497D" w:rsidRPr="00FF497D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FF497D">
        <w:rPr>
          <w:rFonts w:hAnsi="Times New Roman" w:ascii="Times New Roman"/>
          <w:sz w:val="24"/>
          <w:szCs w:val="24"/>
        </w:rPr>
        <w:t>REPUBLIKA HRVATSKA</w:t>
      </w:r>
    </w:p>
    <w:p w:rsidRDefault="00FF497D" w:rsidP="00FF497D" w:rsidR="00FF497D" w:rsidRPr="00FF497D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FF497D" w:rsidP="00FF497D" w:rsidR="00FF497D" w:rsidRPr="00FF497D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FF497D">
        <w:rPr>
          <w:rFonts w:hAnsi="Times New Roman" w:ascii="Times New Roman"/>
          <w:sz w:val="24"/>
          <w:szCs w:val="24"/>
        </w:rPr>
        <w:t>R J E Š E N J E</w:t>
      </w:r>
    </w:p>
    <w:p w:rsidRDefault="00FF497D" w:rsidP="00FF497D" w:rsidR="00FF497D" w:rsidRPr="00FF497D">
      <w:pPr>
        <w:pStyle w:val="Bezproreda"/>
        <w:rPr>
          <w:rFonts w:hAnsi="Times New Roman" w:ascii="Times New Roman"/>
          <w:sz w:val="24"/>
          <w:szCs w:val="24"/>
        </w:rPr>
      </w:pPr>
    </w:p>
    <w:p w:rsidRDefault="00FF497D" w:rsidP="00FF497D" w:rsidR="00FF497D" w:rsidRPr="00FF497D">
      <w:pPr>
        <w:pStyle w:val="Bezproreda"/>
        <w:rPr>
          <w:rFonts w:hAnsi="Times New Roman" w:ascii="Times New Roman"/>
          <w:sz w:val="24"/>
          <w:szCs w:val="24"/>
        </w:rPr>
      </w:pPr>
    </w:p>
    <w:p w:rsidRDefault="00FF497D" w:rsidP="00FF497D" w:rsidR="00FF497D" w:rsidRPr="00FF497D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FF497D">
        <w:rPr>
          <w:rFonts w:hAnsi="Times New Roman" w:ascii="Times New Roman"/>
          <w:sz w:val="24"/>
          <w:szCs w:val="24"/>
        </w:rPr>
        <w:t xml:space="preserve">Trgovački sud u Osijeku, po stečajnoj sutkinji Nadi Roso, u stečajnom predmetu dužnika </w:t>
      </w:r>
      <w:r w:rsidRPr="00FF497D">
        <w:rPr>
          <w:rFonts w:hAnsi="Times New Roman" w:ascii="Times New Roman"/>
          <w:b/>
          <w:sz w:val="24"/>
          <w:szCs w:val="24"/>
        </w:rPr>
        <w:t>EKO GRAD d.o.o. za proizvodnju, usluge i trgovinu "u stečaju" Vukovar, Vinkovačka bb, OIB: 19157216597</w:t>
      </w:r>
      <w:r w:rsidRPr="00FF497D">
        <w:rPr>
          <w:rFonts w:hAnsi="Times New Roman" w:ascii="Times New Roman"/>
          <w:sz w:val="24"/>
          <w:szCs w:val="24"/>
        </w:rPr>
        <w:t>, dana  1. srpnja 2016. g.,</w:t>
      </w:r>
    </w:p>
    <w:p w:rsidRDefault="002C0D19" w:rsidP="00FF497D" w:rsidR="002C0D19" w:rsidRPr="00F427F2">
      <w:pPr>
        <w:jc w:val="right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752475" w:rsidR="00404F3C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C0D19" w:rsidP="00047F27" w:rsidR="004C4E74" w:rsidRPr="00047F27">
      <w:pPr>
        <w:numPr>
          <w:ilvl w:val="0"/>
          <w:numId w:val="16"/>
        </w:numPr>
        <w:ind w:firstLine="709" w:left="0"/>
        <w:jc w:val="both"/>
        <w:rPr>
          <w:rFonts w:hAnsi="Times New Roman" w:ascii="Times New Roman"/>
          <w:b/>
          <w:sz w:val="24"/>
          <w:szCs w:val="24"/>
        </w:rPr>
      </w:pPr>
      <w:r w:rsidRPr="00AE3C1E">
        <w:rPr>
          <w:rFonts w:hAnsi="Times New Roman" w:ascii="Times New Roman"/>
          <w:sz w:val="24"/>
          <w:szCs w:val="24"/>
        </w:rPr>
        <w:t xml:space="preserve">Stečajnoj upraviteljici </w:t>
      </w:r>
      <w:r w:rsidR="00656331" w:rsidRPr="00656331">
        <w:rPr>
          <w:rFonts w:hAnsi="Times New Roman" w:ascii="Times New Roman"/>
          <w:b/>
          <w:sz w:val="24"/>
          <w:szCs w:val="24"/>
        </w:rPr>
        <w:t xml:space="preserve">Lidija Balog dipl. oec. iz Bilja, Vinogradska 17, OIB 90656042786 </w:t>
      </w:r>
      <w:r w:rsidR="004C4E74" w:rsidRPr="00656331">
        <w:rPr>
          <w:rFonts w:hAnsi="Times New Roman" w:ascii="Times New Roman"/>
          <w:b/>
          <w:sz w:val="24"/>
          <w:szCs w:val="24"/>
        </w:rPr>
        <w:t>odobrava</w:t>
      </w:r>
      <w:r w:rsidR="004C4E74" w:rsidRPr="00AE3C1E">
        <w:rPr>
          <w:rFonts w:hAnsi="Times New Roman" w:ascii="Times New Roman"/>
          <w:sz w:val="24"/>
          <w:szCs w:val="24"/>
        </w:rPr>
        <w:t xml:space="preserve"> se naknada stvarnih troškova u stečajnom postupku nad dužnikom </w:t>
      </w:r>
      <w:r w:rsidR="00656331" w:rsidRPr="00524507">
        <w:rPr>
          <w:rFonts w:hAnsi="Times New Roman" w:ascii="Times New Roman"/>
          <w:b/>
          <w:sz w:val="24"/>
          <w:szCs w:val="24"/>
        </w:rPr>
        <w:t>EKO GRAD d.o.o. za proizvodnju, usluge i trgovinu "u stečaju" Vukovar, Vinkovačka bb, OIB: 19157216597</w:t>
      </w:r>
      <w:r w:rsidR="00656331">
        <w:rPr>
          <w:rFonts w:hAnsi="Times New Roman" w:ascii="Times New Roman"/>
          <w:b/>
          <w:sz w:val="24"/>
          <w:szCs w:val="24"/>
        </w:rPr>
        <w:t xml:space="preserve"> </w:t>
      </w:r>
      <w:r w:rsidR="004C4E74" w:rsidRPr="00AE3C1E">
        <w:rPr>
          <w:rFonts w:hAnsi="Times New Roman" w:ascii="Times New Roman"/>
          <w:sz w:val="24"/>
          <w:szCs w:val="24"/>
        </w:rPr>
        <w:t xml:space="preserve">u </w:t>
      </w:r>
      <w:r w:rsidR="00047F27">
        <w:rPr>
          <w:rFonts w:hAnsi="Times New Roman" w:ascii="Times New Roman"/>
          <w:sz w:val="24"/>
          <w:szCs w:val="24"/>
        </w:rPr>
        <w:t>neto</w:t>
      </w:r>
      <w:r w:rsidR="004C4E74" w:rsidRPr="00AE3C1E">
        <w:rPr>
          <w:rFonts w:hAnsi="Times New Roman" w:ascii="Times New Roman"/>
          <w:sz w:val="24"/>
          <w:szCs w:val="24"/>
        </w:rPr>
        <w:t xml:space="preserve"> iznosu od </w:t>
      </w:r>
      <w:r w:rsidR="005656D7">
        <w:rPr>
          <w:rFonts w:hAnsi="Times New Roman" w:ascii="Times New Roman"/>
          <w:sz w:val="24"/>
          <w:szCs w:val="24"/>
        </w:rPr>
        <w:t>4.824,50</w:t>
      </w:r>
      <w:r w:rsidR="00B44A44">
        <w:rPr>
          <w:rFonts w:hAnsi="Times New Roman" w:ascii="Times New Roman"/>
          <w:sz w:val="24"/>
          <w:szCs w:val="24"/>
        </w:rPr>
        <w:t xml:space="preserve"> </w:t>
      </w:r>
      <w:r w:rsidR="004C4E74" w:rsidRPr="00AE3C1E">
        <w:rPr>
          <w:rFonts w:hAnsi="Times New Roman" w:ascii="Times New Roman"/>
          <w:sz w:val="24"/>
          <w:szCs w:val="24"/>
        </w:rPr>
        <w:t>kn, sukladno članku 29. st. 1. i 3. Stečajnog zakona.</w:t>
      </w:r>
    </w:p>
    <w:p w:rsidRDefault="00047F27" w:rsidP="00047F27" w:rsidR="00047F27" w:rsidRPr="00047F27">
      <w:pPr>
        <w:numPr>
          <w:ilvl w:val="0"/>
          <w:numId w:val="16"/>
        </w:numPr>
        <w:ind w:firstLine="709" w:left="0"/>
        <w:jc w:val="both"/>
        <w:rPr>
          <w:rFonts w:hAnsi="Times New Roman" w:ascii="Times New Roman"/>
          <w:b/>
          <w:sz w:val="24"/>
          <w:szCs w:val="24"/>
        </w:rPr>
      </w:pPr>
      <w:r w:rsidRPr="00047F27">
        <w:rPr>
          <w:rFonts w:hAnsi="Times New Roman" w:ascii="Times New Roman"/>
          <w:sz w:val="24"/>
          <w:szCs w:val="24"/>
        </w:rPr>
        <w:t xml:space="preserve">Dozvoljava se stečajnoj upraviteljici da nakon pravomoćnosti ovoga rješenja isplati iznos od </w:t>
      </w:r>
      <w:r w:rsidR="005656D7">
        <w:rPr>
          <w:rFonts w:hAnsi="Times New Roman" w:ascii="Times New Roman"/>
          <w:sz w:val="24"/>
          <w:szCs w:val="24"/>
        </w:rPr>
        <w:t>4.824,50 kn</w:t>
      </w:r>
      <w:r>
        <w:rPr>
          <w:rFonts w:hAnsi="Times New Roman" w:ascii="Times New Roman"/>
          <w:sz w:val="24"/>
          <w:szCs w:val="24"/>
        </w:rPr>
        <w:t xml:space="preserve"> neto</w:t>
      </w:r>
      <w:r w:rsidRPr="00047F27">
        <w:rPr>
          <w:rFonts w:hAnsi="Times New Roman" w:ascii="Times New Roman"/>
          <w:sz w:val="24"/>
          <w:szCs w:val="24"/>
        </w:rPr>
        <w:t xml:space="preserve"> sa žiro-računa stečajnog dužnika.</w:t>
      </w:r>
    </w:p>
    <w:p w:rsidRDefault="00047F27" w:rsidP="00047F27" w:rsidR="00047F27" w:rsidRPr="00047F27">
      <w:pPr>
        <w:numPr>
          <w:ilvl w:val="0"/>
          <w:numId w:val="16"/>
        </w:numPr>
        <w:ind w:firstLine="709" w:left="0"/>
        <w:jc w:val="both"/>
        <w:rPr>
          <w:rFonts w:hAnsi="Times New Roman" w:ascii="Times New Roman"/>
          <w:b/>
          <w:sz w:val="24"/>
          <w:szCs w:val="24"/>
        </w:rPr>
      </w:pPr>
      <w:r w:rsidRPr="00047F27">
        <w:rPr>
          <w:rFonts w:hAnsi="Times New Roman" w:ascii="Times New Roman"/>
          <w:sz w:val="24"/>
          <w:szCs w:val="24"/>
        </w:rPr>
        <w:t>Ovo rješenje objavit će se na e-oglasnoj ploči suda Trgovačkog suda u Osijeku.</w:t>
      </w:r>
    </w:p>
    <w:p w:rsidRDefault="00483DC1" w:rsidP="00483DC1" w:rsidR="00483DC1" w:rsidRPr="00AE3C1E">
      <w:pPr>
        <w:pStyle w:val="Bezproreda1"/>
        <w:rPr>
          <w:rFonts w:hAnsi="Times New Roman" w:ascii="Times New Roman"/>
          <w:sz w:val="24"/>
          <w:szCs w:val="24"/>
        </w:rPr>
      </w:pPr>
    </w:p>
    <w:p w:rsidRDefault="00483DC1" w:rsidP="00483DC1" w:rsidR="00483DC1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83DC1" w:rsidP="00483DC1" w:rsidR="00483DC1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Obrazloženje</w:t>
      </w:r>
    </w:p>
    <w:p w:rsidRDefault="00483DC1" w:rsidP="00483DC1" w:rsidR="00483DC1">
      <w:pPr>
        <w:pStyle w:val="Bezproreda1"/>
        <w:rPr>
          <w:rFonts w:hAnsi="Times New Roman" w:ascii="Times New Roman"/>
          <w:sz w:val="24"/>
          <w:szCs w:val="24"/>
        </w:rPr>
      </w:pPr>
    </w:p>
    <w:p w:rsidRDefault="00483DC1" w:rsidP="00B44A44" w:rsidR="00B44A44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B44A44">
        <w:rPr>
          <w:rFonts w:hAnsi="Times New Roman" w:ascii="Times New Roman"/>
          <w:sz w:val="24"/>
          <w:szCs w:val="24"/>
        </w:rPr>
        <w:t xml:space="preserve">Podneskom od </w:t>
      </w:r>
      <w:r w:rsidR="005656D7">
        <w:rPr>
          <w:rFonts w:hAnsi="Times New Roman" w:ascii="Times New Roman"/>
          <w:sz w:val="24"/>
          <w:szCs w:val="24"/>
        </w:rPr>
        <w:t>26. travnja</w:t>
      </w:r>
      <w:r w:rsidR="00047F27">
        <w:rPr>
          <w:rFonts w:hAnsi="Times New Roman" w:ascii="Times New Roman"/>
          <w:sz w:val="24"/>
          <w:szCs w:val="24"/>
        </w:rPr>
        <w:t xml:space="preserve"> 2016.</w:t>
      </w:r>
      <w:r w:rsidR="00B44A44">
        <w:rPr>
          <w:rFonts w:hAnsi="Times New Roman" w:ascii="Times New Roman"/>
          <w:sz w:val="24"/>
          <w:szCs w:val="24"/>
        </w:rPr>
        <w:t xml:space="preserve"> g. stečajna upraviteljica predložila je da joj se odobri isplata stvarnih troškova u stečajnom postupku </w:t>
      </w:r>
      <w:r w:rsidR="00656331" w:rsidRPr="00524507">
        <w:rPr>
          <w:rFonts w:hAnsi="Times New Roman" w:ascii="Times New Roman"/>
          <w:b/>
          <w:sz w:val="24"/>
          <w:szCs w:val="24"/>
        </w:rPr>
        <w:t>EKO GRAD d.o.o. za proizvodnju, usluge i trgovinu "u stečaju" Vukovar, Vinkovačka bb, OIB: 19157216597</w:t>
      </w:r>
      <w:r w:rsidR="00B44A44" w:rsidRPr="00055562">
        <w:rPr>
          <w:rFonts w:hAnsi="Times New Roman" w:ascii="Times New Roman"/>
          <w:b/>
          <w:sz w:val="24"/>
          <w:szCs w:val="24"/>
        </w:rPr>
        <w:t>,</w:t>
      </w:r>
      <w:r w:rsidR="005656D7">
        <w:rPr>
          <w:rFonts w:hAnsi="Times New Roman" w:ascii="Times New Roman"/>
          <w:b/>
          <w:sz w:val="24"/>
          <w:szCs w:val="24"/>
        </w:rPr>
        <w:t xml:space="preserve"> i to iznosa od 324,50 kn za gotovinska plaćanja te 4.500,00 kn u koji iznos je uračunat PDV za knjigovodstvene usluge – računi.</w:t>
      </w:r>
      <w:r w:rsidR="00447DE4" w:rsidRPr="00447DE4">
        <w:rPr>
          <w:rFonts w:hAnsi="Times New Roman" w:ascii="Times New Roman"/>
          <w:sz w:val="24"/>
          <w:szCs w:val="24"/>
        </w:rPr>
        <w:t xml:space="preserve"> </w:t>
      </w:r>
    </w:p>
    <w:p w:rsidRDefault="00047F27" w:rsidP="00B44A44" w:rsidR="00047F27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5656D7" w:rsidP="00B44A44" w:rsidR="005656D7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5656D7" w:rsidP="00B44A44" w:rsidR="005656D7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5656D7" w:rsidP="00B44A44" w:rsidR="005656D7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447DE4" w:rsidP="00B44A44" w:rsidR="00447DE4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ab/>
      </w:r>
    </w:p>
    <w:p w:rsidRDefault="00047F27" w:rsidP="00047F27" w:rsidR="00047F27" w:rsidRPr="00847790">
      <w:pPr>
        <w:jc w:val="right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6 St-</w:t>
      </w:r>
      <w:r w:rsidR="005656D7">
        <w:rPr>
          <w:rFonts w:hAnsi="Times New Roman" w:ascii="Times New Roman"/>
          <w:sz w:val="24"/>
          <w:szCs w:val="24"/>
        </w:rPr>
        <w:t>981/13-84</w:t>
      </w:r>
    </w:p>
    <w:p w:rsidRDefault="00447DE4" w:rsidP="00B44A44" w:rsidR="00447DE4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447DE4" w:rsidP="00447DE4" w:rsidR="00447DE4" w:rsidRPr="00447DE4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Sud je proveo uvid u materijalnu dokumentaciju u spisu </w:t>
      </w:r>
      <w:r w:rsidR="005656D7">
        <w:rPr>
          <w:rFonts w:hAnsi="Times New Roman" w:ascii="Times New Roman"/>
          <w:sz w:val="24"/>
          <w:szCs w:val="24"/>
        </w:rPr>
        <w:t>i to preslike računa na ime izrade pečata te kancelarijskog materijala (str. 206-208) te računa 11/1/1 od 25. travnja 2016. g. za računovodstvene usluge u iznosu od 4.500,00 kn u koji iznos je uračunat i PDV.</w:t>
      </w:r>
    </w:p>
    <w:p w:rsidRDefault="00B44A44" w:rsidP="00B44A44" w:rsidR="00B44A44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336B14" w:rsidP="00336B14" w:rsidR="00336B14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Slijedom navedenog sukladno čl. 29 st. 1 i 3 </w:t>
      </w:r>
      <w:r w:rsidRPr="00F03754">
        <w:rPr>
          <w:rFonts w:hAnsi="Times New Roman" w:ascii="Times New Roman"/>
          <w:sz w:val="24"/>
          <w:szCs w:val="24"/>
        </w:rPr>
        <w:t>Stečajnog zakona („Narodne novine“ broj 44/96, 29/99, 129/00, 123/03, 197/03  187/04, 82/06,  116/10, 25/12, 133/12 i 45/13  u daljnjem tekstu SZ)</w:t>
      </w:r>
      <w:r>
        <w:rPr>
          <w:rFonts w:hAnsi="Times New Roman" w:ascii="Times New Roman"/>
          <w:sz w:val="24"/>
          <w:szCs w:val="24"/>
        </w:rPr>
        <w:t xml:space="preserve"> valjalo je odlučiti kao u izreci.</w:t>
      </w:r>
    </w:p>
    <w:p w:rsidRDefault="00B44A44" w:rsidP="00447DE4" w:rsidR="00B44A44" w:rsidRPr="00E32CE3">
      <w:pPr>
        <w:pStyle w:val="Bezproreda1"/>
        <w:jc w:val="both"/>
        <w:rPr>
          <w:rFonts w:cs="Arial" w:hAnsi="Arial" w:ascii="Arial"/>
        </w:rPr>
      </w:pPr>
    </w:p>
    <w:p w:rsidRDefault="00B44A44" w:rsidP="00B44A44" w:rsidR="00B44A44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5656D7" w:rsidP="00B44A44" w:rsidR="005656D7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5656D7" w:rsidP="00B44A44" w:rsidR="005656D7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44A44" w:rsidP="00B44A44" w:rsidR="00B44A44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U Osijeku</w:t>
      </w:r>
      <w:r>
        <w:rPr>
          <w:rFonts w:hAnsi="Times New Roman" w:ascii="Times New Roman"/>
          <w:sz w:val="24"/>
          <w:szCs w:val="24"/>
        </w:rPr>
        <w:t xml:space="preserve"> </w:t>
      </w:r>
      <w:r w:rsidR="005656D7">
        <w:rPr>
          <w:rFonts w:hAnsi="Times New Roman" w:ascii="Times New Roman"/>
          <w:sz w:val="24"/>
          <w:szCs w:val="24"/>
        </w:rPr>
        <w:t>1. srpnja</w:t>
      </w:r>
      <w:r>
        <w:rPr>
          <w:rFonts w:hAnsi="Times New Roman" w:ascii="Times New Roman"/>
          <w:sz w:val="24"/>
          <w:szCs w:val="24"/>
        </w:rPr>
        <w:t xml:space="preserve"> 2016. g.</w:t>
      </w:r>
    </w:p>
    <w:p w:rsidRDefault="00B44A44" w:rsidP="00B44A44" w:rsidR="00B44A44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656331">
        <w:rPr>
          <w:rFonts w:hAnsi="Times New Roman" w:ascii="Times New Roman"/>
          <w:sz w:val="24"/>
          <w:szCs w:val="24"/>
        </w:rPr>
        <w:t>A</w:t>
      </w:r>
      <w:r w:rsidRPr="00F427F2">
        <w:rPr>
          <w:rFonts w:hAnsi="Times New Roman" w:ascii="Times New Roman"/>
          <w:sz w:val="24"/>
          <w:szCs w:val="24"/>
        </w:rPr>
        <w:t xml:space="preserve"> SU</w:t>
      </w:r>
      <w:r w:rsidR="00656331">
        <w:rPr>
          <w:rFonts w:hAnsi="Times New Roman" w:ascii="Times New Roman"/>
          <w:sz w:val="24"/>
          <w:szCs w:val="24"/>
        </w:rPr>
        <w:t>TKINJA</w:t>
      </w: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</w:t>
      </w:r>
      <w:r w:rsidR="0065633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  <w:r w:rsidR="00656331">
        <w:rPr>
          <w:rFonts w:hAnsi="Times New Roman" w:ascii="Times New Roman"/>
          <w:sz w:val="24"/>
          <w:szCs w:val="24"/>
        </w:rPr>
        <w:t xml:space="preserve">       </w:t>
      </w:r>
      <w:r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336B14" w:rsidR="00B44A44" w:rsidRPr="00F427F2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B44A44" w:rsidP="00B44A44" w:rsidR="00B44A4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ovg suda.</w:t>
      </w: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</w:p>
    <w:p w:rsidRDefault="00B44A44" w:rsidP="00B44A44" w:rsidR="00B44A44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B44A44" w:rsidP="00B44A44" w:rsidR="00B44A44" w:rsidRPr="00336B1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upraviteljica </w:t>
      </w:r>
      <w:r w:rsidR="00336B14">
        <w:rPr>
          <w:rFonts w:hAnsi="Times New Roman" w:ascii="Times New Roman"/>
          <w:sz w:val="24"/>
          <w:szCs w:val="24"/>
        </w:rPr>
        <w:t xml:space="preserve">Lidija Balog,  </w:t>
      </w:r>
      <w:r w:rsidR="00336B14" w:rsidRPr="00336B14">
        <w:rPr>
          <w:rFonts w:hAnsi="Times New Roman" w:ascii="Times New Roman"/>
          <w:sz w:val="24"/>
          <w:szCs w:val="24"/>
        </w:rPr>
        <w:t>Bilj</w:t>
      </w:r>
      <w:r w:rsidR="00336B14">
        <w:rPr>
          <w:rFonts w:hAnsi="Times New Roman" w:ascii="Times New Roman"/>
          <w:sz w:val="24"/>
          <w:szCs w:val="24"/>
        </w:rPr>
        <w:t>e</w:t>
      </w:r>
      <w:r w:rsidR="00336B14" w:rsidRPr="00336B14">
        <w:rPr>
          <w:rFonts w:hAnsi="Times New Roman" w:ascii="Times New Roman"/>
          <w:sz w:val="24"/>
          <w:szCs w:val="24"/>
        </w:rPr>
        <w:t>, Vinogradska 17</w:t>
      </w:r>
    </w:p>
    <w:p w:rsidRDefault="00B44A44" w:rsidP="00B44A44" w:rsidR="00B44A4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  <w:r w:rsidR="005656D7">
        <w:rPr>
          <w:rFonts w:hAnsi="Times New Roman" w:ascii="Times New Roman"/>
          <w:sz w:val="24"/>
          <w:szCs w:val="24"/>
        </w:rPr>
        <w:t xml:space="preserve"> uz podnesak od 26.4.2016. g. (str. 203 spisa)</w:t>
      </w:r>
    </w:p>
    <w:p w:rsidRDefault="005656D7" w:rsidP="00B44A44" w:rsidR="00B44A44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K-30.8.</w:t>
      </w:r>
    </w:p>
    <w:p w:rsidRDefault="004C4E74" w:rsidP="00B44A44" w:rsidR="004C4E74" w:rsidRPr="002A09D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4C4E74" w:rsidP="004C4E74" w:rsidR="004C4E74">
      <w:pPr>
        <w:pStyle w:val="Bezproreda1"/>
        <w:rPr>
          <w:rFonts w:hAnsi="Times New Roman" w:ascii="Times New Roman"/>
          <w:sz w:val="24"/>
          <w:szCs w:val="24"/>
        </w:rPr>
      </w:pPr>
    </w:p>
    <w:p w:rsidRDefault="004C4E74" w:rsidP="004C4E74" w:rsidR="004C4E74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4C4E74" w:rsidR="00F427F2">
      <w:pPr>
        <w:pStyle w:val="Bezproreda1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0D19F5" w:rsidR="000D19F5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656331">
        <w:rPr>
          <w:rFonts w:hAnsi="Times New Roman" w:ascii="Times New Roman"/>
          <w:sz w:val="24"/>
          <w:szCs w:val="24"/>
        </w:rPr>
        <w:t xml:space="preserve">                       </w:t>
      </w:r>
      <w:r w:rsidR="000D19F5">
        <w:rPr>
          <w:rFonts w:hAnsi="Times New Roman" w:ascii="Times New Roman"/>
          <w:sz w:val="24"/>
          <w:szCs w:val="24"/>
        </w:rPr>
        <w:t xml:space="preserve">      </w:t>
      </w:r>
      <w:r w:rsidR="000D19F5" w:rsidRPr="00F427F2">
        <w:rPr>
          <w:rFonts w:hAnsi="Times New Roman" w:ascii="Times New Roman"/>
          <w:sz w:val="24"/>
          <w:szCs w:val="24"/>
        </w:rPr>
        <w:t>STEČAJN</w:t>
      </w:r>
      <w:r w:rsidR="00656331">
        <w:rPr>
          <w:rFonts w:hAnsi="Times New Roman" w:ascii="Times New Roman"/>
          <w:sz w:val="24"/>
          <w:szCs w:val="24"/>
        </w:rPr>
        <w:t>A</w:t>
      </w:r>
      <w:r w:rsidR="000D19F5" w:rsidRPr="00F427F2">
        <w:rPr>
          <w:rFonts w:hAnsi="Times New Roman" w:ascii="Times New Roman"/>
          <w:sz w:val="24"/>
          <w:szCs w:val="24"/>
        </w:rPr>
        <w:t xml:space="preserve"> SU</w:t>
      </w:r>
      <w:r w:rsidR="00656331">
        <w:rPr>
          <w:rFonts w:hAnsi="Times New Roman" w:ascii="Times New Roman"/>
          <w:sz w:val="24"/>
          <w:szCs w:val="24"/>
        </w:rPr>
        <w:t>TKINJA</w:t>
      </w:r>
      <w:r w:rsidR="000D19F5" w:rsidRPr="00F427F2">
        <w:rPr>
          <w:rFonts w:hAnsi="Times New Roman" w:ascii="Times New Roman"/>
          <w:sz w:val="24"/>
          <w:szCs w:val="24"/>
        </w:rPr>
        <w:tab/>
      </w:r>
      <w:r w:rsidR="000D19F5" w:rsidRPr="00F427F2">
        <w:rPr>
          <w:rFonts w:hAnsi="Times New Roman" w:ascii="Times New Roman"/>
          <w:sz w:val="24"/>
          <w:szCs w:val="24"/>
        </w:rPr>
        <w:tab/>
      </w:r>
      <w:r w:rsidR="000D19F5" w:rsidRPr="00F427F2">
        <w:rPr>
          <w:rFonts w:hAnsi="Times New Roman" w:ascii="Times New Roman"/>
          <w:sz w:val="24"/>
          <w:szCs w:val="24"/>
        </w:rPr>
        <w:tab/>
      </w:r>
      <w:r w:rsidR="000D19F5" w:rsidRPr="00F427F2">
        <w:rPr>
          <w:rFonts w:hAnsi="Times New Roman" w:ascii="Times New Roman"/>
          <w:sz w:val="24"/>
          <w:szCs w:val="24"/>
        </w:rPr>
        <w:tab/>
      </w:r>
      <w:r w:rsidR="000D19F5" w:rsidRPr="00F427F2">
        <w:rPr>
          <w:rFonts w:hAnsi="Times New Roman" w:ascii="Times New Roman"/>
          <w:sz w:val="24"/>
          <w:szCs w:val="24"/>
        </w:rPr>
        <w:tab/>
      </w:r>
      <w:r w:rsidR="000D19F5" w:rsidRPr="00F427F2">
        <w:rPr>
          <w:rFonts w:hAnsi="Times New Roman" w:ascii="Times New Roman"/>
          <w:sz w:val="24"/>
          <w:szCs w:val="24"/>
        </w:rPr>
        <w:tab/>
      </w:r>
      <w:r w:rsidR="000D19F5" w:rsidRPr="00F427F2">
        <w:rPr>
          <w:rFonts w:hAnsi="Times New Roman" w:ascii="Times New Roman"/>
          <w:sz w:val="24"/>
          <w:szCs w:val="24"/>
        </w:rPr>
        <w:tab/>
      </w:r>
      <w:r w:rsidR="000D19F5" w:rsidRPr="00F427F2">
        <w:rPr>
          <w:rFonts w:hAnsi="Times New Roman" w:ascii="Times New Roman"/>
          <w:sz w:val="24"/>
          <w:szCs w:val="24"/>
        </w:rPr>
        <w:tab/>
      </w:r>
      <w:r w:rsidR="000D19F5" w:rsidRPr="00F427F2">
        <w:rPr>
          <w:rFonts w:hAnsi="Times New Roman" w:ascii="Times New Roman"/>
          <w:sz w:val="24"/>
          <w:szCs w:val="24"/>
        </w:rPr>
        <w:tab/>
      </w:r>
      <w:r w:rsidR="000D19F5">
        <w:rPr>
          <w:rFonts w:hAnsi="Times New Roman" w:ascii="Times New Roman"/>
          <w:sz w:val="24"/>
          <w:szCs w:val="24"/>
        </w:rPr>
        <w:t xml:space="preserve">   </w:t>
      </w:r>
      <w:r w:rsidR="00656331">
        <w:rPr>
          <w:rFonts w:hAnsi="Times New Roman" w:ascii="Times New Roman"/>
          <w:sz w:val="24"/>
          <w:szCs w:val="24"/>
        </w:rPr>
        <w:t xml:space="preserve">   </w:t>
      </w:r>
      <w:r w:rsidR="000D19F5">
        <w:rPr>
          <w:rFonts w:hAnsi="Times New Roman" w:ascii="Times New Roman"/>
          <w:sz w:val="24"/>
          <w:szCs w:val="24"/>
        </w:rPr>
        <w:t xml:space="preserve">  </w:t>
      </w:r>
      <w:r w:rsidR="00656331">
        <w:rPr>
          <w:rFonts w:hAnsi="Times New Roman" w:ascii="Times New Roman"/>
          <w:sz w:val="24"/>
          <w:szCs w:val="24"/>
        </w:rPr>
        <w:t xml:space="preserve">    </w:t>
      </w:r>
      <w:r w:rsidR="000D19F5" w:rsidRPr="00F427F2">
        <w:rPr>
          <w:rFonts w:hAnsi="Times New Roman" w:ascii="Times New Roman"/>
          <w:sz w:val="24"/>
          <w:szCs w:val="24"/>
        </w:rPr>
        <w:t>Nada Roso</w:t>
      </w: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>
        <w:rPr>
          <w:rFonts w:hAnsi="Times New Roman" w:ascii="Times New Roman"/>
          <w:sz w:val="24"/>
          <w:szCs w:val="24"/>
        </w:rPr>
        <w:t>og</w:t>
      </w:r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D19F5" w:rsidP="000D19F5" w:rsidR="000D19F5">
      <w:pPr>
        <w:pStyle w:val="Bezproreda1"/>
        <w:rPr>
          <w:rFonts w:hAnsi="Times New Roman" w:ascii="Times New Roman"/>
          <w:sz w:val="24"/>
          <w:szCs w:val="24"/>
        </w:rPr>
      </w:pP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</w:t>
      </w:r>
      <w:r w:rsidR="00656331">
        <w:rPr>
          <w:rFonts w:hAnsi="Times New Roman" w:ascii="Times New Roman"/>
          <w:sz w:val="24"/>
          <w:szCs w:val="24"/>
        </w:rPr>
        <w:t xml:space="preserve">      </w:t>
      </w:r>
      <w:r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Za točnost otpravka-Ovlašteni službenik</w:t>
      </w: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656331">
        <w:rPr>
          <w:rFonts w:hAnsi="Times New Roman" w:ascii="Times New Roman"/>
          <w:sz w:val="24"/>
          <w:szCs w:val="24"/>
        </w:rPr>
        <w:t xml:space="preserve">          </w:t>
      </w:r>
      <w:r w:rsidRPr="00F427F2">
        <w:rPr>
          <w:rFonts w:hAnsi="Times New Roman" w:ascii="Times New Roman"/>
          <w:sz w:val="24"/>
          <w:szCs w:val="24"/>
        </w:rPr>
        <w:t>Danijela Sekulić</w:t>
      </w: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0D19F5" w:rsidP="000D19F5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0D19F5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4635" w:rsidP="00F427F2" w:rsidR="00414635">
      <w:pPr>
        <w:spacing w:lineRule="auto" w:line="240" w:after="0"/>
      </w:pPr>
      <w:r>
        <w:separator/>
      </w:r>
    </w:p>
  </w:endnote>
  <w:endnote w:id="0" w:type="continuationSeparator">
    <w:p w:rsidRDefault="00414635" w:rsidP="00F427F2" w:rsidR="0041463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4635" w:rsidP="00F427F2" w:rsidR="00414635">
      <w:pPr>
        <w:spacing w:lineRule="auto" w:line="240" w:after="0"/>
      </w:pPr>
      <w:r>
        <w:separator/>
      </w:r>
    </w:p>
  </w:footnote>
  <w:footnote w:id="0" w:type="continuationSeparator">
    <w:p w:rsidRDefault="00414635" w:rsidP="00F427F2" w:rsidR="0041463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19F5" w:rsidR="000D19F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B6A46">
      <w:rPr>
        <w:noProof/>
      </w:rPr>
      <w:t>1</w:t>
    </w:r>
    <w:r>
      <w:fldChar w:fldCharType="end"/>
    </w:r>
  </w:p>
  <w:p w:rsidRDefault="00F427F2" w:rsidP="00F427F2" w:rsidR="00F427F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47F27"/>
    <w:rsid w:val="00065080"/>
    <w:rsid w:val="000B6A46"/>
    <w:rsid w:val="000D19F5"/>
    <w:rsid w:val="000D2A5B"/>
    <w:rsid w:val="000D2DDD"/>
    <w:rsid w:val="000E792F"/>
    <w:rsid w:val="000F0635"/>
    <w:rsid w:val="0011160C"/>
    <w:rsid w:val="0014454E"/>
    <w:rsid w:val="001805BA"/>
    <w:rsid w:val="001C376C"/>
    <w:rsid w:val="001C672C"/>
    <w:rsid w:val="001E0F82"/>
    <w:rsid w:val="002227F0"/>
    <w:rsid w:val="002C0D19"/>
    <w:rsid w:val="00301C20"/>
    <w:rsid w:val="00336B14"/>
    <w:rsid w:val="00352B6A"/>
    <w:rsid w:val="003576DA"/>
    <w:rsid w:val="003600CC"/>
    <w:rsid w:val="00375DDD"/>
    <w:rsid w:val="003A5C6C"/>
    <w:rsid w:val="003B450C"/>
    <w:rsid w:val="003C1C2B"/>
    <w:rsid w:val="00404F3C"/>
    <w:rsid w:val="00414635"/>
    <w:rsid w:val="004164EB"/>
    <w:rsid w:val="004215E8"/>
    <w:rsid w:val="00447DE4"/>
    <w:rsid w:val="00483DC1"/>
    <w:rsid w:val="004C4E74"/>
    <w:rsid w:val="00524507"/>
    <w:rsid w:val="005656D7"/>
    <w:rsid w:val="00573829"/>
    <w:rsid w:val="005A42BD"/>
    <w:rsid w:val="005A6A03"/>
    <w:rsid w:val="006436E5"/>
    <w:rsid w:val="00656331"/>
    <w:rsid w:val="00713E9B"/>
    <w:rsid w:val="00752475"/>
    <w:rsid w:val="00761584"/>
    <w:rsid w:val="00764F2E"/>
    <w:rsid w:val="007B43BB"/>
    <w:rsid w:val="007B7E29"/>
    <w:rsid w:val="00811539"/>
    <w:rsid w:val="00847790"/>
    <w:rsid w:val="00887529"/>
    <w:rsid w:val="008D6FC8"/>
    <w:rsid w:val="0093701A"/>
    <w:rsid w:val="0097617A"/>
    <w:rsid w:val="009A0499"/>
    <w:rsid w:val="009A3C05"/>
    <w:rsid w:val="009D4867"/>
    <w:rsid w:val="009E6769"/>
    <w:rsid w:val="00A21BC5"/>
    <w:rsid w:val="00A542C9"/>
    <w:rsid w:val="00A601A9"/>
    <w:rsid w:val="00A855CE"/>
    <w:rsid w:val="00AC6D07"/>
    <w:rsid w:val="00AE2842"/>
    <w:rsid w:val="00AE3C1E"/>
    <w:rsid w:val="00B071A9"/>
    <w:rsid w:val="00B1188C"/>
    <w:rsid w:val="00B44A44"/>
    <w:rsid w:val="00BE0DC1"/>
    <w:rsid w:val="00BE66D2"/>
    <w:rsid w:val="00CA1194"/>
    <w:rsid w:val="00CE019E"/>
    <w:rsid w:val="00D27BE3"/>
    <w:rsid w:val="00D463FF"/>
    <w:rsid w:val="00D61790"/>
    <w:rsid w:val="00D6411F"/>
    <w:rsid w:val="00D74553"/>
    <w:rsid w:val="00DB2D35"/>
    <w:rsid w:val="00E32CE3"/>
    <w:rsid w:val="00E94CF4"/>
    <w:rsid w:val="00E96EFB"/>
    <w:rsid w:val="00EE6EBF"/>
    <w:rsid w:val="00F427F2"/>
    <w:rsid w:val="00F949C5"/>
    <w:rsid w:val="00FF4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C4E74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4C4E74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4C4E74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4C4E74"/>
    <w:rPr>
      <w:rFonts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B6A4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B6A46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B6A46"/>
    <w:rPr>
      <w:rFonts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6A46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6A46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C4E74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4C4E74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4C4E7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4C4E74"/>
    <w:rPr>
      <w:rFonts w:ascii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B6A4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B6A46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B6A46"/>
    <w:rPr>
      <w:rFonts w:ascii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6A46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6A46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981</izvorni_sadrzaj>
    <derivirana_varijabla naziv="DomainObject.Predmet.Broj_1">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St-981/2013</izvorni_sadrzaj>
    <derivirana_varijabla naziv="DomainObject.Predmet.OznakaBroj_1">St-981/2013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GRAD d.o.o. za proizvodnju, usluge i trgovinu</izvorni_sadrzaj>
    <derivirana_varijabla naziv="DomainObject.Predmet.ProtustrankaFormated_1">  EKO GRAD d.o.o. za proizvodnju, usluge i trgovinu</derivirana_varijabla>
  </DomainObject.Predmet.ProtustrankaFormated>
  <DomainObject.Predmet.ProtustrankaFormatedOIB>
    <izvorni_sadrzaj>  EKO GRAD d.o.o. za proizvodnju, usluge i trgovinu, OIB 19157216597</izvorni_sadrzaj>
    <derivirana_varijabla naziv="DomainObject.Predmet.ProtustrankaFormatedOIB_1">  EKO GRAD d.o.o. za proizvodnju, usluge i trgovinu, OIB 19157216597</derivirana_varijabla>
  </DomainObject.Predmet.ProtustrankaFormatedOIB>
  <DomainObject.Predmet.ProtustrankaFormatedWithAdress>
    <izvorni_sadrzaj> EKO GRAD d.o.o. za proizvodnju, usluge i trgovinu, Vinkovačka/bb, Vukovar</izvorni_sadrzaj>
    <derivirana_varijabla naziv="DomainObject.Predmet.ProtustrankaFormatedWithAdress_1"> EKO GRAD d.o.o. za proizvodnju, usluge i trgovinu, Vinkovačka/bb, Vukovar</derivirana_varijabla>
  </DomainObject.Predmet.ProtustrankaFormatedWithAdress>
  <DomainObject.Predmet.ProtustrankaFormatedWithAdressOIB>
    <izvorni_sadrzaj> EKO GRAD d.o.o. za proizvodnju, usluge i trgovinu, OIB 19157216597, Vinkovačka/bb, Vukovar</izvorni_sadrzaj>
    <derivirana_varijabla naziv="DomainObject.Predmet.ProtustrankaFormatedWithAdressOIB_1"> EKO GRAD d.o.o. za proizvodnju, usluge i trgovinu, OIB 19157216597, Vinkovačka/bb, Vukovar</derivirana_varijabla>
  </DomainObject.Predmet.ProtustrankaFormatedWithAdressOIB>
  <DomainObject.Predmet.ProtustrankaWithAdress>
    <izvorni_sadrzaj>EKO GRAD d.o.o. za proizvodnju, usluge i trgovinu Vinkovačka/bb, Vukovar</izvorni_sadrzaj>
    <derivirana_varijabla naziv="DomainObject.Predmet.ProtustrankaWithAdress_1">EKO GRAD d.o.o. za proizvodnju, usluge i trgovinu Vinkovačka/bb, Vukovar</derivirana_varijabla>
  </DomainObject.Predmet.ProtustrankaWithAdress>
  <DomainObject.Predmet.ProtustrankaWithAdressOIB>
    <izvorni_sadrzaj>EKO GRAD d.o.o. za proizvodnju, usluge i trgovinu, OIB 19157216597, Vinkovačka/bb, Vukovar</izvorni_sadrzaj>
    <derivirana_varijabla naziv="DomainObject.Predmet.ProtustrankaWithAdressOIB_1">EKO GRAD d.o.o. za proizvodnju, usluge i trgovinu, OIB 19157216597, Vinkovačka/bb, Vukovar</derivirana_varijabla>
  </DomainObject.Predmet.ProtustrankaWithAdressOIB>
  <DomainObject.Predmet.ProtustrankaNazivFormated>
    <izvorni_sadrzaj>EKO GRAD d.o.o. za proizvodnju, usluge i trgovinu</izvorni_sadrzaj>
    <derivirana_varijabla naziv="DomainObject.Predmet.ProtustrankaNazivFormated_1">EKO GRAD d.o.o. za proizvodnju, usluge i trgovinu</derivirana_varijabla>
  </DomainObject.Predmet.ProtustrankaNazivFormated>
  <DomainObject.Predmet.ProtustrankaNazivFormatedOIB>
    <izvorni_sadrzaj>EKO GRAD d.o.o. za proizvodnju, usluge i trgovinu, OIB 19157216597</izvorni_sadrzaj>
    <derivirana_varijabla naziv="DomainObject.Predmet.ProtustrankaNazivFormatedOIB_1">EKO GRAD d.o.o. za proizvodnju, usluge i trgovinu, OIB 19157216597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bb, 10000 Zagreb</izvorni_sadrzaj>
    <derivirana_varijabla naziv="DomainObject.Predmet.StrankaFormatedWithAdress_1"> FINA Regionalni centar Zagreb, bb, 10000 Zagreb</derivirana_varijabla>
  </DomainObject.Predmet.StrankaFormatedWithAdress>
  <DomainObject.Predmet.StrankaFormatedWithAdressOIB>
    <izvorni_sadrzaj> FINA Regionalni centar Zagreb, OIB 85821130368, bb, 10000 Zagreb</izvorni_sadrzaj>
    <derivirana_varijabla naziv="DomainObject.Predmet.StrankaFormatedWithAdressOIB_1"> FINA Regionalni centar Zagreb, OIB 85821130368, bb, 10000 Zagreb</derivirana_varijabla>
  </DomainObject.Predmet.StrankaFormatedWithAdressOIB>
  <DomainObject.Predmet.StrankaWithAdress>
    <izvorni_sadrzaj>FINA Regionalni centar Zagreb bb,10000 Zagreb</izvorni_sadrzaj>
    <derivirana_varijabla naziv="DomainObject.Predmet.StrankaWithAdress_1">FINA Regionalni centar Zagreb bb,10000 Zagreb</derivirana_varijabla>
  </DomainObject.Predmet.StrankaWithAdress>
  <DomainObject.Predmet.StrankaWithAdressOIB>
    <izvorni_sadrzaj>FINA Regionalni centar Zagreb, OIB 85821130368, bb,10000 Zagreb</izvorni_sadrzaj>
    <derivirana_varijabla naziv="DomainObject.Predmet.StrankaWithAdressOIB_1">FINA Regionalni centar Zagreb, OIB 85821130368, bb,10000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bb, 10000 Zagreb</item>
    </izvorni_sadrzaj>
    <derivirana_varijabla naziv="DomainObject.Predmet.StrankaListFormatedWithAdress_1">
      <item>FINA Regionalni centar Zagreb, bb, 10000 Zagreb</item>
    </derivirana_varijabla>
  </DomainObject.Predmet.StrankaListFormatedWithAdress>
  <DomainObject.Predmet.StrankaListFormatedWithAdressOIB>
    <izvorni_sadrzaj>
      <item>FINA Regionalni centar Zagreb, OIB 85821130368, bb, 10000 Zagreb</item>
    </izvorni_sadrzaj>
    <derivirana_varijabla naziv="DomainObject.Predmet.StrankaListFormatedWithAdressOIB_1">
      <item>FINA Regionalni centar Zagreb, OIB 85821130368, bb,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GRAD d.o.o. za proizvodnju, usluge i trgovinu</item>
    </izvorni_sadrzaj>
    <derivirana_varijabla naziv="DomainObject.Predmet.ProtuStrankaListFormated_1">
      <item>EKO GRAD d.o.o. za proizvodnju, usluge i trgovinu</item>
    </derivirana_varijabla>
  </DomainObject.Predmet.ProtuStrankaListFormated>
  <DomainObject.Predmet.ProtuStrankaListFormatedOIB>
    <izvorni_sadrzaj>
      <item>EKO GRAD d.o.o. za proizvodnju, usluge i trgovinu, OIB 19157216597</item>
    </izvorni_sadrzaj>
    <derivirana_varijabla naziv="DomainObject.Predmet.ProtuStrankaListFormatedOIB_1">
      <item>EKO GRAD d.o.o. za proizvodnju, usluge i trgovinu, OIB 19157216597</item>
    </derivirana_varijabla>
  </DomainObject.Predmet.ProtuStrankaListFormatedOIB>
  <DomainObject.Predmet.ProtuStrankaListFormatedWithAdress>
    <izvorni_sadrzaj>
      <item>EKO GRAD d.o.o. za proizvodnju, usluge i trgovinu, Vinkovačka/bb, Vukovar</item>
    </izvorni_sadrzaj>
    <derivirana_varijabla naziv="DomainObject.Predmet.ProtuStrankaListFormatedWithAdress_1">
      <item>EKO GRAD d.o.o. za proizvodnju, usluge i trgovinu, Vinkovačka/bb, Vukovar</item>
    </derivirana_varijabla>
  </DomainObject.Predmet.ProtuStrankaListFormatedWithAdress>
  <DomainObject.Predmet.ProtuStrankaListFormatedWithAdressOIB>
    <izvorni_sadrzaj>
      <item>EKO GRAD d.o.o. za proizvodnju, usluge i trgovinu, OIB 19157216597, Vinkovačka/bb, Vukovar</item>
    </izvorni_sadrzaj>
    <derivirana_varijabla naziv="DomainObject.Predmet.ProtuStrankaListFormatedWithAdressOIB_1">
      <item>EKO GRAD d.o.o. za proizvodnju, usluge i trgovinu, OIB 19157216597, Vinkovačka/bb, Vukovar</item>
    </derivirana_varijabla>
  </DomainObject.Predmet.ProtuStrankaListFormatedWithAdressOIB>
  <DomainObject.Predmet.ProtuStrankaListNazivFormated>
    <izvorni_sadrzaj>
      <item>EKO GRAD d.o.o. za proizvodnju, usluge i trgovinu</item>
    </izvorni_sadrzaj>
    <derivirana_varijabla naziv="DomainObject.Predmet.ProtuStrankaListNazivFormated_1">
      <item>EKO GRAD d.o.o. za proizvodnju, usluge i trgovinu</item>
    </derivirana_varijabla>
  </DomainObject.Predmet.ProtuStrankaListNazivFormated>
  <DomainObject.Predmet.ProtuStrankaListNazivFormatedOIB>
    <izvorni_sadrzaj>
      <item>EKO GRAD d.o.o. za proizvodnju, usluge i trgovinu, OIB 19157216597</item>
    </izvorni_sadrzaj>
    <derivirana_varijabla naziv="DomainObject.Predmet.ProtuStrankaListNazivFormatedOIB_1">
      <item>EKO GRAD d.o.o. za proizvodnju, usluge i trgovinu, OIB 19157216597</item>
    </derivirana_varijabla>
  </DomainObject.Predmet.ProtuStrankaListNazivFormatedOIB>
  <DomainObject.Predmet.OstaliListFormated>
    <izvorni_sadrzaj>
      <item>Lidija Balog</item>
      <item>Davor Vlajčević</item>
      <item>Blanka Gambiraža</item>
      <item>Ogl.pl. EKO GRAD d.o.o.</item>
      <item>POREZNA UPRAVA PU VUKOVAR</item>
      <item>FINA Osijek</item>
      <item>Registar suda</item>
      <item>NARODNE NOVINE, dioničko društvo za izdavanje i tiskanje Službenog lista Republike Hrvatske, službenih i drugih obrazaca te </item>
    </izvorni_sadrzaj>
    <derivirana_varijabla naziv="DomainObject.Predmet.OstaliListFormated_1">
      <item>Lidija Balog</item>
      <item>Davor Vlajčević</item>
      <item>Blanka Gambiraža</item>
      <item>Ogl.pl. EKO GRAD d.o.o.</item>
      <item>POREZNA UPRAVA PU VUKOVAR</item>
      <item>FINA Osijek</item>
      <item>Registar suda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Lidija Balog, OIB 90656042786</item>
      <item>Davor Vlajčević, OIB 48833918845</item>
      <item>Blanka Gambiraža, OIB 81085118009</item>
      <item>Ogl.pl. EKO GRAD d.o.o.</item>
      <item>POREZNA UPRAVA PU VUKOVAR, OIB 18683136487</item>
      <item>FINA Osijek, OIB 85821130368</item>
      <item>Registar suda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Lidija Balog, OIB 90656042786</item>
      <item>Davor Vlajčević, OIB 48833918845</item>
      <item>Blanka Gambiraža, OIB 81085118009</item>
      <item>Ogl.pl. EKO GRAD d.o.o.</item>
      <item>POREZNA UPRAVA PU VUKOVAR, OIB 18683136487</item>
      <item>FINA Osijek, OIB 85821130368</item>
      <item>Registar suda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Lidija Balog, Vinogradska 17, 31327 Bilje</item>
      <item>Davor Vlajčević, M.PRPIĆA 54, 49243 Oroslavje</item>
      <item>Blanka Gambiraža, Bakarska 42, 31000 Osijek</item>
      <item>Ogl.pl. EKO GRAD d.o.o.</item>
      <item>POREZNA UPRAVA PU VUKOVAR, bb, 32000 Vukovar</item>
      <item>FINA Osijek, bb, 31000 Osijek</item>
      <item>Registar suda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Lidija Balog, Vinogradska 17, 31327 Bilje</item>
      <item>Davor Vlajčević, M.PRPIĆA 54, 49243 Oroslavje</item>
      <item>Blanka Gambiraža, Bakarska 42, 31000 Osijek</item>
      <item>Ogl.pl. EKO GRAD d.o.o.</item>
      <item>POREZNA UPRAVA PU VUKOVAR, bb, 32000 Vukovar</item>
      <item>FINA Osijek, bb, 31000 Osijek</item>
      <item>Registar suda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Lidija Balog, OIB 90656042786, Vinogradska 17, 31327 Bilje</item>
      <item>Davor Vlajčević, OIB 48833918845, M.PRPIĆA 54, 49243 Oroslavje</item>
      <item>Blanka Gambiraža, OIB 81085118009, Bakarska 42, 31000 Osijek</item>
      <item>Ogl.pl. EKO GRAD d.o.o.</item>
      <item>POREZNA UPRAVA PU VUKOVAR, OIB 18683136487, bb, 32000 Vukovar</item>
      <item>FINA Osijek, OIB 85821130368, bb, 31000 Osijek</item>
      <item>Registar suda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Lidija Balog, OIB 90656042786, Vinogradska 17, 31327 Bilje</item>
      <item>Davor Vlajčević, OIB 48833918845, M.PRPIĆA 54, 49243 Oroslavje</item>
      <item>Blanka Gambiraža, OIB 81085118009, Bakarska 42, 31000 Osijek</item>
      <item>Ogl.pl. EKO GRAD d.o.o.</item>
      <item>POREZNA UPRAVA PU VUKOVAR, OIB 18683136487, bb, 32000 Vukovar</item>
      <item>FINA Osijek, OIB 85821130368, bb, 31000 Osijek</item>
      <item>Registar suda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Lidija Balog</item>
      <item>Davor Vlajčević</item>
      <item>Blanka Gambiraža</item>
      <item>Ogl.pl. EKO GRAD d.o.o.</item>
      <item>POREZNA UPRAVA PU VUKOVAR</item>
      <item>FINA Osijek</item>
      <item>Registar suda</item>
      <item>NARODNE NOVINE, dioničko društvo za izdavanje i tiskanje Službenog lista Republike Hrvatske, službenih i drugih obrazaca te </item>
    </izvorni_sadrzaj>
    <derivirana_varijabla naziv="DomainObject.Predmet.OstaliListNazivFormated_1">
      <item>Lidija Balog</item>
      <item>Davor Vlajčević</item>
      <item>Blanka Gambiraža</item>
      <item>Ogl.pl. EKO GRAD d.o.o.</item>
      <item>POREZNA UPRAVA PU VUKOVAR</item>
      <item>FINA Osijek</item>
      <item>Registar suda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Lidija Balog, OIB 90656042786</item>
      <item>Davor Vlajčević, OIB 48833918845</item>
      <item>Blanka Gambiraža, OIB 81085118009</item>
      <item>Ogl.pl. EKO GRAD d.o.o.</item>
      <item>POREZNA UPRAVA PU VUKOVAR, OIB 18683136487</item>
      <item>FINA Osijek, OIB 85821130368</item>
      <item>Registar suda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Lidija Balog, OIB 90656042786</item>
      <item>Davor Vlajčević, OIB 48833918845</item>
      <item>Blanka Gambiraža, OIB 81085118009</item>
      <item>Ogl.pl. EKO GRAD d.o.o.</item>
      <item>POREZNA UPRAVA PU VUKOVAR, OIB 18683136487</item>
      <item>FINA Osijek, OIB 85821130368</item>
      <item>Registar suda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GRAD d.o.o. za proizvodnju, usluge i trgovinu</izvorni_sadrzaj>
    <derivirana_varijabla naziv="DomainObject.Predmet.ProtustrankaIDrugi_1">EKO GRAD d.o.o. za proizvodnju, usluge i trgovinu</derivirana_varijabla>
  </DomainObject.Predmet.ProtustrankaIDrugi>
  <DomainObject.Predmet.StrankaIDrugiAdressOIB>
    <izvorni_sadrzaj>FINA Regionalni centar Zagreb, OIB 85821130368, bb, 10000 Zagreb</izvorni_sadrzaj>
    <derivirana_varijabla naziv="DomainObject.Predmet.StrankaIDrugiAdressOIB_1">FINA Regionalni centar Zagreb, OIB 85821130368, bb, 10000 Zagreb</derivirana_varijabla>
  </DomainObject.Predmet.StrankaIDrugiAdressOIB>
  <DomainObject.Predmet.ProtustrankaIDrugiAdressOIB>
    <izvorni_sadrzaj>EKO GRAD d.o.o. za proizvodnju, usluge i trgovinu, OIB 19157216597, Vinkovačka/bb, Vukovar</izvorni_sadrzaj>
    <derivirana_varijabla naziv="DomainObject.Predmet.ProtustrankaIDrugiAdressOIB_1">EKO GRAD d.o.o. za proizvodnju, usluge i trgovinu, OIB 19157216597, Vinkovačka/bb,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GRAD d.o.o. za proizvodnju, usluge i trgovinu</item>
      <item>Lidija Balog</item>
      <item>Davor Vlajčević</item>
      <item>Blanka Gambiraža</item>
      <item>Ogl.pl. EKO GRAD d.o.o.</item>
      <item>POREZNA UPRAVA PU VUKOVAR</item>
      <item>FINA Osijek</item>
      <item>Registar suda</item>
      <item>NARODNE NOVINE, dioničko društvo za izdavanje i tiskanje Službenog lista Republike Hrvatske, službenih i drugih obrazaca te </item>
    </izvorni_sadrzaj>
    <derivirana_varijabla naziv="DomainObject.Predmet.SudioniciListNaziv_1">
      <item>FINA Regionalni centar Zagreb</item>
      <item>EKO GRAD d.o.o. za proizvodnju, usluge i trgovinu</item>
      <item>Lidija Balog</item>
      <item>Davor Vlajčević</item>
      <item>Blanka Gambiraža</item>
      <item>Ogl.pl. EKO GRAD d.o.o.</item>
      <item>POREZNA UPRAVA PU VUKOVAR</item>
      <item>FINA Osijek</item>
      <item>Registar suda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FINA Regionalni centar Zagreb, OIB 85821130368, bb,10000 Zagreb</item>
      <item>EKO GRAD d.o.o. za proizvodnju, usluge i trgovinu, OIB 19157216597, Vinkovačka/bb,Vukovar</item>
      <item>Lidija Balog, OIB 90656042786, Vinogradska 17,31327 Bilje</item>
      <item>Davor Vlajčević, OIB 48833918845, M.PRPIĆA 54,49243 Oroslavje</item>
      <item>Blanka Gambiraža, OIB 81085118009, Bakarska 42,31000 Osijek</item>
      <item>Ogl.pl. EKO GRAD d.o.o.</item>
      <item>POREZNA UPRAVA PU VUKOVAR, OIB 18683136487, bb,32000 Vukovar</item>
      <item>FINA Osijek, OIB 85821130368, bb,31000 Osijek</item>
      <item>Registar suda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FINA Regionalni centar Zagreb, OIB 85821130368, bb,10000 Zagreb</item>
      <item>EKO GRAD d.o.o. za proizvodnju, usluge i trgovinu, OIB 19157216597, Vinkovačka/bb,Vukovar</item>
      <item>Lidija Balog, OIB 90656042786, Vinogradska 17,31327 Bilje</item>
      <item>Davor Vlajčević, OIB 48833918845, M.PRPIĆA 54,49243 Oroslavje</item>
      <item>Blanka Gambiraža, OIB 81085118009, Bakarska 42,31000 Osijek</item>
      <item>Ogl.pl. EKO GRAD d.o.o.</item>
      <item>POREZNA UPRAVA PU VUKOVAR, OIB 18683136487, bb,32000 Vukovar</item>
      <item>FINA Osijek, OIB 85821130368, bb,31000 Osijek</item>
      <item>Registar suda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19157216597</item>
      <item>, OIB 90656042786</item>
      <item>, OIB 48833918845</item>
      <item>, OIB 81085118009</item>
      <item>, OIB null</item>
      <item>, OIB 18683136487</item>
      <item>, OIB 85821130368</item>
      <item>, OIB null</item>
      <item>, OIB 64546066176</item>
    </izvorni_sadrzaj>
    <derivirana_varijabla naziv="DomainObject.Predmet.SudioniciListNazivOIB_1">
      <item>, OIB 85821130368</item>
      <item>, OIB 19157216597</item>
      <item>, OIB 90656042786</item>
      <item>, OIB 48833918845</item>
      <item>, OIB 81085118009</item>
      <item>, OIB null</item>
      <item>, OIB 18683136487</item>
      <item>, OIB 85821130368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E26489-CE01-4E31-8321-C5850D181C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391</properties:Words>
  <properties:Characters>2065</properties:Characters>
  <properties:Lines>107</properties:Lines>
  <properties:Paragraphs>30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2016-07-01T10:30:00Z</dcterms:created>
  <dc:creator>Blanka</dc:creator>
  <cp:lastModifiedBy>Danijela Sekulić</cp:lastModifiedBy>
  <cp:lastPrinted>2016-07-01T10:29:00Z</cp:lastPrinted>
  <dcterms:modified xmlns:xsi="http://www.w3.org/2001/XMLSchema-instance" xsi:type="dcterms:W3CDTF">2016-07-01T10:31:00Z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